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aaf6" w14:paraId="e5faaf6" w:rsidRDefault="00906312" w:rsidP="00906312" w:rsidR="0090631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06312" w:rsidP="00906312" w:rsidR="00906312" w:rsidRPr="00572798">
      <w:pPr>
        <w:tabs>
          <w:tab w:pos="6150" w:val="left"/>
        </w:tabs>
        <w:rPr>
          <w:b/>
        </w:rPr>
      </w:pPr>
    </w:p>
    <w:p w:rsidRDefault="00906312" w:rsidP="00906312" w:rsidR="0090631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06312" w:rsidP="00906312" w:rsidR="00906312">
      <w:pPr>
        <w:tabs>
          <w:tab w:pos="7020" w:val="left"/>
        </w:tabs>
      </w:pPr>
      <w:r>
        <w:t xml:space="preserve">REPUBLIKA HRVATSKA </w:t>
      </w:r>
    </w:p>
    <w:p w:rsidRDefault="00906312" w:rsidP="00906312" w:rsidR="00906312">
      <w:r>
        <w:t xml:space="preserve">  Trgovački sud u Zagrebu</w:t>
      </w:r>
    </w:p>
    <w:p w:rsidRDefault="00906312" w:rsidP="00906312" w:rsidR="00906312">
      <w:r>
        <w:t xml:space="preserve">   Zagreb, Amruševa 2/II</w:t>
      </w:r>
    </w:p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93D5A">
        <w:t>2269</w:t>
      </w:r>
      <w:r>
        <w:t>/15, temeljem odredbe članka 430. Stečajnog zakona (Narodne novine br. 71/15.), dana 2. prosinca 2015., objavljuje:</w:t>
      </w:r>
    </w:p>
    <w:p w:rsidRDefault="00906312" w:rsidP="00906312" w:rsidR="00906312" w:rsidRPr="008155EE">
      <w:pPr>
        <w:rPr>
          <w:sz w:val="40"/>
          <w:szCs w:val="40"/>
        </w:rPr>
      </w:pPr>
    </w:p>
    <w:p w:rsidRDefault="00906312" w:rsidP="00906312" w:rsidR="00906312" w:rsidRPr="009E0378">
      <w:pPr>
        <w:jc w:val="center"/>
      </w:pPr>
      <w:r w:rsidRPr="009E0378">
        <w:t>O G L A S</w:t>
      </w:r>
    </w:p>
    <w:p w:rsidRDefault="00906312" w:rsidP="00906312" w:rsidR="00906312" w:rsidRPr="001F6933">
      <w:pPr>
        <w:rPr>
          <w:b/>
        </w:rPr>
      </w:pPr>
    </w:p>
    <w:p w:rsidRDefault="00906312" w:rsidP="00906312" w:rsidR="0090631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93D5A">
        <w:t>DGF INSTALACIJE d.o.o., Novaki Bistranski, I Novački odvojak 2,  OIB:  71797045926</w:t>
      </w:r>
      <w:r>
        <w:t>.</w:t>
      </w:r>
    </w:p>
    <w:p w:rsidRDefault="00906312" w:rsidP="00906312" w:rsidR="00906312">
      <w:pPr>
        <w:pStyle w:val="Odlomakpopisa"/>
        <w:ind w:left="1428"/>
      </w:pPr>
    </w:p>
    <w:p w:rsidRDefault="00906312" w:rsidP="00906312" w:rsidR="0090631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93D5A">
        <w:t>12.875,88</w:t>
      </w:r>
      <w:r>
        <w:t xml:space="preserve">  kn.</w:t>
      </w:r>
    </w:p>
    <w:p w:rsidRDefault="00906312" w:rsidP="00906312" w:rsidR="00906312">
      <w:pPr>
        <w:ind w:left="360"/>
      </w:pPr>
      <w:r>
        <w:t xml:space="preserve"> </w:t>
      </w:r>
    </w:p>
    <w:p w:rsidRDefault="00906312" w:rsidP="00906312" w:rsidR="0090631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06312" w:rsidP="00906312" w:rsidR="00906312">
      <w:pPr>
        <w:ind w:firstLine="720"/>
        <w:jc w:val="both"/>
      </w:pPr>
    </w:p>
    <w:p w:rsidRDefault="00906312" w:rsidP="00906312" w:rsidR="0090631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6312" w:rsidP="00906312" w:rsidR="00906312">
      <w:pPr>
        <w:pStyle w:val="Odlomakpopisa"/>
      </w:pPr>
    </w:p>
    <w:p w:rsidRDefault="00906312" w:rsidP="00906312" w:rsidR="0090631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06312" w:rsidP="00906312" w:rsidR="0090631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06312" w:rsidP="00906312" w:rsidR="0090631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06312" w:rsidP="00906312" w:rsidR="00906312">
      <w:pPr>
        <w:jc w:val="center"/>
      </w:pPr>
    </w:p>
    <w:p w:rsidRDefault="00906312" w:rsidP="00906312" w:rsidR="00906312">
      <w:pPr>
        <w:jc w:val="center"/>
      </w:pPr>
      <w:r>
        <w:t>U Zagrebu, 2. prosinca 2015.</w:t>
      </w:r>
    </w:p>
    <w:p w:rsidRDefault="00906312" w:rsidP="00906312" w:rsidR="0090631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06312" w:rsidP="00906312" w:rsidR="00906312">
      <w:pPr>
        <w:jc w:val="right"/>
      </w:pPr>
      <w:r>
        <w:t xml:space="preserve">          Jelena Vučemilo Manojlovski </w:t>
      </w:r>
    </w:p>
    <w:p w:rsidRDefault="00906312" w:rsidP="00906312" w:rsidR="00906312">
      <w:pPr>
        <w:jc w:val="right"/>
      </w:pPr>
    </w:p>
    <w:p w:rsidRDefault="00906312" w:rsidP="00906312" w:rsidR="00906312">
      <w:pPr>
        <w:jc w:val="right"/>
      </w:pPr>
    </w:p>
    <w:p w:rsidRDefault="00906312" w:rsidP="00906312" w:rsidR="00906312">
      <w:pPr>
        <w:jc w:val="right"/>
      </w:pPr>
    </w:p>
    <w:p w:rsidRDefault="00906312" w:rsidP="00906312" w:rsidR="00906312">
      <w:pPr>
        <w:jc w:val="right"/>
      </w:pPr>
    </w:p>
    <w:p w:rsidRDefault="00DB54B9" w:rsidP="00DB54B9" w:rsidR="00DB54B9">
      <w:r>
        <w:t>DNA:</w:t>
      </w:r>
    </w:p>
    <w:p w:rsidRDefault="00DB54B9" w:rsidP="00DB54B9" w:rsidR="00DB54B9">
      <w:pPr>
        <w:pStyle w:val="Odlomakpopisa"/>
        <w:numPr>
          <w:ilvl w:val="0"/>
          <w:numId w:val="3"/>
        </w:numPr>
      </w:pPr>
      <w:r>
        <w:t>E-oglasna ploča 48 dana</w:t>
      </w:r>
    </w:p>
    <w:p w:rsidRDefault="00DB54B9" w:rsidP="00DB54B9" w:rsidR="00DB54B9">
      <w:pPr>
        <w:pStyle w:val="Odlomakpopisa"/>
        <w:numPr>
          <w:ilvl w:val="0"/>
          <w:numId w:val="3"/>
        </w:numPr>
      </w:pPr>
      <w:r>
        <w:t>spis</w:t>
      </w:r>
    </w:p>
    <w:p w:rsidRDefault="00DB54B9" w:rsidP="00DB54B9" w:rsidR="00DB54B9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906312" w:rsidP="00906312" w:rsidR="0090631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F34" w:rsidR="00824BFD">
      <w:r>
        <w:separator/>
      </w:r>
    </w:p>
  </w:endnote>
  <w:endnote w:id="0" w:type="continuationSeparator">
    <w:p w:rsidRDefault="007A0F34" w:rsidR="00824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F34" w:rsidR="00824BFD">
      <w:r>
        <w:separator/>
      </w:r>
    </w:p>
  </w:footnote>
  <w:footnote w:id="0" w:type="continuationSeparator">
    <w:p w:rsidRDefault="007A0F34" w:rsidR="00824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5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54B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5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4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54B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312"/>
    <w:rsid w:val="007A0F34"/>
    <w:rsid w:val="00824BFD"/>
    <w:rsid w:val="00906312"/>
    <w:rsid w:val="00993D5A"/>
    <w:rsid w:val="00DB54B9"/>
    <w:rsid w:val="00DF4C4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31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63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631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6312"/>
  </w:style>
  <w:style w:styleId="Odlomakpopisa" w:type="paragraph">
    <w:name w:val="List Paragraph"/>
    <w:basedOn w:val="Normal"/>
    <w:uiPriority w:val="34"/>
    <w:qFormat/>
    <w:rsid w:val="009063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3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31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63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631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6312"/>
  </w:style>
  <w:style w:styleId="Odlomakpopisa" w:type="paragraph">
    <w:name w:val="List Paragraph"/>
    <w:basedOn w:val="Normal"/>
    <w:uiPriority w:val="34"/>
    <w:qFormat/>
    <w:rsid w:val="009063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3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7619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St-2269/2015-5</izvorni_sadrzaj>
    <derivirana_varijabla naziv="DomainObject.Oznaka_1">St-2269/2015-5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St-2269/2015</izvorni_sadrzaj>
    <derivirana_varijabla naziv="DomainObject.Predmet.OznakaBroj_1">St-2269/2015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DGF INSTALACIJE d.o.o.</izvorni_sadrzaj>
    <derivirana_varijabla naziv="DomainObject.Predmet.ProtustrankaFormated_1">  DGF INSTALACIJE d.o.o.</derivirana_varijabla>
  </DomainObject.Predmet.ProtustrankaFormated>
  <DomainObject.Predmet.ProtustrankaFormatedOIB>
    <izvorni_sadrzaj>  DGF INSTALACIJE d.o.o., OIB 71797045926</izvorni_sadrzaj>
    <derivirana_varijabla naziv="DomainObject.Predmet.ProtustrankaFormatedOIB_1">  DGF INSTALACIJE d.o.o., OIB 71797045926</derivirana_varijabla>
  </DomainObject.Predmet.ProtustrankaFormatedOIB>
  <DomainObject.Predmet.ProtustrankaFormatedWithAdress>
    <izvorni_sadrzaj> DGF INSTALACIJE d.o.o., I Novački odvojak 2, 10298 Novaki Bistranski</izvorni_sadrzaj>
    <derivirana_varijabla naziv="DomainObject.Predmet.ProtustrankaFormatedWithAdress_1"> DGF INSTALACIJE d.o.o., I Novački odvojak 2, 10298 Novaki Bistranski</derivirana_varijabla>
  </DomainObject.Predmet.ProtustrankaFormatedWithAdress>
  <DomainObject.Predmet.ProtustrankaFormatedWithAdressOIB>
    <izvorni_sadrzaj> DGF INSTALACIJE d.o.o., OIB 71797045926, I Novački odvojak 2, 10298 Novaki Bistranski</izvorni_sadrzaj>
    <derivirana_varijabla naziv="DomainObject.Predmet.ProtustrankaFormatedWithAdressOIB_1"> DGF INSTALACIJE d.o.o., OIB 71797045926, I Novački odvojak 2, 10298 Novaki Bistranski</derivirana_varijabla>
  </DomainObject.Predmet.ProtustrankaFormatedWithAdressOIB>
  <DomainObject.Predmet.ProtustrankaWithAdress>
    <izvorni_sadrzaj>DGF INSTALACIJE d.o.o. I Novački odvojak 2, 10298 Novaki Bistranski</izvorni_sadrzaj>
    <derivirana_varijabla naziv="DomainObject.Predmet.ProtustrankaWithAdress_1">DGF INSTALACIJE d.o.o. I Novački odvojak 2, 10298 Novaki Bistranski</derivirana_varijabla>
  </DomainObject.Predmet.ProtustrankaWithAdress>
  <DomainObject.Predmet.ProtustrankaWithAdressOIB>
    <izvorni_sadrzaj>DGF INSTALACIJE d.o.o., OIB 71797045926, I Novački odvojak 2, 10298 Novaki Bistranski</izvorni_sadrzaj>
    <derivirana_varijabla naziv="DomainObject.Predmet.ProtustrankaWithAdressOIB_1">DGF INSTALACIJE d.o.o., OIB 71797045926, I Novački odvojak 2, 10298 Novaki Bistranski</derivirana_varijabla>
  </DomainObject.Predmet.ProtustrankaWithAdressOIB>
  <DomainObject.Predmet.ProtustrankaNazivFormated>
    <izvorni_sadrzaj>DGF INSTALACIJE d.o.o.</izvorni_sadrzaj>
    <derivirana_varijabla naziv="DomainObject.Predmet.ProtustrankaNazivFormated_1">DGF INSTALACIJE d.o.o.</derivirana_varijabla>
  </DomainObject.Predmet.ProtustrankaNazivFormated>
  <DomainObject.Predmet.ProtustrankaNazivFormatedOIB>
    <izvorni_sadrzaj>DGF INSTALACIJE d.o.o., OIB 71797045926</izvorni_sadrzaj>
    <derivirana_varijabla naziv="DomainObject.Predmet.ProtustrankaNazivFormatedOIB_1">DGF INSTALACIJE d.o.o., OIB 71797045926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DGF INSTALACIJE d.o.o.</item>
    </izvorni_sadrzaj>
    <derivirana_varijabla naziv="DomainObject.Predmet.ProtuStrankaListFormated_1">
      <item>DGF INSTALACIJE d.o.o.</item>
    </derivirana_varijabla>
  </DomainObject.Predmet.ProtuStrankaListFormated>
  <DomainObject.Predmet.ProtuStrankaListFormatedOIB>
    <izvorni_sadrzaj>
      <item>DGF INSTALACIJE d.o.o., OIB 71797045926</item>
    </izvorni_sadrzaj>
    <derivirana_varijabla naziv="DomainObject.Predmet.ProtuStrankaListFormatedOIB_1">
      <item>DGF INSTALACIJE d.o.o., OIB 71797045926</item>
    </derivirana_varijabla>
  </DomainObject.Predmet.ProtuStrankaListFormatedOIB>
  <DomainObject.Predmet.ProtuStrankaListFormatedWithAdress>
    <izvorni_sadrzaj>
      <item>DGF INSTALACIJE d.o.o., I Novački odvojak 2, 10298 Novaki Bistranski</item>
    </izvorni_sadrzaj>
    <derivirana_varijabla naziv="DomainObject.Predmet.ProtuStrankaListFormatedWithAdress_1">
      <item>DGF INSTALACIJE d.o.o., I Novački odvojak 2, 10298 Novaki Bistranski</item>
    </derivirana_varijabla>
  </DomainObject.Predmet.ProtuStrankaListFormatedWithAdress>
  <DomainObject.Predmet.ProtuStrankaListFormatedWithAdressOIB>
    <izvorni_sadrzaj>
      <item>DGF INSTALACIJE d.o.o., OIB 71797045926, I Novački odvojak 2, 10298 Novaki Bistranski</item>
    </izvorni_sadrzaj>
    <derivirana_varijabla naziv="DomainObject.Predmet.ProtuStrankaListFormatedWithAdressOIB_1">
      <item>DGF INSTALACIJE d.o.o., OIB 71797045926, I Novački odvojak 2, 10298 Novaki Bistranski</item>
    </derivirana_varijabla>
  </DomainObject.Predmet.ProtuStrankaListFormatedWithAdressOIB>
  <DomainObject.Predmet.ProtuStrankaListNazivFormated>
    <izvorni_sadrzaj>
      <item>DGF INSTALACIJE d.o.o.</item>
    </izvorni_sadrzaj>
    <derivirana_varijabla naziv="DomainObject.Predmet.ProtuStrankaListNazivFormated_1">
      <item>DGF INSTALACIJE d.o.o.</item>
    </derivirana_varijabla>
  </DomainObject.Predmet.ProtuStrankaListNazivFormated>
  <DomainObject.Predmet.ProtuStrankaListNazivFormatedOIB>
    <izvorni_sadrzaj>
      <item>DGF INSTALACIJE d.o.o., OIB 71797045926</item>
    </izvorni_sadrzaj>
    <derivirana_varijabla naziv="DomainObject.Predmet.ProtuStrankaListNazivFormatedOIB_1">
      <item>DGF INSTALACIJE d.o.o., OIB 71797045926</item>
    </derivirana_varijabla>
  </DomainObject.Predmet.ProtuStrankaListNazivFormatedOIB>
  <DomainObject.Predmet.OstaliListFormated>
    <izvorni_sadrzaj>
      <item>Stjepan Drviš</item>
      <item>Marko Grahovac</item>
      <item>Saša Flegar</item>
    </izvorni_sadrzaj>
    <derivirana_varijabla naziv="DomainObject.Predmet.OstaliListFormated_1">
      <item>Stjepan Drviš</item>
      <item>Marko Grahovac</item>
      <item>Saša Flegar</item>
    </derivirana_varijabla>
  </DomainObject.Predmet.OstaliListFormated>
  <DomainObject.Predmet.OstaliListFormatedOIB>
    <izvorni_sadrzaj>
      <item>Stjepan Drviš, OIB 58205957282</item>
      <item>Marko Grahovac, OIB 50378861980</item>
      <item>Saša Flegar, OIB 71414946683</item>
    </izvorni_sadrzaj>
    <derivirana_varijabla naziv="DomainObject.Predmet.OstaliListFormatedOIB_1">
      <item>Stjepan Drviš, OIB 58205957282</item>
      <item>Marko Grahovac, OIB 50378861980</item>
      <item>Saša Flegar, OIB 71414946683</item>
    </derivirana_varijabla>
  </DomainObject.Predmet.OstaliListFormatedOIB>
  <DomainObject.Predmet.OstaliListFormatedWithAdress>
    <izvorni_sadrzaj>
      <item>Stjepan Drviš, Novi Put 29, 10298 Oborovo Bistransko</item>
      <item>Marko Grahovac, Prisavlje 10, Zagreb</item>
      <item>Saša Flegar, I Novački Odvojak 2, 10298 Novaki Bistranski</item>
    </izvorni_sadrzaj>
    <derivirana_varijabla naziv="DomainObject.Predmet.OstaliListFormatedWithAdress_1">
      <item>Stjepan Drviš, Novi Put 29, 10298 Oborovo Bistransko</item>
      <item>Marko Grahovac, Prisavlje 10, Zagreb</item>
      <item>Saša Flegar, I Novački Odvojak 2, 10298 Novaki Bistranski</item>
    </derivirana_varijabla>
  </DomainObject.Predmet.OstaliListFormatedWithAdress>
  <DomainObject.Predmet.OstaliListFormatedWithAdressOIB>
    <izvorni_sadrzaj>
      <item>Stjepan Drviš, OIB 58205957282, Novi Put 29, 10298 Oborovo Bistransko</item>
      <item>Marko Grahovac, OIB 50378861980, Prisavlje 10, Zagreb</item>
      <item>Saša Flegar, OIB 71414946683, I Novački Odvojak 2, 10298 Novaki Bistranski</item>
    </izvorni_sadrzaj>
    <derivirana_varijabla naziv="DomainObject.Predmet.OstaliListFormatedWithAdressOIB_1">
      <item>Stjepan Drviš, OIB 58205957282, Novi Put 29, 10298 Oborovo Bistransko</item>
      <item>Marko Grahovac, OIB 50378861980, Prisavlje 10, Zagreb</item>
      <item>Saša Flegar, OIB 71414946683, I Novački Odvojak 2, 10298 Novaki Bistranski</item>
    </derivirana_varijabla>
  </DomainObject.Predmet.OstaliListFormatedWithAdressOIB>
  <DomainObject.Predmet.OstaliListNazivFormated>
    <izvorni_sadrzaj>
      <item>Stjepan Drviš</item>
      <item>Marko Grahovac</item>
      <item>Saša Flegar</item>
    </izvorni_sadrzaj>
    <derivirana_varijabla naziv="DomainObject.Predmet.OstaliListNazivFormated_1">
      <item>Stjepan Drviš</item>
      <item>Marko Grahovac</item>
      <item>Saša Flegar</item>
    </derivirana_varijabla>
  </DomainObject.Predmet.OstaliListNazivFormated>
  <DomainObject.Predmet.OstaliListNazivFormatedOIB>
    <izvorni_sadrzaj>
      <item>Stjepan Drviš, OIB 58205957282</item>
      <item>Marko Grahovac, OIB 50378861980</item>
      <item>Saša Flegar, OIB 71414946683</item>
    </izvorni_sadrzaj>
    <derivirana_varijabla naziv="DomainObject.Predmet.OstaliListNazivFormatedOIB_1">
      <item>Stjepan Drviš, OIB 58205957282</item>
      <item>Marko Grahovac, OIB 50378861980</item>
      <item>Saša Flegar, OIB 71414946683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St-2269/2015-5</izvorni_sadrzaj>
    <derivirana_varijabla naziv="DomainObject.PoslovniBrojDokumenta_1">St-2269/2015-5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DGF INSTALACIJE d.o.o.</izvorni_sadrzaj>
    <derivirana_varijabla naziv="DomainObject.Predmet.ProtustrankaIDrugi_1">DGF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DGF INSTALACIJE d.o.o., OIB 71797045926, I Novački odvojak 2, 10298 Novaki Bistranski</izvorni_sadrzaj>
    <derivirana_varijabla naziv="DomainObject.Predmet.ProtustrankaIDrugiAdressOIB_1">DGF INSTALACIJE d.o.o., OIB 71797045926, I Novački odvojak 2,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DGF INSTALACIJE d.o.o.</item>
      <item>Stjepan Drviš</item>
      <item>Marko Grahovac</item>
      <item>Saša Flegar</item>
    </izvorni_sadrzaj>
    <derivirana_varijabla naziv="DomainObject.Predmet.SudioniciListNaziv_1">
      <item>FINA Regionalni centar Zagreb</item>
      <item>DGF INSTALACIJE d.o.o.</item>
      <item>Stjepan Drviš</item>
      <item>Marko Grahovac</item>
      <item>Saša Flegar</item>
    </derivirana_varijabla>
  </DomainObject.Predmet.SudioniciListNaziv>
  <DomainObject.Predmet.SudioniciListAdressOIB>
    <izvorni_sadrzaj>
      <item>FINA Regionalni centar Zagreb, OIB 85821130368, Trg svibanjskih žrtava 1995. 1,10000 Zagreb</item>
      <item>DGF INSTALACIJE d.o.o., OIB 71797045926, I Novački odvojak 2,10298 Novaki Bistranski</item>
      <item>Stjepan Drviš, OIB 58205957282, Novi Put 29,10298 Oborovo Bistransko</item>
      <item>Marko Grahovac, OIB 50378861980, Prisavlje 10,Zagreb</item>
      <item>Saša Flegar, OIB 71414946683, I Novački Odvojak 2,10298 Novaki Bistranski</item>
    </izvorni_sadrzaj>
    <derivirana_varijabla naziv="DomainObject.Predmet.SudioniciListAdressOIB_1">
      <item>FINA Regionalni centar Zagreb, OIB 85821130368, Trg svibanjskih žrtava 1995. 1,10000 Zagreb</item>
      <item>DGF INSTALACIJE d.o.o., OIB 71797045926, I Novački odvojak 2,10298 Novaki Bistranski</item>
      <item>Stjepan Drviš, OIB 58205957282, Novi Put 29,10298 Oborovo Bistransko</item>
      <item>Marko Grahovac, OIB 50378861980, Prisavlje 10,Zagreb</item>
      <item>Saša Flegar, OIB 71414946683, I Novački Odvojak 2,10298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71797045926</item>
      <item>, OIB 58205957282</item>
      <item>, OIB 50378861980</item>
      <item>, OIB 71414946683</item>
    </izvorni_sadrzaj>
    <derivirana_varijabla naziv="DomainObject.Predmet.SudioniciListNazivOIB_1">
      <item>, OIB 85821130368</item>
      <item>, OIB 71797045926</item>
      <item>, OIB 58205957282</item>
      <item>, OIB 50378861980</item>
      <item>, OIB 71414946683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1351</properties:Characters>
  <properties:Lines>60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2015-12-02T12:58:00Z</dcterms:created>
  <dc:creator>Jelena Vučemilo Manojlovski</dc:creator>
  <cp:lastModifiedBy>Maja Kovač</cp:lastModifiedBy>
  <dcterms:modified xmlns:xsi="http://www.w3.org/2001/XMLSchema-instance" xsi:type="dcterms:W3CDTF">2015-12-03T08:55:00Z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