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aeddc" w14:paraId="fcaeddc" w:rsidRDefault="00346F74" w:rsidP="00346F74" w:rsidR="00346F74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346F74" w:rsidP="00346F74" w:rsidR="00346F74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346F74" w:rsidP="00346F74" w:rsidR="00346F74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346F74" w:rsidP="00346F74" w:rsidR="00346F74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Dršćevka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St-598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346F74" w:rsidP="00346F74" w:rsidR="00346F74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346F74" w:rsidP="00346F74" w:rsidR="00346F74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346F74" w:rsidP="00346F74" w:rsidR="00346F74" w:rsidRPr="004C4B9E">
      <w:pPr>
        <w:rPr>
          <w:sz w:val="23"/>
          <w:szCs w:val="23"/>
        </w:rPr>
      </w:pPr>
    </w:p>
    <w:p w:rsidRDefault="00346F74" w:rsidP="00346F74" w:rsidR="00346F74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346F74" w:rsidP="00346F74" w:rsidR="00346F74" w:rsidRPr="004C4B9E">
      <w:pPr>
        <w:rPr>
          <w:sz w:val="23"/>
          <w:szCs w:val="23"/>
        </w:rPr>
      </w:pPr>
    </w:p>
    <w:p w:rsidRDefault="00346F74" w:rsidP="00346F74" w:rsidR="00346F74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Giardini 5, radi otvaranja stečajnog postupka nad dužnikom </w:t>
      </w:r>
      <w:r>
        <w:rPr>
          <w:sz w:val="23"/>
          <w:szCs w:val="23"/>
        </w:rPr>
        <w:t>MIHELIĆ USLUGE j.d.o.o., Mihelići, Mihelići 9, OIB: 64083036259, dana 5. travnja 2016</w:t>
      </w:r>
      <w:r w:rsidRPr="004C4B9E">
        <w:rPr>
          <w:sz w:val="23"/>
          <w:szCs w:val="23"/>
        </w:rPr>
        <w:t xml:space="preserve">. </w:t>
      </w:r>
    </w:p>
    <w:p w:rsidRDefault="00346F74" w:rsidP="00346F74" w:rsidR="00346F74" w:rsidRPr="004C4B9E">
      <w:pPr>
        <w:jc w:val="both"/>
        <w:rPr>
          <w:sz w:val="23"/>
          <w:szCs w:val="23"/>
        </w:rPr>
      </w:pPr>
    </w:p>
    <w:p w:rsidRDefault="00346F74" w:rsidP="00346F74" w:rsidR="00346F74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346F74" w:rsidP="00346F74" w:rsidR="00346F74" w:rsidRPr="004C4B9E">
      <w:pPr>
        <w:jc w:val="both"/>
        <w:rPr>
          <w:sz w:val="23"/>
          <w:szCs w:val="23"/>
        </w:rPr>
      </w:pPr>
    </w:p>
    <w:p w:rsidRDefault="00346F74" w:rsidP="00346F74" w:rsidR="00346F74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>MIHELIĆ USLUGE j.d.o.o., Mihelići, Mihelići 9, OIB: 64083036259</w:t>
      </w:r>
      <w:r w:rsidRPr="004C4B9E">
        <w:rPr>
          <w:sz w:val="23"/>
          <w:szCs w:val="23"/>
          <w:lang w:val="pl-PL"/>
        </w:rPr>
        <w:t xml:space="preserve">, te se odlučuje održati ročište, pa se </w:t>
      </w:r>
      <w:r w:rsidRPr="004C4B9E">
        <w:rPr>
          <w:b/>
          <w:sz w:val="23"/>
          <w:szCs w:val="23"/>
          <w:lang w:val="pl-PL"/>
        </w:rPr>
        <w:t>ročište zakazuje za da</w:t>
      </w:r>
      <w:r w:rsidRPr="007756B8">
        <w:rPr>
          <w:b/>
          <w:sz w:val="23"/>
          <w:szCs w:val="23"/>
          <w:lang w:val="pl-PL"/>
        </w:rPr>
        <w:t xml:space="preserve">n </w:t>
      </w:r>
      <w:r>
        <w:rPr>
          <w:b/>
          <w:sz w:val="23"/>
          <w:szCs w:val="23"/>
          <w:lang w:val="pl-PL"/>
        </w:rPr>
        <w:t>30. svibnja 2016. u 9</w:t>
      </w:r>
      <w:r w:rsidRPr="007756B8">
        <w:rPr>
          <w:b/>
          <w:sz w:val="23"/>
          <w:szCs w:val="23"/>
          <w:lang w:val="pl-PL"/>
        </w:rPr>
        <w:t>:</w:t>
      </w:r>
      <w:r>
        <w:rPr>
          <w:b/>
          <w:sz w:val="23"/>
          <w:szCs w:val="23"/>
          <w:lang w:val="pl-PL"/>
        </w:rPr>
        <w:t>45</w:t>
      </w:r>
      <w:r w:rsidRPr="007756B8">
        <w:rPr>
          <w:b/>
          <w:sz w:val="23"/>
          <w:szCs w:val="23"/>
          <w:lang w:val="pl-PL"/>
        </w:rPr>
        <w:t xml:space="preserve"> sat</w:t>
      </w:r>
      <w:r w:rsidRPr="004C4B9E">
        <w:rPr>
          <w:b/>
          <w:sz w:val="23"/>
          <w:szCs w:val="23"/>
          <w:lang w:val="pl-PL"/>
        </w:rPr>
        <w:t>i, u</w:t>
      </w:r>
      <w:r w:rsidRPr="004C4B9E">
        <w:rPr>
          <w:b/>
          <w:sz w:val="23"/>
          <w:szCs w:val="23"/>
        </w:rPr>
        <w:t xml:space="preserve"> Trgovačkom sudu u Pazinu, Dršćevka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346F74" w:rsidP="00346F74" w:rsidR="00346F74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>Podružnica Pula, Giardini 5</w:t>
      </w:r>
    </w:p>
    <w:p w:rsidRDefault="00346F74" w:rsidP="00346F74" w:rsidR="00346F74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- dužnik </w:t>
      </w:r>
      <w:r>
        <w:rPr>
          <w:sz w:val="23"/>
          <w:szCs w:val="23"/>
        </w:rPr>
        <w:t xml:space="preserve">MIHELIĆ USLUGE j.d.o.o., Mihelići, Mihelići 9, OIB: 64083036259 </w:t>
      </w:r>
    </w:p>
    <w:p w:rsidRDefault="00346F74" w:rsidP="00346F74" w:rsidR="00346F74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 xml:space="preserve">stupnik dužnika </w:t>
      </w:r>
      <w:r>
        <w:rPr>
          <w:sz w:val="23"/>
          <w:szCs w:val="23"/>
          <w:lang w:val="sv-SE"/>
        </w:rPr>
        <w:t>Dorijan Mihelić, Mihelići, Mihelići 9,</w:t>
      </w:r>
    </w:p>
    <w:p w:rsidRDefault="00346F74" w:rsidP="00346F74" w:rsidR="00346F74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346F74" w:rsidP="00346F74" w:rsidR="00346F74" w:rsidRPr="004040C4">
      <w:pPr>
        <w:jc w:val="both"/>
        <w:rPr>
          <w:sz w:val="23"/>
          <w:szCs w:val="23"/>
          <w:lang w:val="sv-SE"/>
        </w:rPr>
      </w:pPr>
    </w:p>
    <w:p w:rsidRDefault="00346F74" w:rsidP="00346F74" w:rsidR="00346F74">
      <w:pPr>
        <w:jc w:val="both"/>
        <w:rPr>
          <w:sz w:val="23"/>
          <w:szCs w:val="23"/>
          <w:lang w:val="sv-SE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 xml:space="preserve">Naređuje se dužniku MIHELIĆ USLUGE j.d.o.o., Mihelići, Mihelići 9, OIB: 64083036259, da do zakazanog ročišta </w:t>
      </w:r>
      <w:r>
        <w:rPr>
          <w:sz w:val="23"/>
          <w:szCs w:val="23"/>
          <w:lang w:val="sv-SE"/>
        </w:rPr>
        <w:t>dostavi</w:t>
      </w:r>
      <w:r w:rsidRPr="00D10EBB">
        <w:rPr>
          <w:sz w:val="23"/>
          <w:szCs w:val="23"/>
          <w:lang w:val="sv-SE"/>
        </w:rPr>
        <w:t xml:space="preserve"> sudu popis imovine</w:t>
      </w:r>
      <w:r>
        <w:rPr>
          <w:sz w:val="23"/>
          <w:szCs w:val="23"/>
          <w:lang w:val="sv-SE"/>
        </w:rPr>
        <w:t xml:space="preserve"> i obveza</w:t>
      </w:r>
      <w:r w:rsidRPr="00D10EBB">
        <w:rPr>
          <w:sz w:val="23"/>
          <w:szCs w:val="23"/>
          <w:lang w:val="sv-SE"/>
        </w:rPr>
        <w:t xml:space="preserve"> dužnika</w:t>
      </w:r>
      <w:r>
        <w:rPr>
          <w:sz w:val="23"/>
          <w:szCs w:val="23"/>
          <w:lang w:val="sv-SE"/>
        </w:rPr>
        <w:t xml:space="preserve"> sukladno odredbi čl. 16. st. 3. u svezi s čl. 17. SZ-a</w:t>
      </w:r>
      <w:r w:rsidRPr="00D10EBB">
        <w:rPr>
          <w:sz w:val="23"/>
          <w:szCs w:val="23"/>
          <w:lang w:val="sv-SE"/>
        </w:rPr>
        <w:t>.</w:t>
      </w:r>
    </w:p>
    <w:p w:rsidRDefault="00346F74" w:rsidP="00346F74" w:rsidR="00346F74" w:rsidRPr="000E60A4">
      <w:pPr>
        <w:jc w:val="both"/>
        <w:rPr>
          <w:sz w:val="23"/>
          <w:szCs w:val="23"/>
        </w:rPr>
      </w:pPr>
      <w:r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346F74" w:rsidP="00346F74" w:rsidR="00346F74" w:rsidRPr="00D10EBB">
      <w:pPr>
        <w:jc w:val="both"/>
        <w:rPr>
          <w:sz w:val="23"/>
          <w:szCs w:val="23"/>
        </w:rPr>
      </w:pPr>
    </w:p>
    <w:p w:rsidRDefault="00346F74" w:rsidP="00346F74" w:rsidR="00346F74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5. travnja 2016</w:t>
      </w:r>
      <w:r w:rsidRPr="004C4B9E">
        <w:rPr>
          <w:sz w:val="23"/>
          <w:szCs w:val="23"/>
        </w:rPr>
        <w:t>.</w:t>
      </w:r>
    </w:p>
    <w:p w:rsidRDefault="00346F74" w:rsidP="00346F74" w:rsidR="00346F74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346F74" w:rsidP="00346F74" w:rsidR="00346F74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346F74" w:rsidP="00346F74" w:rsidR="00346F74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346F74" w:rsidP="00346F74" w:rsidR="00346F74">
      <w:pPr>
        <w:jc w:val="both"/>
        <w:rPr>
          <w:sz w:val="23"/>
          <w:szCs w:val="23"/>
        </w:rPr>
      </w:pPr>
    </w:p>
    <w:p w:rsidRDefault="00346F74" w:rsidP="00346F74" w:rsidR="00346F74" w:rsidRPr="004C4B9E">
      <w:pPr>
        <w:jc w:val="both"/>
        <w:rPr>
          <w:sz w:val="23"/>
          <w:szCs w:val="23"/>
        </w:rPr>
      </w:pPr>
    </w:p>
    <w:p w:rsidRDefault="00346F74" w:rsidP="00346F74" w:rsidR="00346F74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346F74" w:rsidP="00346F74" w:rsidR="00346F74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346F74" w:rsidP="00346F74" w:rsidR="00346F74" w:rsidRPr="004C4B9E">
      <w:pPr>
        <w:jc w:val="both"/>
        <w:rPr>
          <w:sz w:val="23"/>
          <w:szCs w:val="23"/>
        </w:rPr>
      </w:pPr>
    </w:p>
    <w:p w:rsidRDefault="00346F74" w:rsidP="00346F74" w:rsidR="00346F74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346F74" w:rsidP="00346F74" w:rsidR="00346F74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>Podružnica Pula, Giardini 5</w:t>
      </w:r>
    </w:p>
    <w:p w:rsidRDefault="00346F74" w:rsidP="00346F74" w:rsidR="00346F74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 xml:space="preserve">- dužnik </w:t>
      </w:r>
      <w:r>
        <w:rPr>
          <w:sz w:val="23"/>
          <w:szCs w:val="23"/>
        </w:rPr>
        <w:t>MIHELIĆ USLUGE j.d.o.o., Mihelići, Mihelići 9</w:t>
      </w:r>
    </w:p>
    <w:p w:rsidRDefault="00346F74" w:rsidP="00346F74" w:rsidR="00346F74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Dorijan Mihelić, Mihelići, Mihelići 9</w:t>
      </w:r>
    </w:p>
    <w:p w:rsidRDefault="00346F74" w:rsidP="00346F74" w:rsidR="00346F74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CF3BFB" w:rsidR="00500701"/>
    <w:sectPr w:rsidSect="00C40FD5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3BFB" w:rsidR="00000000">
      <w:r>
        <w:separator/>
      </w:r>
    </w:p>
  </w:endnote>
  <w:endnote w:id="0" w:type="continuationSeparator">
    <w:p w:rsidRDefault="00CF3BFB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3BFB" w:rsidR="00000000">
      <w:r>
        <w:separator/>
      </w:r>
    </w:p>
  </w:footnote>
  <w:footnote w:id="0" w:type="continuationSeparator">
    <w:p w:rsidRDefault="00CF3BFB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346F74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CF3BFB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6F74"/>
    <w:rsid w:val="00346F74"/>
    <w:rsid w:val="00554328"/>
    <w:rsid w:val="00985388"/>
    <w:rsid w:val="00CF3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6F7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46F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46F7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6F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6F74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3B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3BFB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3BFB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3BFB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3BFB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6F7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46F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46F7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6F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6F74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3B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3BFB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3BFB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3BFB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3BFB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St-598/2016</izvorni_sadrzaj>
    <derivirana_varijabla naziv="DomainObject.Predmet.OznakaBroj_1">St-598/2016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MIHELIĆ USLUGE j.d.o.o. MIHELIĆI</izvorni_sadrzaj>
    <derivirana_varijabla naziv="DomainObject.Predmet.ProtustrankaFormated_1">  MIHELIĆ USLUGE j.d.o.o. MIHELIĆI</derivirana_varijabla>
  </DomainObject.Predmet.ProtustrankaFormated>
  <DomainObject.Predmet.ProtustrankaFormatedOIB>
    <izvorni_sadrzaj>  MIHELIĆ USLUGE j.d.o.o. MIHELIĆI, OIB 64083036259</izvorni_sadrzaj>
    <derivirana_varijabla naziv="DomainObject.Predmet.ProtustrankaFormatedOIB_1">  MIHELIĆ USLUGE j.d.o.o. MIHELIĆI, OIB 64083036259</derivirana_varijabla>
  </DomainObject.Predmet.ProtustrankaFormatedOIB>
  <DomainObject.Predmet.ProtustrankaFormatedWithAdress>
    <izvorni_sadrzaj> MIHELIĆ USLUGE j.d.o.o. MIHELIĆI, Mihelići 9, 52440 Mihelići</izvorni_sadrzaj>
    <derivirana_varijabla naziv="DomainObject.Predmet.ProtustrankaFormatedWithAdress_1"> MIHELIĆ USLUGE j.d.o.o. MIHELIĆI, Mihelići 9, 52440 Mihelići</derivirana_varijabla>
  </DomainObject.Predmet.ProtustrankaFormatedWithAdress>
  <DomainObject.Predmet.ProtustrankaFormatedWithAdressOIB>
    <izvorni_sadrzaj> MIHELIĆ USLUGE j.d.o.o. MIHELIĆI, OIB 64083036259, Mihelići 9, 52440 Mihelići</izvorni_sadrzaj>
    <derivirana_varijabla naziv="DomainObject.Predmet.ProtustrankaFormatedWithAdressOIB_1"> MIHELIĆ USLUGE j.d.o.o. MIHELIĆI, OIB 64083036259, Mihelići 9, 52440 Mihelići</derivirana_varijabla>
  </DomainObject.Predmet.ProtustrankaFormatedWithAdressOIB>
  <DomainObject.Predmet.ProtustrankaWithAdress>
    <izvorni_sadrzaj>MIHELIĆ USLUGE j.d.o.o. MIHELIĆI Mihelići 9, 52440 Mihelići</izvorni_sadrzaj>
    <derivirana_varijabla naziv="DomainObject.Predmet.ProtustrankaWithAdress_1">MIHELIĆ USLUGE j.d.o.o. MIHELIĆI Mihelići 9, 52440 Mihelići</derivirana_varijabla>
  </DomainObject.Predmet.ProtustrankaWithAdress>
  <DomainObject.Predmet.ProtustrankaWithAdressOIB>
    <izvorni_sadrzaj>MIHELIĆ USLUGE j.d.o.o. MIHELIĆI, OIB 64083036259, Mihelići 9, 52440 Mihelići</izvorni_sadrzaj>
    <derivirana_varijabla naziv="DomainObject.Predmet.ProtustrankaWithAdressOIB_1">MIHELIĆ USLUGE j.d.o.o. MIHELIĆI, OIB 64083036259, Mihelići 9, 52440 Mihelići</derivirana_varijabla>
  </DomainObject.Predmet.ProtustrankaWithAdressOIB>
  <DomainObject.Predmet.ProtustrankaNazivFormated>
    <izvorni_sadrzaj>MIHELIĆ USLUGE j.d.o.o. MIHELIĆI</izvorni_sadrzaj>
    <derivirana_varijabla naziv="DomainObject.Predmet.ProtustrankaNazivFormated_1">MIHELIĆ USLUGE j.d.o.o. MIHELIĆI</derivirana_varijabla>
  </DomainObject.Predmet.ProtustrankaNazivFormated>
  <DomainObject.Predmet.ProtustrankaNazivFormatedOIB>
    <izvorni_sadrzaj>MIHELIĆ USLUGE j.d.o.o. MIHELIĆI, OIB 64083036259</izvorni_sadrzaj>
    <derivirana_varijabla naziv="DomainObject.Predmet.ProtustrankaNazivFormatedOIB_1">MIHELIĆ USLUGE j.d.o.o. MIHELIĆI, OIB 64083036259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51107.40</izvorni_sadrzaj>
    <derivirana_varijabla naziv="DomainObject.Predmet.TrenutnaVrijednost_1">51107.40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MIHELIĆ USLUGE j.d.o.o. MIHELIĆI</item>
    </izvorni_sadrzaj>
    <derivirana_varijabla naziv="DomainObject.Predmet.ProtuStrankaListFormated_1">
      <item>MIHELIĆ USLUGE j.d.o.o. MIHELIĆI</item>
    </derivirana_varijabla>
  </DomainObject.Predmet.ProtuStrankaListFormated>
  <DomainObject.Predmet.ProtuStrankaListFormatedOIB>
    <izvorni_sadrzaj>
      <item>MIHELIĆ USLUGE j.d.o.o. MIHELIĆI, OIB 64083036259</item>
    </izvorni_sadrzaj>
    <derivirana_varijabla naziv="DomainObject.Predmet.ProtuStrankaListFormatedOIB_1">
      <item>MIHELIĆ USLUGE j.d.o.o. MIHELIĆI, OIB 64083036259</item>
    </derivirana_varijabla>
  </DomainObject.Predmet.ProtuStrankaListFormatedOIB>
  <DomainObject.Predmet.ProtuStrankaListFormatedWithAdress>
    <izvorni_sadrzaj>
      <item>MIHELIĆ USLUGE j.d.o.o. MIHELIĆI, Mihelići 9, 52440 Mihelići</item>
    </izvorni_sadrzaj>
    <derivirana_varijabla naziv="DomainObject.Predmet.ProtuStrankaListFormatedWithAdress_1">
      <item>MIHELIĆ USLUGE j.d.o.o. MIHELIĆI, Mihelići 9, 52440 Mihelići</item>
    </derivirana_varijabla>
  </DomainObject.Predmet.ProtuStrankaListFormatedWithAdress>
  <DomainObject.Predmet.ProtuStrankaListFormatedWithAdressOIB>
    <izvorni_sadrzaj>
      <item>MIHELIĆ USLUGE j.d.o.o. MIHELIĆI, OIB 64083036259, Mihelići 9, 52440 Mihelići</item>
    </izvorni_sadrzaj>
    <derivirana_varijabla naziv="DomainObject.Predmet.ProtuStrankaListFormatedWithAdressOIB_1">
      <item>MIHELIĆ USLUGE j.d.o.o. MIHELIĆI, OIB 64083036259, Mihelići 9, 52440 Mihelići</item>
    </derivirana_varijabla>
  </DomainObject.Predmet.ProtuStrankaListFormatedWithAdressOIB>
  <DomainObject.Predmet.ProtuStrankaListNazivFormated>
    <izvorni_sadrzaj>
      <item>MIHELIĆ USLUGE j.d.o.o. MIHELIĆI</item>
    </izvorni_sadrzaj>
    <derivirana_varijabla naziv="DomainObject.Predmet.ProtuStrankaListNazivFormated_1">
      <item>MIHELIĆ USLUGE j.d.o.o. MIHELIĆI</item>
    </derivirana_varijabla>
  </DomainObject.Predmet.ProtuStrankaListNazivFormated>
  <DomainObject.Predmet.ProtuStrankaListNazivFormatedOIB>
    <izvorni_sadrzaj>
      <item>MIHELIĆ USLUGE j.d.o.o. MIHELIĆI, OIB 64083036259</item>
    </izvorni_sadrzaj>
    <derivirana_varijabla naziv="DomainObject.Predmet.ProtuStrankaListNazivFormatedOIB_1">
      <item>MIHELIĆ USLUGE j.d.o.o. MIHELIĆI, OIB 64083036259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MIHELIĆ USLUGE j.d.o.o. MIHELIĆI</izvorni_sadrzaj>
    <derivirana_varijabla naziv="DomainObject.Predmet.ProtustrankaIDrugi_1">MIHELIĆ USLUGE j.d.o.o. MIHELIĆI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MIHELIĆ USLUGE j.d.o.o. MIHELIĆI, OIB 64083036259, Mihelići 9, 52440 Mihelići</izvorni_sadrzaj>
    <derivirana_varijabla naziv="DomainObject.Predmet.ProtustrankaIDrugiAdressOIB_1">MIHELIĆ USLUGE j.d.o.o. MIHELIĆI, OIB 64083036259, Mihelići 9, 52440 Mihelići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MIHELIĆ USLUGE j.d.o.o. MIHELIĆI</item>
    </izvorni_sadrzaj>
    <derivirana_varijabla naziv="DomainObject.Predmet.SudioniciListNaziv_1">
      <item>FINANCIJSKA AGENCIJA, RC RIJEKA, PODRUŽNICA PULA, PULA</item>
      <item>MIHELIĆ USLUGE j.d.o.o. MIHELIĆI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MIHELIĆ USLUGE j.d.o.o. MIHELIĆI, OIB 64083036259, Mihelići 9,52440 Mihelići</item>
    </izvorni_sadrzaj>
    <derivirana_varijabla naziv="DomainObject.Predmet.SudioniciListAdressOIB_1">
      <item>FINANCIJSKA AGENCIJA, RC RIJEKA, PODRUŽNICA PULA, PULA, OIB 85821130368, Ulica grada Vukovara 70,10000 Zagreb</item>
      <item>MIHELIĆ USLUGE j.d.o.o. MIHELIĆI, OIB 64083036259, Mihelići 9,52440 Mihelići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64083036259</item>
    </izvorni_sadrzaj>
    <derivirana_varijabla naziv="DomainObject.Predmet.SudioniciListNazivOIB_1">
      <item>, OIB 85821130368</item>
      <item>, OIB 64083036259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1601</properties:Characters>
  <properties:Lines>47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2016-04-05T06:36:00Z</dcterms:created>
  <dc:creator>Jasmina Matika</dc:creator>
  <cp:lastModifiedBy>Jasmina Matika</cp:lastModifiedBy>
  <dcterms:modified xmlns:xsi="http://www.w3.org/2001/XMLSchema-instance" xsi:type="dcterms:W3CDTF">2016-04-05T06:50:00Z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