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03282" w14:paraId="5e03282" w:rsidRDefault="00F93240" w:rsidP="00F93240" w:rsidR="00F93240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3240" w:rsidP="00F93240" w:rsidR="00F93240">
      <w:pPr>
        <w:jc w:val="both"/>
      </w:pPr>
      <w:r>
        <w:t>REPUBLIKA HRVATSKA</w:t>
      </w:r>
    </w:p>
    <w:p w:rsidRDefault="00F93240" w:rsidP="00F93240" w:rsidR="00F93240">
      <w:pPr>
        <w:jc w:val="both"/>
      </w:pPr>
      <w:r>
        <w:t xml:space="preserve">TRGOVAČKI SUD U ZAGREBU                                                                </w:t>
      </w:r>
    </w:p>
    <w:p w:rsidRDefault="00F93240" w:rsidP="00F93240" w:rsidR="00F93240">
      <w:pPr>
        <w:jc w:val="both"/>
      </w:pPr>
      <w:r>
        <w:t>Amruševa 2/II</w:t>
      </w:r>
    </w:p>
    <w:p w:rsidRDefault="00F93240" w:rsidP="00F93240" w:rsidR="00F93240">
      <w:pPr>
        <w:jc w:val="right"/>
      </w:pPr>
      <w:r>
        <w:t>20. St-</w:t>
      </w:r>
      <w:r w:rsidR="00257DFF">
        <w:t>5706</w:t>
      </w:r>
      <w:r>
        <w:t>/16-</w:t>
      </w:r>
      <w:r w:rsidR="00257DFF">
        <w:t>11</w:t>
      </w:r>
    </w:p>
    <w:p w:rsidRDefault="00F93240" w:rsidP="00F93240" w:rsidR="00F93240">
      <w:pPr>
        <w:jc w:val="center"/>
      </w:pPr>
      <w:r>
        <w:t>R E P U B L I K A   H R V A T S K A</w:t>
      </w:r>
    </w:p>
    <w:p w:rsidRDefault="00F93240" w:rsidP="00F93240" w:rsidR="00F93240">
      <w:pPr>
        <w:jc w:val="center"/>
      </w:pPr>
    </w:p>
    <w:p w:rsidRDefault="00F93240" w:rsidP="00F93240" w:rsidR="00F93240">
      <w:pPr>
        <w:jc w:val="center"/>
      </w:pPr>
      <w:r>
        <w:t>R J E Š E NJ E</w:t>
      </w:r>
    </w:p>
    <w:p w:rsidRDefault="00F93240" w:rsidP="00F93240" w:rsidR="00F93240">
      <w:pPr>
        <w:jc w:val="both"/>
        <w:rPr>
          <w:b/>
        </w:rPr>
      </w:pPr>
    </w:p>
    <w:p w:rsidRDefault="00F93240" w:rsidP="00F93240" w:rsidR="00F93240">
      <w:pPr>
        <w:ind w:firstLine="708"/>
        <w:jc w:val="both"/>
      </w:pPr>
      <w:r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r w:rsidR="00257DFF">
        <w:rPr>
          <w:color w:themeColor="text1" w:val="000000"/>
        </w:rPr>
        <w:t>AUTO MATOŠEVIĆ društvo s ograničenom odgovornošću za trgovinu i usluge, Zagreb, Karlovačka cesta 6 D, OIB: 96497184546</w:t>
      </w:r>
      <w:r>
        <w:t xml:space="preserve">, dana </w:t>
      </w:r>
      <w:r w:rsidR="003E5FBE">
        <w:t>29</w:t>
      </w:r>
      <w:r>
        <w:t>. studenog 2017. godine</w:t>
      </w:r>
    </w:p>
    <w:p w:rsidRDefault="000B41B6" w:rsidP="00F93240" w:rsidR="000B41B6">
      <w:pPr>
        <w:ind w:firstLine="708"/>
        <w:jc w:val="both"/>
      </w:pPr>
    </w:p>
    <w:p w:rsidRDefault="00F93240" w:rsidP="00F93240" w:rsidR="00F93240">
      <w:pPr>
        <w:jc w:val="center"/>
      </w:pPr>
      <w:r>
        <w:t>r i j e š i o     j e</w:t>
      </w:r>
    </w:p>
    <w:p w:rsidRDefault="00F93240" w:rsidP="00F93240" w:rsidR="00F93240">
      <w:r>
        <w:t xml:space="preserve"> </w:t>
      </w:r>
    </w:p>
    <w:p w:rsidRDefault="00F93240" w:rsidP="00F93240" w:rsidR="00F93240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257DFF">
        <w:rPr>
          <w:color w:themeColor="text1" w:val="000000"/>
        </w:rPr>
        <w:t>AUTO MATOŠEVIĆ društvo s ograničenom odgovornošću za trgovinu i usluge, Zagreb, Karlovačka cesta 6 D, OIB: 96497184546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257DFF">
        <w:t>570616</w:t>
      </w:r>
      <w:r>
        <w:t>.</w:t>
      </w:r>
    </w:p>
    <w:p w:rsidRDefault="00F93240" w:rsidP="00F93240" w:rsidR="00F93240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F93240" w:rsidP="00F93240" w:rsidR="00F93240"/>
    <w:p w:rsidRDefault="00F93240" w:rsidP="00F93240" w:rsidR="00F93240">
      <w:pPr>
        <w:jc w:val="center"/>
      </w:pPr>
      <w:r>
        <w:t>Obrazloženje</w:t>
      </w:r>
    </w:p>
    <w:p w:rsidRDefault="00F93240" w:rsidP="00F93240" w:rsidR="00F93240">
      <w:pPr>
        <w:jc w:val="center"/>
      </w:pPr>
    </w:p>
    <w:p w:rsidRDefault="00F93240" w:rsidP="000B41B6" w:rsidR="00F93240">
      <w:pPr>
        <w:jc w:val="both"/>
      </w:pPr>
      <w:r>
        <w:t xml:space="preserve"> </w:t>
      </w:r>
      <w:r>
        <w:tab/>
        <w:t xml:space="preserve">FINANCIJSKA AGENCIJA, Regionalni centar Zagreb, Podružnica Zagreb, Trg svibanjskih žrtava 1995. 1, podnijela je ovom sudu prijedlog za otvaranje stečajnog postupka nad dužnikom </w:t>
      </w:r>
      <w:r w:rsidR="00257DFF">
        <w:rPr>
          <w:color w:themeColor="text1" w:val="000000"/>
        </w:rPr>
        <w:t>AUTO MATOŠEVIĆ društvo s ograničenom odgovornošću za trgovinu i usluge, Zagreb, Karlovačka cesta 6 D, OIB: 96497184546</w:t>
      </w:r>
      <w:r>
        <w:t>.</w:t>
      </w:r>
    </w:p>
    <w:p w:rsidRDefault="00F93240" w:rsidP="00F93240" w:rsidR="00F93240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93240" w:rsidP="00F93240" w:rsidR="00F93240">
      <w:pPr>
        <w:ind w:firstLine="709"/>
        <w:jc w:val="both"/>
      </w:pPr>
      <w:r>
        <w:t>Financijska agencija, kao predlagatelj, navela je u prijedlogu za otvaranje stečajn</w:t>
      </w:r>
      <w:r w:rsidR="003E5FBE">
        <w:t xml:space="preserve">og postupka kako dužnik na dan </w:t>
      </w:r>
      <w:r w:rsidR="00257DFF">
        <w:t>22</w:t>
      </w:r>
      <w:r>
        <w:t xml:space="preserve">. </w:t>
      </w:r>
      <w:r w:rsidR="003E5FBE">
        <w:t>kolovoza</w:t>
      </w:r>
      <w:r>
        <w:t xml:space="preserve"> 2016. u Očevidniku redoslijeda osnova za plaćanje, ima evidentirane neizvršene osnove za plaćanje u neprekinutom razdoblju od 120 dana, u ukupnom iznosu od </w:t>
      </w:r>
      <w:r w:rsidR="00257DFF">
        <w:t xml:space="preserve"> 21.224,89</w:t>
      </w:r>
      <w:r>
        <w:t xml:space="preserve"> kn</w:t>
      </w:r>
      <w:r w:rsidR="003E5FBE">
        <w:t xml:space="preserve"> kao i da dužnik ima 1 zaposlenog</w:t>
      </w:r>
      <w:r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F93240" w:rsidP="00F93240" w:rsidR="00F93240">
      <w:pPr>
        <w:ind w:firstLine="709"/>
        <w:jc w:val="both"/>
      </w:pPr>
    </w:p>
    <w:p w:rsidRDefault="00F93240" w:rsidP="00F93240" w:rsidR="00F93240">
      <w:pPr>
        <w:ind w:firstLine="709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F93240" w:rsidP="00F93240" w:rsidR="00BB7D35">
      <w:pPr>
        <w:pStyle w:val="Tijeloteksta"/>
        <w:ind w:firstLine="708"/>
      </w:pPr>
      <w:r>
        <w:t xml:space="preserve">Sud je rješenjem od </w:t>
      </w:r>
      <w:r w:rsidR="00257DFF">
        <w:t>6</w:t>
      </w:r>
      <w:r>
        <w:t xml:space="preserve">. </w:t>
      </w:r>
      <w:r w:rsidR="00BB7D35">
        <w:t>studenog</w:t>
      </w:r>
      <w:r>
        <w:t xml:space="preserve"> 2017. pokrenuo prethodni postupak nad dužnikom, te odredio i održao ročište radi očitovanja o prijedlogu za otvaranje stečajnog postupka. Podnositelj prijedloga u cijelosti je pisanim putem </w:t>
      </w:r>
      <w:r w:rsidR="003E5FBE">
        <w:t>dostavio očitovanje za ročište</w:t>
      </w:r>
      <w:r w:rsidR="00257DFF">
        <w:t xml:space="preserve"> </w:t>
      </w:r>
      <w:r w:rsidR="003E5FBE">
        <w:t>(</w:t>
      </w:r>
      <w:r>
        <w:t>list 10 spisa) te je u cijelosti ostao kod navoda iz podnesenog prijedloga za otvara</w:t>
      </w:r>
      <w:r w:rsidR="003E5FBE">
        <w:t>nje stečajnog postupka. Zakonski zastupnik</w:t>
      </w:r>
      <w:r>
        <w:t xml:space="preserve"> dužnika </w:t>
      </w:r>
      <w:r w:rsidR="003E5FBE">
        <w:t xml:space="preserve">uredno pozvan, na ročište </w:t>
      </w:r>
      <w:r w:rsidR="00257DFF">
        <w:t>nije</w:t>
      </w:r>
      <w:r w:rsidR="003E5FBE">
        <w:t xml:space="preserve"> pristupio, </w:t>
      </w:r>
      <w:r w:rsidR="00257DFF">
        <w:t>niti je dostavio pisano očitovanje sukladno čl. 123. st. 2 ZS-a.</w:t>
      </w:r>
      <w:r w:rsidR="00BB7D35">
        <w:t xml:space="preserve"> </w:t>
      </w:r>
    </w:p>
    <w:p w:rsidRDefault="00F93240" w:rsidP="00F93240" w:rsidR="00F93240">
      <w:pPr>
        <w:pStyle w:val="Tijeloteksta"/>
        <w:ind w:firstLine="708"/>
      </w:pPr>
      <w:r>
        <w:t xml:space="preserve">Izvršenim elektronskim pretraživanjem, a u odnosu na popis nekretnina ovog dužnika, utvrđeno je da isti ne raspolaže nikakvim nekretninama (list </w:t>
      </w:r>
      <w:r w:rsidR="00257DFF">
        <w:t>15</w:t>
      </w:r>
      <w:r>
        <w:t xml:space="preserve"> spisa), a također je dostavljen i upit MUP-u, a u odnosu na postojanje eventualno evidentiranih pokretnina.</w:t>
      </w:r>
    </w:p>
    <w:p w:rsidRDefault="00F93240" w:rsidP="00F93240" w:rsidR="00F93240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93240" w:rsidP="00F93240" w:rsidR="00F93240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F93240" w:rsidP="00F93240" w:rsidR="00F93240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F93240" w:rsidP="00F93240" w:rsidR="00F93240">
      <w:pPr>
        <w:jc w:val="both"/>
      </w:pPr>
      <w:r>
        <w:tab/>
        <w:t>Slijedom svega prethodno iznesenog, doneseno je ovo rješenje.</w:t>
      </w:r>
    </w:p>
    <w:p w:rsidRDefault="00F93240" w:rsidP="00F93240" w:rsidR="00F93240">
      <w:pPr>
        <w:jc w:val="both"/>
      </w:pPr>
      <w:r>
        <w:tab/>
        <w:t xml:space="preserve"> </w:t>
      </w:r>
    </w:p>
    <w:p w:rsidRDefault="00F93240" w:rsidP="00F93240" w:rsidR="00F93240">
      <w:pPr>
        <w:jc w:val="center"/>
      </w:pPr>
      <w:r>
        <w:t xml:space="preserve">U Zagrebu </w:t>
      </w:r>
      <w:r w:rsidR="003E5FBE">
        <w:t>29</w:t>
      </w:r>
      <w:r>
        <w:t xml:space="preserve">. </w:t>
      </w:r>
      <w:r w:rsidR="003E5FBE">
        <w:t>studenog</w:t>
      </w:r>
      <w:r>
        <w:t xml:space="preserve"> 2017. </w:t>
      </w:r>
    </w:p>
    <w:p w:rsidRDefault="00F93240" w:rsidP="00F93240" w:rsidR="00F93240">
      <w:r>
        <w:t xml:space="preserve">                     </w:t>
      </w:r>
    </w:p>
    <w:p w:rsidRDefault="00F93240" w:rsidP="00F93240" w:rsidR="00F93240">
      <w:pPr>
        <w:jc w:val="center"/>
      </w:pPr>
      <w:r>
        <w:t xml:space="preserve">                                                                                                                 Sudac:</w:t>
      </w:r>
    </w:p>
    <w:p w:rsidRDefault="00F93240" w:rsidP="00F93240" w:rsidR="00F93240">
      <w:pPr>
        <w:jc w:val="right"/>
      </w:pPr>
      <w:r>
        <w:t>Lucija Butigan</w:t>
      </w:r>
      <w:r w:rsidR="00355698">
        <w:t>, v.r.</w:t>
      </w:r>
    </w:p>
    <w:p w:rsidRDefault="00F93240" w:rsidP="00F93240" w:rsidR="00F93240"/>
    <w:p w:rsidRDefault="00F93240" w:rsidP="00F93240" w:rsidR="00F93240">
      <w:r>
        <w:t>Uputa o pravnom lijeku:</w:t>
      </w:r>
    </w:p>
    <w:p w:rsidRDefault="00F93240" w:rsidP="00F93240" w:rsidR="00F93240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F93240" w:rsidP="00F93240" w:rsidR="00F93240"/>
    <w:p w:rsidRDefault="00355698" w:rsidP="00355698" w:rsidR="00355698">
      <w:pPr>
        <w:jc w:val="right"/>
      </w:pPr>
      <w:r>
        <w:t>Za točnost otpravka – ovlašteni službenik:</w:t>
      </w:r>
    </w:p>
    <w:p w:rsidRDefault="00355698" w:rsidP="00355698" w:rsidR="00355698">
      <w:pPr>
        <w:jc w:val="right"/>
      </w:pPr>
      <w:r>
        <w:t>Antonija Fuš</w:t>
      </w:r>
    </w:p>
    <w:sectPr w:rsidSect="00CC5A5F" w:rsidR="0035569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485" w:rsidR="00151F50">
      <w:r>
        <w:separator/>
      </w:r>
    </w:p>
  </w:endnote>
  <w:endnote w:id="0" w:type="continuationSeparator">
    <w:p w:rsidRDefault="009E1485" w:rsidR="00151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485" w:rsidR="00151F50">
      <w:r>
        <w:separator/>
      </w:r>
    </w:p>
  </w:footnote>
  <w:footnote w:id="0" w:type="continuationSeparator">
    <w:p w:rsidRDefault="009E1485" w:rsidR="00151F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3240" w:rsidP="00CC5A5F" w:rsidR="00CC5A5F">
    <w:pPr>
      <w:pStyle w:val="Zaglavlje"/>
      <w:tabs>
        <w:tab w:pos="7313" w:val="left"/>
        <w:tab w:pos="7663" w:val="left"/>
      </w:tabs>
    </w:pPr>
    <w:r>
      <w:tab/>
    </w:r>
    <w:sdt>
      <w:sdtPr>
        <w:id w:val="-10642612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661AB">
          <w:rPr>
            <w:noProof/>
          </w:rPr>
          <w:t>2</w:t>
        </w:r>
        <w:r>
          <w:fldChar w:fldCharType="end"/>
        </w:r>
      </w:sdtContent>
    </w:sdt>
    <w:r>
      <w:tab/>
      <w:t>20. St-</w:t>
    </w:r>
    <w:r w:rsidR="00257DFF">
      <w:t>5706</w:t>
    </w:r>
    <w:r>
      <w:t>/16-</w:t>
    </w:r>
    <w:r w:rsidR="00257DFF">
      <w:t>11</w:t>
    </w:r>
    <w:r>
      <w:tab/>
    </w:r>
  </w:p>
  <w:p w:rsidRDefault="00B661AB" w:rsidR="00CC5A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723A6"/>
    <w:multiLevelType w:val="hybridMultilevel"/>
    <w:tmpl w:val="8048D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50665F2"/>
    <w:multiLevelType w:val="hybridMultilevel"/>
    <w:tmpl w:val="DA88174C"/>
    <w:lvl w:tplc="592EC33E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58DA"/>
    <w:rsid w:val="000B41B6"/>
    <w:rsid w:val="00151F50"/>
    <w:rsid w:val="001F0D3F"/>
    <w:rsid w:val="00257DFF"/>
    <w:rsid w:val="00331AD6"/>
    <w:rsid w:val="00355698"/>
    <w:rsid w:val="003E5FBE"/>
    <w:rsid w:val="006D4FF1"/>
    <w:rsid w:val="006D58DA"/>
    <w:rsid w:val="009E1485"/>
    <w:rsid w:val="00B661AB"/>
    <w:rsid w:val="00BB7D35"/>
    <w:rsid w:val="00BE3772"/>
    <w:rsid w:val="00CE0253"/>
    <w:rsid w:val="00D964F7"/>
    <w:rsid w:val="00E33188"/>
    <w:rsid w:val="00F9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24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93240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93240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9324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932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3240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2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24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5F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5FB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4F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FF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FF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FF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FF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24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93240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93240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9324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932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3240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2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24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5F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5FB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4F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FF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FF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FF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FF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5706</izvorni_sadrzaj>
    <derivirana_varijabla naziv="DomainObject.Predmet.Broj_1">5706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St-5706/2016</izvorni_sadrzaj>
    <derivirana_varijabla naziv="DomainObject.Predmet.OznakaBroj_1">St-5706/2016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MATOŠEVIĆ d.o.o. zastupanog po punomoćniku Aleksandra Matošević</izvorni_sadrzaj>
    <derivirana_varijabla naziv="DomainObject.Predmet.ProtustrankaFormated_1">  AUTO MATOŠEVIĆ d.o.o. zastupanog po punomoćniku Aleksandra Matošević</derivirana_varijabla>
  </DomainObject.Predmet.ProtustrankaFormated>
  <DomainObject.Predmet.ProtustrankaFormatedOIB>
    <izvorni_sadrzaj>  AUTO MATOŠEVIĆ d.o.o., OIB 96497184546 zastupanog po punomoćniku Aleksandra Matošević</izvorni_sadrzaj>
    <derivirana_varijabla naziv="DomainObject.Predmet.ProtustrankaFormatedOIB_1">  AUTO MATOŠEVIĆ d.o.o., OIB 96497184546 zastupanog po punomoćniku Aleksandra Matošević</derivirana_varijabla>
  </DomainObject.Predmet.ProtustrankaFormatedOIB>
  <DomainObject.Predmet.ProtustrankaFormatedWithAdress>
    <izvorni_sadrzaj> AUTO MATOŠEVIĆ d.o.o., Karlovačka cesta 6 D, 10000 Zagreb zastupanog po punomoćniku Aleksandra Matošević</izvorni_sadrzaj>
    <derivirana_varijabla naziv="DomainObject.Predmet.ProtustrankaFormatedWithAdress_1"> AUTO MATOŠEVIĆ d.o.o., Karlovačka cesta 6 D, 10000 Zagreb zastupanog po punomoćniku Aleksandra Matošević</derivirana_varijabla>
  </DomainObject.Predmet.ProtustrankaFormatedWithAdress>
  <DomainObject.Predmet.ProtustrankaFormatedWithAdressOIB>
    <izvorni_sadrzaj> AUTO MATOŠEVIĆ d.o.o., OIB 96497184546, Karlovačka cesta 6 D, 10000 Zagreb zastupanog po punomoćniku Aleksandra Matošević</izvorni_sadrzaj>
    <derivirana_varijabla naziv="DomainObject.Predmet.ProtustrankaFormatedWithAdressOIB_1"> AUTO MATOŠEVIĆ d.o.o., OIB 96497184546, Karlovačka cesta 6 D, 10000 Zagreb zastupanog po punomoćniku Aleksandra Matošević</derivirana_varijabla>
  </DomainObject.Predmet.ProtustrankaFormatedWithAdressOIB>
  <DomainObject.Predmet.ProtustrankaWithAdress>
    <izvorni_sadrzaj>AUTO MATOŠEVIĆ d.o.o. Karlovačka cesta 6 D, 10000 Zagreb</izvorni_sadrzaj>
    <derivirana_varijabla naziv="DomainObject.Predmet.ProtustrankaWithAdress_1">AUTO MATOŠEVIĆ d.o.o. Karlovačka cesta 6 D, 10000 Zagreb</derivirana_varijabla>
  </DomainObject.Predmet.ProtustrankaWithAdress>
  <DomainObject.Predmet.ProtustrankaWithAdressOIB>
    <izvorni_sadrzaj>AUTO MATOŠEVIĆ d.o.o., OIB 96497184546, Karlovačka cesta 6 D, 10000 Zagreb</izvorni_sadrzaj>
    <derivirana_varijabla naziv="DomainObject.Predmet.ProtustrankaWithAdressOIB_1">AUTO MATOŠEVIĆ d.o.o., OIB 96497184546, Karlovačka cesta 6 D, 10000 Zagreb</derivirana_varijabla>
  </DomainObject.Predmet.ProtustrankaWithAdressOIB>
  <DomainObject.Predmet.ProtustrankaNazivFormated>
    <izvorni_sadrzaj>AUTO MATOŠEVIĆ d.o.o.</izvorni_sadrzaj>
    <derivirana_varijabla naziv="DomainObject.Predmet.ProtustrankaNazivFormated_1">AUTO MATOŠEVIĆ d.o.o.</derivirana_varijabla>
  </DomainObject.Predmet.ProtustrankaNazivFormated>
  <DomainObject.Predmet.ProtustrankaNazivFormatedOIB>
    <izvorni_sadrzaj>AUTO MATOŠEVIĆ d.o.o., OIB 96497184546</izvorni_sadrzaj>
    <derivirana_varijabla naziv="DomainObject.Predmet.ProtustrankaNazivFormatedOIB_1">AUTO MATOŠEVIĆ d.o.o., OIB 96497184546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MATOŠEVIĆ d.o.o. zastupanog po punomoćniku Aleksandra Matošević</item>
    </izvorni_sadrzaj>
    <derivirana_varijabla naziv="DomainObject.Predmet.ProtuStrankaListFormated_1">
      <item>AUTO MATOŠEVIĆ d.o.o. zastupanog po punomoćniku Aleksandra Matošević</item>
    </derivirana_varijabla>
  </DomainObject.Predmet.ProtuStrankaListFormated>
  <DomainObject.Predmet.ProtuStrankaListFormatedOIB>
    <izvorni_sadrzaj>
      <item>AUTO MATOŠEVIĆ d.o.o., OIB 96497184546 zastupanog po punomoćniku Aleksandra Matošević</item>
    </izvorni_sadrzaj>
    <derivirana_varijabla naziv="DomainObject.Predmet.ProtuStrankaListFormatedOIB_1">
      <item>AUTO MATOŠEVIĆ d.o.o., OIB 96497184546 zastupanog po punomoćniku Aleksandra Matošević</item>
    </derivirana_varijabla>
  </DomainObject.Predmet.ProtuStrankaListFormatedOIB>
  <DomainObject.Predmet.ProtuStrankaListFormatedWithAdress>
    <izvorni_sadrzaj>
      <item>AUTO MATOŠEVIĆ d.o.o., Karlovačka cesta 6 D, 10000 Zagreb zastupanog po punomoćniku Aleksandra Matošević</item>
    </izvorni_sadrzaj>
    <derivirana_varijabla naziv="DomainObject.Predmet.ProtuStrankaListFormatedWithAdress_1">
      <item>AUTO MATOŠEVIĆ d.o.o., Karlovačka cesta 6 D, 10000 Zagreb zastupanog po punomoćniku Aleksandra Matošević</item>
    </derivirana_varijabla>
  </DomainObject.Predmet.ProtuStrankaListFormatedWithAdress>
  <DomainObject.Predmet.ProtuStrankaListFormatedWithAdressOIB>
    <izvorni_sadrzaj>
      <item>AUTO MATOŠEVIĆ d.o.o., OIB 96497184546, Karlovačka cesta 6 D, 10000 Zagreb zastupanog po punomoćniku Aleksandra Matošević</item>
    </izvorni_sadrzaj>
    <derivirana_varijabla naziv="DomainObject.Predmet.ProtuStrankaListFormatedWithAdressOIB_1">
      <item>AUTO MATOŠEVIĆ d.o.o., OIB 96497184546, Karlovačka cesta 6 D, 10000 Zagreb zastupanog po punomoćniku Aleksandra Matošević</item>
    </derivirana_varijabla>
  </DomainObject.Predmet.ProtuStrankaListFormatedWithAdressOIB>
  <DomainObject.Predmet.ProtuStrankaListNazivFormated>
    <izvorni_sadrzaj>
      <item>AUTO MATOŠEVIĆ d.o.o.</item>
    </izvorni_sadrzaj>
    <derivirana_varijabla naziv="DomainObject.Predmet.ProtuStrankaListNazivFormated_1">
      <item>AUTO MATOŠEVIĆ d.o.o.</item>
    </derivirana_varijabla>
  </DomainObject.Predmet.ProtuStrankaListNazivFormated>
  <DomainObject.Predmet.ProtuStrankaListNazivFormatedOIB>
    <izvorni_sadrzaj>
      <item>AUTO MATOŠEVIĆ d.o.o., OIB 96497184546</item>
    </izvorni_sadrzaj>
    <derivirana_varijabla naziv="DomainObject.Predmet.ProtuStrankaListNazivFormatedOIB_1">
      <item>AUTO MATOŠEVIĆ d.o.o., OIB 96497184546</item>
    </derivirana_varijabla>
  </DomainObject.Predmet.ProtuStrankaListNazivFormatedOIB>
  <DomainObject.Predmet.OstaliListFormated>
    <izvorni_sadrzaj>
      <item>Aleksandra Matošević punomoćnik sudionika u postupku AUTO MATOŠEVIĆ d.o.o.</item>
    </izvorni_sadrzaj>
    <derivirana_varijabla naziv="DomainObject.Predmet.OstaliListFormated_1">
      <item>Aleksandra Matošević punomoćnik sudionika u postupku AUTO MATOŠEVIĆ d.o.o.</item>
    </derivirana_varijabla>
  </DomainObject.Predmet.OstaliListFormated>
  <DomainObject.Predmet.OstaliListFormatedOIB>
    <izvorni_sadrzaj>
      <item>Aleksandra Matošević, OIB 11412805194 punomoćnik sudionika u postupku AUTO MATOŠEVIĆ d.o.o.</item>
    </izvorni_sadrzaj>
    <derivirana_varijabla naziv="DomainObject.Predmet.OstaliListFormatedOIB_1">
      <item>Aleksandra Matošević, OIB 11412805194 punomoćnik sudionika u postupku AUTO MATOŠEVIĆ d.o.o.</item>
    </derivirana_varijabla>
  </DomainObject.Predmet.OstaliListFormatedOIB>
  <DomainObject.Predmet.OstaliListFormatedWithAdress>
    <izvorni_sadrzaj>
      <item>Aleksandra Matošević, Karlovačka Cesta 6 D, 10000 Zagreb punomoćnik sudionika u postupku AUTO MATOŠEVIĆ d.o.o.</item>
    </izvorni_sadrzaj>
    <derivirana_varijabla naziv="DomainObject.Predmet.OstaliListFormatedWithAdress_1">
      <item>Aleksandra Matošević, Karlovačka Cesta 6 D, 10000 Zagreb punomoćnik sudionika u postupku AUTO MATOŠEVIĆ d.o.o.</item>
    </derivirana_varijabla>
  </DomainObject.Predmet.OstaliListFormatedWithAdress>
  <DomainObject.Predmet.OstaliListFormatedWithAdressOIB>
    <izvorni_sadrzaj>
      <item>Aleksandra Matošević, OIB 11412805194, Karlovačka Cesta 6 D, 10000 Zagreb punomoćnik sudionika u postupku AUTO MATOŠEVIĆ d.o.o.</item>
    </izvorni_sadrzaj>
    <derivirana_varijabla naziv="DomainObject.Predmet.OstaliListFormatedWithAdressOIB_1">
      <item>Aleksandra Matošević, OIB 11412805194, Karlovačka Cesta 6 D, 10000 Zagreb punomoćnik sudionika u postupku AUTO MATOŠEVIĆ d.o.o.</item>
    </derivirana_varijabla>
  </DomainObject.Predmet.OstaliListFormatedWithAdressOIB>
  <DomainObject.Predmet.OstaliListNazivFormated>
    <izvorni_sadrzaj>
      <item>Aleksandra Matošević</item>
    </izvorni_sadrzaj>
    <derivirana_varijabla naziv="DomainObject.Predmet.OstaliListNazivFormated_1">
      <item>Aleksandra Matošević</item>
    </derivirana_varijabla>
  </DomainObject.Predmet.OstaliListNazivFormated>
  <DomainObject.Predmet.OstaliListNazivFormatedOIB>
    <izvorni_sadrzaj>
      <item>Aleksandra Matošević, OIB 11412805194</item>
    </izvorni_sadrzaj>
    <derivirana_varijabla naziv="DomainObject.Predmet.OstaliListNazivFormatedOIB_1">
      <item>Aleksandra Matošević, OIB 11412805194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MATOŠEVIĆ d.o.o.</izvorni_sadrzaj>
    <derivirana_varijabla naziv="DomainObject.Predmet.ProtustrankaIDrugi_1">AUTO MATOŠEVIĆ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MATOŠEVIĆ d.o.o., OIB 96497184546, Karlovačka cesta 6 D, 10000 Zagreb</izvorni_sadrzaj>
    <derivirana_varijabla naziv="DomainObject.Predmet.ProtustrankaIDrugiAdressOIB_1">AUTO MATOŠEVIĆ d.o.o., OIB 96497184546, Karlovačka cesta 6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MATOŠEVIĆ d.o.o.</item>
      <item>Aleksandra Matošević</item>
    </izvorni_sadrzaj>
    <derivirana_varijabla naziv="DomainObject.Predmet.SudioniciListNaziv_1">
      <item>FINA Regionalni centar Zagreb</item>
      <item>AUTO MATOŠEVIĆ d.o.o.</item>
      <item>Aleksandra Matošević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MATOŠEVIĆ d.o.o., OIB 96497184546, Karlovačka cesta 6 D,10000 Zagreb</item>
      <item>Aleksandra Matošević, OIB 11412805194, Karlovačka Cesta 6 D,10000 Zagreb</item>
    </izvorni_sadrzaj>
    <derivirana_varijabla naziv="DomainObject.Predmet.SudioniciListAdressOIB_1">
      <item>FINA Regionalni centar Zagreb, OIB 85821130368, Trg svibanjskih žrtava 1995. br. 1,10000 Zagreb</item>
      <item>AUTO MATOŠEVIĆ d.o.o., OIB 96497184546, Karlovačka cesta 6 D,10000 Zagreb</item>
      <item>Aleksandra Matošević, OIB 11412805194, Karlovačka Cesta 6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96497184546</item>
      <item>, OIB 11412805194</item>
    </izvorni_sadrzaj>
    <derivirana_varijabla naziv="DomainObject.Predmet.SudioniciListNazivOIB_1">
      <item>, OIB 85821130368</item>
      <item>, OIB 96497184546</item>
      <item>, OIB 11412805194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860</properties:Words>
  <properties:Characters>4850</properties:Characters>
  <properties:Lines>94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2017-11-29T10:25:00Z</dcterms:created>
  <dc:creator>Valentina Kranjčić</dc:creator>
  <cp:lastModifiedBy>Valentina Kranjčić</cp:lastModifiedBy>
  <cp:lastPrinted>2017-11-29T10:25:00Z</cp:lastPrinted>
  <dcterms:modified xmlns:xsi="http://www.w3.org/2001/XMLSchema-instance" xsi:type="dcterms:W3CDTF">2017-11-29T10:26:00Z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