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</w:tr>
    </w:tbl>
    <w:p w14:textId="e6d8f38" w14:paraId="e6d8f38" w:rsidRDefault="00DE48D9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broj: </w:t>
      </w:r>
      <w:r w:rsidR="00B90960">
        <w:rPr>
          <w:rFonts w:cs="Times New Roman" w:hAnsi="Times New Roman" w:ascii="Times New Roman"/>
          <w:sz w:val="24"/>
          <w:szCs w:val="24"/>
        </w:rPr>
        <w:t>7</w:t>
      </w:r>
      <w:r w:rsidR="00617553" w:rsidRPr="00617553">
        <w:rPr>
          <w:rFonts w:cs="Times New Roman" w:hAnsi="Times New Roman" w:ascii="Times New Roman"/>
          <w:sz w:val="24"/>
          <w:szCs w:val="24"/>
        </w:rPr>
        <w:t xml:space="preserve"> St-</w:t>
      </w:r>
      <w:r>
        <w:rPr>
          <w:rFonts w:cs="Times New Roman" w:hAnsi="Times New Roman" w:ascii="Times New Roman"/>
          <w:sz w:val="24"/>
          <w:szCs w:val="24"/>
        </w:rPr>
        <w:t>75/2018-47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8D362B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>
        <w:rPr>
          <w:rFonts w:cs="Times New Roman" w:hAnsi="Times New Roman" w:ascii="Times New Roman"/>
          <w:spacing w:val="10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DE48D9">
        <w:rPr>
          <w:rFonts w:cs="Times New Roman" w:hAnsi="Times New Roman" w:ascii="Times New Roman"/>
          <w:sz w:val="24"/>
          <w:szCs w:val="24"/>
        </w:rPr>
        <w:t>sucu Ivanu Čulić</w:t>
      </w:r>
      <w:r w:rsidR="0095611C">
        <w:rPr>
          <w:rFonts w:cs="Times New Roman" w:hAnsi="Times New Roman" w:ascii="Times New Roman"/>
          <w:sz w:val="24"/>
          <w:szCs w:val="24"/>
        </w:rPr>
        <w:t>u</w:t>
      </w:r>
      <w:r w:rsidR="00DE48D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DE48D9">
        <w:rPr>
          <w:rFonts w:cs="Times New Roman" w:hAnsi="Times New Roman" w:ascii="Times New Roman"/>
          <w:sz w:val="24"/>
          <w:szCs w:val="24"/>
        </w:rPr>
        <w:t xml:space="preserve">CREATOR SHIPBUILDING d.o.o. </w:t>
      </w:r>
      <w:r w:rsidR="00854A6D" w:rsidRPr="00854A6D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E48D9">
        <w:rPr>
          <w:rFonts w:cs="Times New Roman" w:hAnsi="Times New Roman" w:ascii="Times New Roman"/>
          <w:sz w:val="24"/>
          <w:szCs w:val="24"/>
        </w:rPr>
        <w:t xml:space="preserve">Vranjic, Krešimirova ulica 147, </w:t>
      </w:r>
      <w:r w:rsidR="00854A6D" w:rsidRPr="00854A6D">
        <w:rPr>
          <w:rFonts w:cs="Times New Roman" w:hAnsi="Times New Roman" w:ascii="Times New Roman"/>
          <w:sz w:val="24"/>
          <w:szCs w:val="24"/>
        </w:rPr>
        <w:t xml:space="preserve">OIB: </w:t>
      </w:r>
      <w:r w:rsidR="00DE48D9">
        <w:rPr>
          <w:rFonts w:cs="Times New Roman" w:hAnsi="Times New Roman" w:ascii="Times New Roman"/>
          <w:sz w:val="24"/>
          <w:szCs w:val="24"/>
        </w:rPr>
        <w:t xml:space="preserve">56414525652, 25. travnja </w:t>
      </w:r>
      <w:r w:rsidR="00617553">
        <w:rPr>
          <w:rFonts w:cs="Times New Roman" w:hAnsi="Times New Roman" w:ascii="Times New Roman"/>
          <w:sz w:val="24"/>
          <w:szCs w:val="24"/>
        </w:rPr>
        <w:t xml:space="preserve">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854A6D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</w:t>
      </w:r>
      <w:r w:rsidR="0095611C" w:rsidRPr="0095611C">
        <w:rPr>
          <w:rFonts w:cs="Times New Roman" w:hAnsi="Times New Roman" w:ascii="Times New Roman"/>
          <w:sz w:val="24"/>
          <w:szCs w:val="24"/>
        </w:rPr>
        <w:t>Stečajnog zakona („Narodne no</w:t>
      </w:r>
      <w:r w:rsidR="0095611C">
        <w:rPr>
          <w:rFonts w:cs="Times New Roman" w:hAnsi="Times New Roman" w:ascii="Times New Roman"/>
          <w:sz w:val="24"/>
          <w:szCs w:val="24"/>
        </w:rPr>
        <w:t>vine“ broj 71/15. i 104/17.</w:t>
      </w:r>
      <w:r w:rsidR="0095611C" w:rsidRPr="0095611C">
        <w:rPr>
          <w:rFonts w:cs="Times New Roman" w:hAnsi="Times New Roman" w:ascii="Times New Roman"/>
          <w:sz w:val="24"/>
          <w:szCs w:val="24"/>
        </w:rPr>
        <w:t>),</w:t>
      </w:r>
      <w:r w:rsidR="0095611C">
        <w:rPr>
          <w:rFonts w:cs="Times New Roman" w:hAnsi="Times New Roman" w:ascii="Times New Roman"/>
          <w:sz w:val="24"/>
          <w:szCs w:val="24"/>
        </w:rPr>
        <w:t xml:space="preserve"> </w:t>
      </w:r>
      <w:r w:rsidR="00F940F8">
        <w:rPr>
          <w:rFonts w:cs="Times New Roman" w:hAnsi="Times New Roman" w:ascii="Times New Roman"/>
          <w:sz w:val="24"/>
          <w:szCs w:val="24"/>
        </w:rPr>
        <w:t>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DE48D9">
        <w:rPr>
          <w:rFonts w:cs="Times New Roman" w:hAnsi="Times New Roman" w:ascii="Times New Roman"/>
          <w:sz w:val="24"/>
          <w:szCs w:val="24"/>
        </w:rPr>
        <w:t>25</w:t>
      </w:r>
      <w:r w:rsidR="00854A6D">
        <w:rPr>
          <w:rFonts w:cs="Times New Roman" w:hAnsi="Times New Roman" w:ascii="Times New Roman"/>
          <w:sz w:val="24"/>
          <w:szCs w:val="24"/>
        </w:rPr>
        <w:t xml:space="preserve">. </w:t>
      </w:r>
      <w:r w:rsidR="00DE48D9">
        <w:rPr>
          <w:rFonts w:cs="Times New Roman" w:hAnsi="Times New Roman" w:ascii="Times New Roman"/>
          <w:sz w:val="24"/>
          <w:szCs w:val="24"/>
        </w:rPr>
        <w:t xml:space="preserve">travnja </w:t>
      </w:r>
      <w:r>
        <w:rPr>
          <w:rFonts w:cs="Times New Roman" w:hAnsi="Times New Roman" w:ascii="Times New Roman"/>
          <w:sz w:val="24"/>
          <w:szCs w:val="24"/>
        </w:rPr>
        <w:t>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izvješće o gospodarskom položaju dužnika i njegovim uzrocima o tijeku stečajnog postupka i stanju stečajne mase te </w:t>
      </w:r>
      <w:r w:rsidR="00F574B6">
        <w:rPr>
          <w:rFonts w:cs="Times New Roman" w:hAnsi="Times New Roman" w:ascii="Times New Roman"/>
          <w:sz w:val="24"/>
          <w:szCs w:val="24"/>
        </w:rPr>
        <w:t>tablica prijavljenih tražbina, razlučnih i izlučnih prava</w:t>
      </w:r>
      <w:r w:rsidR="002B0F4D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</w:t>
      </w:r>
      <w:r w:rsidR="000D6546">
        <w:rPr>
          <w:rFonts w:cs="Times New Roman" w:hAnsi="Times New Roman" w:ascii="Times New Roman"/>
          <w:sz w:val="24"/>
          <w:szCs w:val="24"/>
        </w:rPr>
        <w:t xml:space="preserve">30. travnja </w:t>
      </w:r>
      <w:r>
        <w:rPr>
          <w:rFonts w:cs="Times New Roman" w:hAnsi="Times New Roman" w:ascii="Times New Roman"/>
          <w:sz w:val="24"/>
          <w:szCs w:val="24"/>
        </w:rPr>
        <w:t>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</w:t>
      </w:r>
      <w:r w:rsidR="00BA73D0">
        <w:rPr>
          <w:rFonts w:cs="Times New Roman" w:hAnsi="Times New Roman" w:ascii="Times New Roman"/>
          <w:sz w:val="24"/>
          <w:szCs w:val="24"/>
        </w:rPr>
        <w:t xml:space="preserve">eće dostaviti sudskoj pisarnici, </w:t>
      </w:r>
      <w:r w:rsidR="002B0F4D">
        <w:rPr>
          <w:rFonts w:cs="Times New Roman" w:hAnsi="Times New Roman" w:ascii="Times New Roman"/>
          <w:sz w:val="24"/>
          <w:szCs w:val="24"/>
        </w:rPr>
        <w:t xml:space="preserve">već se uvid u iste može izvršiti u referadi uredujućeg suca do </w:t>
      </w:r>
      <w:r w:rsidR="000D6546">
        <w:rPr>
          <w:rFonts w:cs="Times New Roman" w:hAnsi="Times New Roman" w:ascii="Times New Roman"/>
          <w:sz w:val="24"/>
          <w:szCs w:val="24"/>
        </w:rPr>
        <w:t xml:space="preserve">30. travnja 2019. </w:t>
      </w:r>
      <w:r w:rsidR="002B0F4D">
        <w:rPr>
          <w:rFonts w:cs="Times New Roman" w:hAnsi="Times New Roman" w:ascii="Times New Roman"/>
          <w:sz w:val="24"/>
          <w:szCs w:val="24"/>
        </w:rPr>
        <w:t>u 09: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0D6546">
        <w:rPr>
          <w:rFonts w:cs="Times New Roman" w:hAnsi="Times New Roman" w:ascii="Times New Roman"/>
          <w:sz w:val="24"/>
          <w:szCs w:val="24"/>
        </w:rPr>
        <w:t xml:space="preserve"> 25. travnja </w:t>
      </w:r>
      <w:r w:rsidR="00617553">
        <w:rPr>
          <w:rFonts w:cs="Times New Roman" w:hAnsi="Times New Roman" w:ascii="Times New Roman"/>
          <w:sz w:val="24"/>
          <w:szCs w:val="24"/>
        </w:rPr>
        <w:t xml:space="preserve">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D6546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 Čulić </w:t>
      </w:r>
    </w:p>
    <w:p w:rsidRDefault="00A565AC" w:rsidP="00F940F8" w:rsidR="00A565AC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0D6546"/>
    <w:rsid w:val="002707F4"/>
    <w:rsid w:val="002B0F4D"/>
    <w:rsid w:val="002E01D9"/>
    <w:rsid w:val="003112C5"/>
    <w:rsid w:val="003A07F3"/>
    <w:rsid w:val="003C2F22"/>
    <w:rsid w:val="00417EA6"/>
    <w:rsid w:val="005D18C7"/>
    <w:rsid w:val="00617553"/>
    <w:rsid w:val="0069426F"/>
    <w:rsid w:val="0071519E"/>
    <w:rsid w:val="007F7A84"/>
    <w:rsid w:val="00814EDB"/>
    <w:rsid w:val="00815142"/>
    <w:rsid w:val="00853B3E"/>
    <w:rsid w:val="00854A6D"/>
    <w:rsid w:val="008D362B"/>
    <w:rsid w:val="008E3CDD"/>
    <w:rsid w:val="0095611C"/>
    <w:rsid w:val="00981D37"/>
    <w:rsid w:val="00A35B07"/>
    <w:rsid w:val="00A51DE9"/>
    <w:rsid w:val="00A565AC"/>
    <w:rsid w:val="00B7506F"/>
    <w:rsid w:val="00B90960"/>
    <w:rsid w:val="00BA73D0"/>
    <w:rsid w:val="00CD40DF"/>
    <w:rsid w:val="00DD0D50"/>
    <w:rsid w:val="00DE48D9"/>
    <w:rsid w:val="00E977CA"/>
    <w:rsid w:val="00EB6A52"/>
    <w:rsid w:val="00EF3726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5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B0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5B0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5B0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5B0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5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B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5B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5B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5B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CREATOR SHIPBUILDING društvo s ograničenom odgovornošću, za brodogradnju i usluge u stečaju</izvorni_sadrzaj>
    <derivirana_varijabla naziv="DomainObject.Predmet.ProtustrankaFormated_1">  CREATOR SHIPBUILDING društvo s ograničenom odgovornošću, za brodogradnju i usluge u stečaju</derivirana_varijabla>
  </DomainObject.Predmet.ProtustrankaFormated>
  <DomainObject.Predmet.ProtustrankaFormatedOIB>
    <izvorni_sadrzaj>  CREATOR SHIPBUILDING društvo s ograničenom odgovornošću, za brodogradnju i usluge u stečaju, OIB 56414525652</izvorni_sadrzaj>
    <derivirana_varijabla naziv="DomainObject.Predmet.ProtustrankaFormatedOIB_1">  CREATOR SHIPBUILDING društvo s ograničenom odgovornošću, za brodogradnju i usluge u stečaju, OIB 56414525652</derivirana_varijabla>
  </DomainObject.Predmet.ProtustrankaFormatedOIB>
  <DomainObject.Predmet.ProtustrankaFormatedWithAdress>
    <izvorni_sadrzaj> CREATOR SHIPBUILDING društvo s ograničenom odgovornošću, za brodogradnju i usluge u stečaju, Krešimirova ulica 147, 21210 Vranjic</izvorni_sadrzaj>
    <derivirana_varijabla naziv="DomainObject.Predmet.ProtustrankaFormatedWithAdress_1"> CREATOR SHIPBUILDING društvo s ograničenom odgovornošću, za brodogradnju i usluge u stečaju, Krešimirova ulica 147, 21210 Vranjic</derivirana_varijabla>
  </DomainObject.Predmet.ProtustrankaFormatedWithAdress>
  <DomainObject.Predmet.ProtustrankaFormatedWithAdressOIB>
    <izvorni_sadrzaj> CREATOR SHIPBUILDING društvo s ograničenom odgovornošću, za brodogradnju i usluge u stečaju, OIB 56414525652, Krešimirova ulica 147, 21210 Vranjic</izvorni_sadrzaj>
    <derivirana_varijabla naziv="DomainObject.Predmet.ProtustrankaFormatedWithAdressOIB_1"> CREATOR SHIPBUILDING društvo s ograničenom odgovornošću, za brodogradnju i usluge u stečaju, OIB 56414525652, Krešimirova ulica 147, 21210 Vranjic</derivirana_varijabla>
  </DomainObject.Predmet.ProtustrankaFormatedWithAdressOIB>
  <DomainObject.Predmet.ProtustrankaWithAdress>
    <izvorni_sadrzaj>CREATOR SHIPBUILDING društvo s ograničenom odgovornošću, za brodogradnju i usluge u stečaju Krešimirova ulica 147, 21210 Vranjic</izvorni_sadrzaj>
    <derivirana_varijabla naziv="DomainObject.Predmet.ProtustrankaWithAdress_1">CREATOR SHIPBUILDING društvo s ograničenom odgovornošću, za brodogradnju i usluge u stečaju Krešimirova ulica 147, 21210 Vranjic</derivirana_varijabla>
  </DomainObject.Predmet.ProtustrankaWithAdress>
  <DomainObject.Predmet.ProtustrankaWithAdressOIB>
    <izvorni_sadrzaj>CREATOR SHIPBUILDING društvo s ograničenom odgovornošću, za brodogradnju i usluge u stečaju, OIB 56414525652, Krešimirova ulica 147, 21210 Vranjic</izvorni_sadrzaj>
    <derivirana_varijabla naziv="DomainObject.Predmet.ProtustrankaWithAdressOIB_1">CREATOR SHIPBUILDING društvo s ograničenom odgovornošću, za brodogradnju i usluge u stečaju, OIB 56414525652, Krešimirova ulica 147, 21210 Vranjic</derivirana_varijabla>
  </DomainObject.Predmet.ProtustrankaWithAdressOIB>
  <DomainObject.Predmet.ProtustrankaNazivFormated>
    <izvorni_sadrzaj>CREATOR SHIPBUILDING društvo s ograničenom odgovornošću, za brodogradnju i usluge u stečaju</izvorni_sadrzaj>
    <derivirana_varijabla naziv="DomainObject.Predmet.ProtustrankaNazivFormated_1">CREATOR SHIPBUILDING društvo s ograničenom odgovornošću, za brodogradnju i usluge u stečaju</derivirana_varijabla>
  </DomainObject.Predmet.ProtustrankaNazivFormated>
  <DomainObject.Predmet.ProtustrankaNazivFormatedOIB>
    <izvorni_sadrzaj>CREATOR SHIPBUILDING društvo s ograničenom odgovornošću, za brodogradnju i usluge u stečaju, OIB 56414525652</izvorni_sadrzaj>
    <derivirana_varijabla naziv="DomainObject.Predmet.ProtustrankaNazivFormatedOIB_1">CREATOR SHIPBUILDING društvo s ograničenom odgovornošću, za brodogradnju i usluge u stečaju, OIB 56414525652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odvjetništvo; SALONIT dioničko društvo za proizvodnju građevinskog materijala i trgovinu, u stečaju; TREA TRADE Društvo s ograničenom odgovornošću za promet roba i usluga; RH, MINISTARSTVO FINANCIJA, POREZNA UPRAVA, PODRUČNI URED U SPLITU; SIGMAT d. o. o. za proizvodnju, inženjering i trgovinu; ALLIANZ ZAGREB dioničko društvo za osiguranje; FINANCIJSKA AGENCIJA; ERSTE&amp;STEIERMÄRKISCHE BANKA dioničko društvo; HRVATSKI REGISTAR BRODOVA; Vatropromet društvo s ograničenom odgovornošću za usluge, trgovinu i uvoz-izvoz</izvorni_sadrzaj>
    <derivirana_varijabla naziv="DomainObject.Predmet.StrankaFormated_1">  RH, Ministarstvo financija zastupanog po punomoćniku Županijsko državno odvjetništvo; SALONIT dioničko društvo za proizvodnju građevinskog materijala i trgovinu, u stečaju; TREA TRADE Društvo s ograničenom odgovornošću za promet roba i usluga; RH, MINISTARSTVO FINANCIJA, POREZNA UPRAVA, PODRUČNI URED U SPLITU; SIGMAT d. o. o. za proizvodnju, inženjering i trgovinu; ALLIANZ ZAGREB dioničko društvo za osiguranje; FINANCIJSKA AGENCIJA; ERSTE&amp;STEIERMÄRKISCHE BANKA dioničko društvo; HRVATSKI REGISTAR BRODOVA; Vatropromet društvo s ograničenom odgovornošću za usluge, trgovinu i uvoz-izvoz</derivirana_varijabla>
  </DomainObject.Predmet.StrankaFormated>
  <DomainObject.Predmet.StrankaFormatedOIB>
    <izvorni_sadrzaj>  RH, Ministarstvo financija, OIB 18683136487 zastupanog po punomoćniku Županijsko državno odvjetništvo; SALONIT dioničko društvo za proizvodnju građevinskog materijala i trgovinu, u stečaju, OIB 14755697651; TREA TRADE Društvo s ograničenom odgovornošću za promet roba i usluga, OIB 96536434016; RH, MINISTARSTVO FINANCIJA, POREZNA UPRAVA, PODRUČNI URED U SPLITU, OIB 18683136487; SIGMAT d. o. o. za proizvodnju, inženjering i trgovinu, OIB 47975086540; ALLIANZ ZAGREB dioničko društvo za osiguranje, OIB 23759810849; FINANCIJSKA AGENCIJA, OIB 85821130368; ERSTE&amp;STEIERMÄRKISCHE BANKA dioničko društvo, OIB 23057039320; HRVATSKI REGISTAR BRODOVA, OIB 04601923208; Vatropromet društvo s ograničenom odgovornošću za usluge, trgovinu i uvoz-izvoz, OIB 57189591567</izvorni_sadrzaj>
    <derivirana_varijabla naziv="DomainObject.Predmet.StrankaFormatedOIB_1">  RH, Ministarstvo financija, OIB 18683136487 zastupanog po punomoćniku Županijsko državno odvjetništvo; SALONIT dioničko društvo za proizvodnju građevinskog materijala i trgovinu, u stečaju, OIB 14755697651; TREA TRADE Društvo s ograničenom odgovornošću za promet roba i usluga, OIB 96536434016; RH, MINISTARSTVO FINANCIJA, POREZNA UPRAVA, PODRUČNI URED U SPLITU, OIB 18683136487; SIGMAT d. o. o. za proizvodnju, inženjering i trgovinu, OIB 47975086540; ALLIANZ ZAGREB dioničko društvo za osiguranje, OIB 23759810849; FINANCIJSKA AGENCIJA, OIB 85821130368; ERSTE&amp;STEIERMÄRKISCHE BANKA dioničko društvo, OIB 23057039320; HRVATSKI REGISTAR BRODOVA, OIB 04601923208; Vatropromet društvo s ograničenom odgovornošću za usluge, trgovinu i uvoz-izvoz, OIB 57189591567</derivirana_varijabla>
  </DomainObject.Predmet.StrankaFormatedOIB>
  <DomainObject.Predmet.StrankaFormatedWithAdress>
    <izvorni_sadrzaj> RH, Ministarstvo financija zastupanog po punomoćniku Županijsko državno odvjetništvo; SALONIT dioničko društvo za proizvodnju građevinskog materijala i trgovinu, u stečaju, Krešimirova Ulica/bb, 21210 Vranjic; TREA TRADE Društvo s ograničenom odgovornošću za promet roba i usluga, Marinići, Blažići 2/A, 51216 Viškovo; RH, MINISTARSTVO FINANCIJA, POREZNA UPRAVA, PODRUČNI URED U SPLITU; SIGMAT d. o. o. za proizvodnju, inženjering i trgovinu, Ulica Dr. Franje Tuđmana 35, 35252 Gromačnik; ALLIANZ ZAGREB dioničko društvo za osiguranje, Heinzelova 70, 10000 Zagreb; FINANCIJSKA AGENCIJA, Ulica grada Vukovara 70, 10000 Zagreb; ERSTE&amp;STEIERMÄRKISCHE BANKA dioničko društvo, Jadranski Trg 3/a, 51000 Rijeka; HRVATSKI REGISTAR BRODOVA, Marasovićeva 67, 21000 Split; Vatropromet društvo s ograničenom odgovornošću za usluge, trgovinu i uvoz-izvoz, Ježdovečka 87, 10250 Ježdovec</izvorni_sadrzaj>
    <derivirana_varijabla naziv="DomainObject.Predmet.StrankaFormatedWithAdress_1"> RH, Ministarstvo financija zastupanog po punomoćniku Županijsko državno odvjetništvo; SALONIT dioničko društvo za proizvodnju građevinskog materijala i trgovinu, u stečaju, Krešimirova Ulica/bb, 21210 Vranjic; TREA TRADE Društvo s ograničenom odgovornošću za promet roba i usluga, Marinići, Blažići 2/A, 51216 Viškovo; RH, MINISTARSTVO FINANCIJA, POREZNA UPRAVA, PODRUČNI URED U SPLITU; SIGMAT d. o. o. za proizvodnju, inženjering i trgovinu, Ulica Dr. Franje Tuđmana 35, 35252 Gromačnik; ALLIANZ ZAGREB dioničko društvo za osiguranje, Heinzelova 70, 10000 Zagreb; FINANCIJSKA AGENCIJA, Ulica grada Vukovara 70, 10000 Zagreb; ERSTE&amp;STEIERMÄRKISCHE BANKA dioničko društvo, Jadranski Trg 3/a, 51000 Rijeka; HRVATSKI REGISTAR BRODOVA, Marasovićeva 67, 21000 Split; Vatropromet društvo s ograničenom odgovornošću za usluge, trgovinu i uvoz-izvoz, Ježdovečka 87, 10250 Ježdovec</derivirana_varijabla>
  </DomainObject.Predmet.StrankaFormatedWithAdress>
  <DomainObject.Predmet.StrankaFormatedWithAdressOIB>
    <izvorni_sadrzaj> RH, Ministarstvo financija, OIB 18683136487 zastupanog po punomoćniku Županijsko državno odvjetništvo; SALONIT dioničko društvo za proizvodnju građevinskog materijala i trgovinu, u stečaju, OIB 14755697651, Krešimirova Ulica/bb, 21210 Vranjic; TREA TRADE Društvo s ograničenom odgovornošću za promet roba i usluga, OIB 96536434016, Marinići, Blažići 2/A, 51216 Viškovo; RH, MINISTARSTVO FINANCIJA, POREZNA UPRAVA, PODRUČNI URED U SPLITU, OIB 18683136487; SIGMAT d. o. o. za proizvodnju, inženjering i trgovinu, OIB 47975086540, Ulica Dr. Franje Tuđmana 35, 35252 Gromačnik; ALLIANZ ZAGREB dioničko društvo za osiguranje, OIB 23759810849, Heinzelova 70, 10000 Zagreb; FINANCIJSKA AGENCIJA, OIB 85821130368, Ulica grada Vukovara 70, 10000 Zagreb; ERSTE&amp;STEIERMÄRKISCHE BANKA dioničko društvo, OIB 23057039320, Jadranski Trg 3/a, 51000 Rijeka; HRVATSKI REGISTAR BRODOVA, OIB 04601923208, Marasovićeva 67, 21000 Split; Vatropromet društvo s ograničenom odgovornošću za usluge, trgovinu i uvoz-izvoz, OIB 57189591567, Ježdovečka 87, 10250 Ježdovec</izvorni_sadrzaj>
    <derivirana_varijabla naziv="DomainObject.Predmet.StrankaFormatedWithAdressOIB_1"> RH, Ministarstvo financija, OIB 18683136487 zastupanog po punomoćniku Županijsko državno odvjetništvo; SALONIT dioničko društvo za proizvodnju građevinskog materijala i trgovinu, u stečaju, OIB 14755697651, Krešimirova Ulica/bb, 21210 Vranjic; TREA TRADE Društvo s ograničenom odgovornošću za promet roba i usluga, OIB 96536434016, Marinići, Blažići 2/A, 51216 Viškovo; RH, MINISTARSTVO FINANCIJA, POREZNA UPRAVA, PODRUČNI URED U SPLITU, OIB 18683136487; SIGMAT d. o. o. za proizvodnju, inženjering i trgovinu, OIB 47975086540, Ulica Dr. Franje Tuđmana 35, 35252 Gromačnik; ALLIANZ ZAGREB dioničko društvo za osiguranje, OIB 23759810849, Heinzelova 70, 10000 Zagreb; FINANCIJSKA AGENCIJA, OIB 85821130368, Ulica grada Vukovara 70, 10000 Zagreb; ERSTE&amp;STEIERMÄRKISCHE BANKA dioničko društvo, OIB 23057039320, Jadranski Trg 3/a, 51000 Rijeka; HRVATSKI REGISTAR BRODOVA, OIB 04601923208, Marasovićeva 67, 21000 Split; Vatropromet društvo s ograničenom odgovornošću za usluge, trgovinu i uvoz-izvoz, OIB 57189591567, Ježdovečka 87, 10250 Ježdovec</derivirana_varijabla>
  </DomainObject.Predmet.StrankaFormatedWithAdressOIB>
  <DomainObject.Predmet.StrankaWithAdress>
    <izvorni_sadrzaj>RH, Ministarstvo financija ,SALONIT dioničko društvo za proizvodnju građevinskog materijala i trgovinu, u stečaju Krešimirova Ulica/bb,21210 Vranjic,TREA TRADE Društvo s ograničenom odgovornošću za promet roba i usluga Marinići, Blažići 2/A,51216 Viškovo,RH, MINISTARSTVO FINANCIJA, POREZNA UPRAVA, PODRUČNI URED U SPLITU ,SIGMAT d. o. o. za proizvodnju, inženjering i trgovinu Ulica Dr. Franje Tuđmana 35,35252 Gromačnik,ALLIANZ ZAGREB dioničko društvo za osiguranje Heinzelova 70,10000 Zagreb,FINANCIJSKA AGENCIJA Ulica grada Vukovara 70,10000 Zagreb,ERSTE&amp;STEIERMÄRKISCHE BANKA dioničko društvo Jadranski Trg 3/a,51000 Rijeka,HRVATSKI REGISTAR BRODOVA Marasovićeva 67,21000 Split,Vatropromet društvo s ograničenom odgovornošću za usluge, trgovinu i uvoz-izvoz Ježdovečka 87,10250 Ježdovec</izvorni_sadrzaj>
    <derivirana_varijabla naziv="DomainObject.Predmet.StrankaWithAdress_1">RH, Ministarstvo financija ,SALONIT dioničko društvo za proizvodnju građevinskog materijala i trgovinu, u stečaju Krešimirova Ulica/bb,21210 Vranjic,TREA TRADE Društvo s ograničenom odgovornošću za promet roba i usluga Marinići, Blažići 2/A,51216 Viškovo,RH, MINISTARSTVO FINANCIJA, POREZNA UPRAVA, PODRUČNI URED U SPLITU ,SIGMAT d. o. o. za proizvodnju, inženjering i trgovinu Ulica Dr. Franje Tuđmana 35,35252 Gromačnik,ALLIANZ ZAGREB dioničko društvo za osiguranje Heinzelova 70,10000 Zagreb,FINANCIJSKA AGENCIJA Ulica grada Vukovara 70,10000 Zagreb,ERSTE&amp;STEIERMÄRKISCHE BANKA dioničko društvo Jadranski Trg 3/a,51000 Rijeka,HRVATSKI REGISTAR BRODOVA Marasovićeva 67,21000 Split,Vatropromet društvo s ograničenom odgovornošću za usluge, trgovinu i uvoz-izvoz Ježdovečka 87,10250 Ježdovec</derivirana_varijabla>
  </DomainObject.Predmet.StrankaWithAdress>
  <DomainObject.Predmet.StrankaWithAdressOIB>
    <izvorni_sadrzaj>RH, Ministarstvo financija, OIB 18683136487,SALONIT dioničko društvo za proizvodnju građevinskog materijala i trgovinu, u stečaju, OIB 14755697651, Krešimirova Ulica/bb,21210 Vranjic,TREA TRADE Društvo s ograničenom odgovornošću za promet roba i usluga, OIB 96536434016, Marinići, Blažići 2/A,51216 Viškovo,RH, MINISTARSTVO FINANCIJA, POREZNA UPRAVA, PODRUČNI URED U SPLITU, OIB 18683136487,SIGMAT d. o. o. za proizvodnju, inženjering i trgovinu, OIB 47975086540, Ulica Dr. Franje Tuđmana 35,35252 Gromačnik,ALLIANZ ZAGREB dioničko društvo za osiguranje, OIB 23759810849, Heinzelova 70,10000 Zagreb,FINANCIJSKA AGENCIJA, OIB 85821130368, Ulica grada Vukovara 70,10000 Zagreb,ERSTE&amp;STEIERMÄRKISCHE BANKA dioničko društvo, OIB 23057039320, Jadranski Trg 3/a,51000 Rijeka,HRVATSKI REGISTAR BRODOVA, OIB 04601923208, Marasovićeva 67,21000 Split,Vatropromet društvo s ograničenom odgovornošću za usluge, trgovinu i uvoz-izvoz, OIB 57189591567, Ježdovečka 87,10250 Ježdovec</izvorni_sadrzaj>
    <derivirana_varijabla naziv="DomainObject.Predmet.StrankaWithAdressOIB_1">RH, Ministarstvo financija, OIB 18683136487,SALONIT dioničko društvo za proizvodnju građevinskog materijala i trgovinu, u stečaju, OIB 14755697651, Krešimirova Ulica/bb,21210 Vranjic,TREA TRADE Društvo s ograničenom odgovornošću za promet roba i usluga, OIB 96536434016, Marinići, Blažići 2/A,51216 Viškovo,RH, MINISTARSTVO FINANCIJA, POREZNA UPRAVA, PODRUČNI URED U SPLITU, OIB 18683136487,SIGMAT d. o. o. za proizvodnju, inženjering i trgovinu, OIB 47975086540, Ulica Dr. Franje Tuđmana 35,35252 Gromačnik,ALLIANZ ZAGREB dioničko društvo za osiguranje, OIB 23759810849, Heinzelova 70,10000 Zagreb,FINANCIJSKA AGENCIJA, OIB 85821130368, Ulica grada Vukovara 70,10000 Zagreb,ERSTE&amp;STEIERMÄRKISCHE BANKA dioničko društvo, OIB 23057039320, Jadranski Trg 3/a,51000 Rijeka,HRVATSKI REGISTAR BRODOVA, OIB 04601923208, Marasovićeva 67,21000 Split,Vatropromet društvo s ograničenom odgovornošću za usluge, trgovinu i uvoz-izvoz, OIB 57189591567, Ježdovečka 87,10250 Ježdovec</derivirana_varijabla>
  </DomainObject.Predmet.StrankaWithAdressOIB>
  <DomainObject.Predmet.StrankaNazivFormated>
    <izvorni_sadrzaj>RH, Ministarstvo financija,SALONIT dioničko društvo za proizvodnju građevinskog materijala i trgovinu, u stečaju,TREA TRADE Društvo s ograničenom odgovornošću za promet roba i usluga,RH, MINISTARSTVO FINANCIJA, POREZNA UPRAVA, PODRUČNI URED U SPLITU,SIGMAT d. o. o. za proizvodnju, inženjering i trgovinu,ALLIANZ ZAGREB dioničko društvo za osiguranje,FINANCIJSKA AGENCIJA,ERSTE&amp;STEIERMÄRKISCHE BANKA dioničko društvo,HRVATSKI REGISTAR BRODOVA,Vatropromet društvo s ograničenom odgovornošću za usluge, trgovinu i uvoz-izvoz</izvorni_sadrzaj>
    <derivirana_varijabla naziv="DomainObject.Predmet.StrankaNazivFormated_1">RH, Ministarstvo financija,SALONIT dioničko društvo za proizvodnju građevinskog materijala i trgovinu, u stečaju,TREA TRADE Društvo s ograničenom odgovornošću za promet roba i usluga,RH, MINISTARSTVO FINANCIJA, POREZNA UPRAVA, PODRUČNI URED U SPLITU,SIGMAT d. o. o. za proizvodnju, inženjering i trgovinu,ALLIANZ ZAGREB dioničko društvo za osiguranje,FINANCIJSKA AGENCIJA,ERSTE&amp;STEIERMÄRKISCHE BANKA dioničko društvo,HRVATSKI REGISTAR BRODOVA,Vatropromet društvo s ograničenom odgovornošću za usluge, trgovinu i uvoz-izvoz</derivirana_varijabla>
  </DomainObject.Predmet.StrankaNazivFormated>
  <DomainObject.Predmet.StrankaNazivFormatedOIB>
    <izvorni_sadrzaj>RH, Ministarstvo financija, OIB 18683136487,SALONIT dioničko društvo za proizvodnju građevinskog materijala i trgovinu, u stečaju, OIB 14755697651,TREA TRADE Društvo s ograničenom odgovornošću za promet roba i usluga, OIB 96536434016,RH, MINISTARSTVO FINANCIJA, POREZNA UPRAVA, PODRUČNI URED U SPLITU, OIB 18683136487,SIGMAT d. o. o. za proizvodnju, inženjering i trgovinu, OIB 47975086540,ALLIANZ ZAGREB dioničko društvo za osiguranje, OIB 23759810849,FINANCIJSKA AGENCIJA, OIB 85821130368,ERSTE&amp;STEIERMÄRKISCHE BANKA dioničko društvo, OIB 23057039320,HRVATSKI REGISTAR BRODOVA, OIB 04601923208,Vatropromet društvo s ograničenom odgovornošću za usluge, trgovinu i uvoz-izvoz, OIB 57189591567</izvorni_sadrzaj>
    <derivirana_varijabla naziv="DomainObject.Predmet.StrankaNazivFormatedOIB_1">RH, Ministarstvo financija, OIB 18683136487,SALONIT dioničko društvo za proizvodnju građevinskog materijala i trgovinu, u stečaju, OIB 14755697651,TREA TRADE Društvo s ograničenom odgovornošću za promet roba i usluga, OIB 96536434016,RH, MINISTARSTVO FINANCIJA, POREZNA UPRAVA, PODRUČNI URED U SPLITU, OIB 18683136487,SIGMAT d. o. o. za proizvodnju, inženjering i trgovinu, OIB 47975086540,ALLIANZ ZAGREB dioničko društvo za osiguranje, OIB 23759810849,FINANCIJSKA AGENCIJA, OIB 85821130368,ERSTE&amp;STEIERMÄRKISCHE BANKA dioničko društvo, OIB 23057039320,HRVATSKI REGISTAR BRODOVA, OIB 04601923208,Vatropromet društvo s ograničenom odgovornošću za usluge, trgovinu i uvoz-izvoz, OIB 57189591567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RH, Ministarstvo financija zastupanog po punomoćniku Županijsko državno odvjetništvo</item>
      <item>SALONIT dioničko društvo za proizvodnju građevinskog materijala i trgovinu, u stečaju</item>
      <item>TREA TRADE Društvo s ograničenom odgovornošću za promet roba i usluga</item>
      <item>RH, MINISTARSTVO FINANCIJA, POREZNA UPRAVA, PODRUČNI URED U SPLITU</item>
      <item>SIGMAT d. o. o. za proizvodnju, inženjering i trgovinu</item>
      <item>ALLIANZ ZAGREB dioničko društvo za osiguranje</item>
      <item>FINANCIJSKA AGENCIJA</item>
      <item>ERSTE&amp;STEIERMÄRKISCHE BANKA dioničko društvo</item>
      <item>HRVATSKI REGISTAR BRODOVA</item>
      <item>Vatropromet društvo s ograničenom odgovornošću za usluge, trgovinu i uvoz-izvoz</item>
    </izvorni_sadrzaj>
    <derivirana_varijabla naziv="DomainObject.Predmet.StrankaListFormated_1">
      <item>RH, Ministarstvo financija zastupanog po punomoćniku Županijsko državno odvjetništvo</item>
      <item>SALONIT dioničko društvo za proizvodnju građevinskog materijala i trgovinu, u stečaju</item>
      <item>TREA TRADE Društvo s ograničenom odgovornošću za promet roba i usluga</item>
      <item>RH, MINISTARSTVO FINANCIJA, POREZNA UPRAVA, PODRUČNI URED U SPLITU</item>
      <item>SIGMAT d. o. o. za proizvodnju, inženjering i trgovinu</item>
      <item>ALLIANZ ZAGREB dioničko društvo za osiguranje</item>
      <item>FINANCIJSKA AGENCIJA</item>
      <item>ERSTE&amp;STEIERMÄRKISCHE BANKA dioničko društvo</item>
      <item>HRVATSKI REGISTAR BRODOVA</item>
      <item>Vatropromet društvo s ograničenom odgovornošću za usluge, trgovinu i uvoz-izvoz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  <item>SALONIT dioničko društvo za proizvodnju građevinskog materijala i trgovinu, u stečaju, OIB 14755697651</item>
      <item>TREA TRADE Društvo s ograničenom odgovornošću za promet roba i usluga, OIB 96536434016</item>
      <item>RH, MINISTARSTVO FINANCIJA, POREZNA UPRAVA, PODRUČNI URED U SPLITU, OIB 18683136487</item>
      <item>SIGMAT d. o. o. za proizvodnju, inženjering i trgovinu, OIB 47975086540</item>
      <item>ALLIANZ ZAGREB dioničko društvo za osiguranje, OIB 23759810849</item>
      <item>FINANCIJSKA AGENCIJA, OIB 85821130368</item>
      <item>ERSTE&amp;STEIERMÄRKISCHE BANKA dioničko društvo, OIB 23057039320</item>
      <item>HRVATSKI REGISTAR BRODOVA, OIB 04601923208</item>
      <item>Vatropromet društvo s ograničenom odgovornošću za usluge, trgovinu i uvoz-izvoz, OIB 57189591567</item>
    </izvorni_sadrzaj>
    <derivirana_varijabla naziv="DomainObject.Predmet.StrankaListFormatedOIB_1">
      <item>RH, Ministarstvo financija, OIB 18683136487 zastupanog po punomoćniku Županijsko državno odvjetništvo</item>
      <item>SALONIT dioničko društvo za proizvodnju građevinskog materijala i trgovinu, u stečaju, OIB 14755697651</item>
      <item>TREA TRADE Društvo s ograničenom odgovornošću za promet roba i usluga, OIB 96536434016</item>
      <item>RH, MINISTARSTVO FINANCIJA, POREZNA UPRAVA, PODRUČNI URED U SPLITU, OIB 18683136487</item>
      <item>SIGMAT d. o. o. za proizvodnju, inženjering i trgovinu, OIB 47975086540</item>
      <item>ALLIANZ ZAGREB dioničko društvo za osiguranje, OIB 23759810849</item>
      <item>FINANCIJSKA AGENCIJA, OIB 85821130368</item>
      <item>ERSTE&amp;STEIERMÄRKISCHE BANKA dioničko društvo, OIB 23057039320</item>
      <item>HRVATSKI REGISTAR BRODOVA, OIB 04601923208</item>
      <item>Vatropromet društvo s ograničenom odgovornošću za usluge, trgovinu i uvoz-izvoz, OIB 57189591567</item>
    </derivirana_varijabla>
  </DomainObject.Predmet.StrankaListFormatedOIB>
  <DomainObject.Predmet.StrankaListFormatedWithAdress>
    <izvorni_sadrzaj>
      <item>RH, Ministarstvo financija zastupanog po punomoćniku Županijsko državno odvjetništvo</item>
      <item>SALONIT dioničko društvo za proizvodnju građevinskog materijala i trgovinu, u stečaju, Krešimirova Ulica/bb, 21210 Vranjic</item>
      <item>TREA TRADE Društvo s ograničenom odgovornošću za promet roba i usluga, Marinići, Blažići 2/A, 51216 Viškovo</item>
      <item>RH, MINISTARSTVO FINANCIJA, POREZNA UPRAVA, PODRUČNI URED U SPLITU</item>
      <item>SIGMAT d. o. o. za proizvodnju, inženjering i trgovinu, Ulica Dr. Franje Tuđmana 35, 35252 Gromačnik</item>
      <item>ALLIANZ ZAGREB dioničko društvo za osiguranje, Heinzelova 70, 10000 Zagreb</item>
      <item>FINANCIJSKA AGENCIJA, Ulica grada Vukovara 70, 10000 Zagreb</item>
      <item>ERSTE&amp;STEIERMÄRKISCHE BANKA dioničko društvo, Jadranski Trg 3/a, 51000 Rijeka</item>
      <item>HRVATSKI REGISTAR BRODOVA, Marasovićeva 67, 21000 Split</item>
      <item>Vatropromet društvo s ograničenom odgovornošću za usluge, trgovinu i uvoz-izvoz, Ježdovečka 87, 10250 Ježdovec</item>
    </izvorni_sadrzaj>
    <derivirana_varijabla naziv="DomainObject.Predmet.StrankaListFormatedWithAdress_1">
      <item>RH, Ministarstvo financija zastupanog po punomoćniku Županijsko državno odvjetništvo</item>
      <item>SALONIT dioničko društvo za proizvodnju građevinskog materijala i trgovinu, u stečaju, Krešimirova Ulica/bb, 21210 Vranjic</item>
      <item>TREA TRADE Društvo s ograničenom odgovornošću za promet roba i usluga, Marinići, Blažići 2/A, 51216 Viškovo</item>
      <item>RH, MINISTARSTVO FINANCIJA, POREZNA UPRAVA, PODRUČNI URED U SPLITU</item>
      <item>SIGMAT d. o. o. za proizvodnju, inženjering i trgovinu, Ulica Dr. Franje Tuđmana 35, 35252 Gromačnik</item>
      <item>ALLIANZ ZAGREB dioničko društvo za osiguranje, Heinzelova 70, 10000 Zagreb</item>
      <item>FINANCIJSKA AGENCIJA, Ulica grada Vukovara 70, 10000 Zagreb</item>
      <item>ERSTE&amp;STEIERMÄRKISCHE BANKA dioničko društvo, Jadranski Trg 3/a, 51000 Rijeka</item>
      <item>HRVATSKI REGISTAR BRODOVA, Marasovićeva 67, 21000 Split</item>
      <item>Vatropromet društvo s ograničenom odgovornošću za usluge, trgovinu i uvoz-izvoz, Ježdovečka 87, 10250 Ježdovec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  <item>SALONIT dioničko društvo za proizvodnju građevinskog materijala i trgovinu, u stečaju, OIB 14755697651, Krešimirova Ulica/bb, 21210 Vranjic</item>
      <item>TREA TRADE Društvo s ograničenom odgovornošću za promet roba i usluga, OIB 96536434016, Marinići, Blažići 2/A, 51216 Viškovo</item>
      <item>RH, MINISTARSTVO FINANCIJA, POREZNA UPRAVA, PODRUČNI URED U SPLITU, OIB 18683136487</item>
      <item>SIGMAT d. o. o. za proizvodnju, inženjering i trgovinu, OIB 47975086540, Ulica Dr. Franje Tuđmana 35, 35252 Gromačnik</item>
      <item>ALLIANZ ZAGREB dioničko društvo za osiguranje, OIB 23759810849, Heinzelova 70, 10000 Zagreb</item>
      <item>FINANCIJSKA AGENCIJA, OIB 85821130368, Ulica grada Vukovara 70, 10000 Zagreb</item>
      <item>ERSTE&amp;STEIERMÄRKISCHE BANKA dioničko društvo, OIB 23057039320, Jadranski Trg 3/a, 51000 Rijeka</item>
      <item>HRVATSKI REGISTAR BRODOVA, OIB 04601923208, Marasovićeva 67, 21000 Split</item>
      <item>Vatropromet društvo s ograničenom odgovornošću za usluge, trgovinu i uvoz-izvoz, OIB 57189591567, Ježdovečka 87, 10250 Ježdovec</item>
    </izvorni_sadrzaj>
    <derivirana_varijabla naziv="DomainObject.Predmet.StrankaListFormatedWithAdressOIB_1">
      <item>RH, Ministarstvo financija, OIB 18683136487 zastupanog po punomoćniku Županijsko državno odvjetništvo</item>
      <item>SALONIT dioničko društvo za proizvodnju građevinskog materijala i trgovinu, u stečaju, OIB 14755697651, Krešimirova Ulica/bb, 21210 Vranjic</item>
      <item>TREA TRADE Društvo s ograničenom odgovornošću za promet roba i usluga, OIB 96536434016, Marinići, Blažići 2/A, 51216 Viškovo</item>
      <item>RH, MINISTARSTVO FINANCIJA, POREZNA UPRAVA, PODRUČNI URED U SPLITU, OIB 18683136487</item>
      <item>SIGMAT d. o. o. za proizvodnju, inženjering i trgovinu, OIB 47975086540, Ulica Dr. Franje Tuđmana 35, 35252 Gromačnik</item>
      <item>ALLIANZ ZAGREB dioničko društvo za osiguranje, OIB 23759810849, Heinzelova 70, 10000 Zagreb</item>
      <item>FINANCIJSKA AGENCIJA, OIB 85821130368, Ulica grada Vukovara 70, 10000 Zagreb</item>
      <item>ERSTE&amp;STEIERMÄRKISCHE BANKA dioničko društvo, OIB 23057039320, Jadranski Trg 3/a, 51000 Rijeka</item>
      <item>HRVATSKI REGISTAR BRODOVA, OIB 04601923208, Marasovićeva 67, 21000 Split</item>
      <item>Vatropromet društvo s ograničenom odgovornošću za usluge, trgovinu i uvoz-izvoz, OIB 57189591567, Ježdovečka 87, 10250 Ježdovec</item>
    </derivirana_varijabla>
  </DomainObject.Predmet.StrankaListFormatedWithAdressOIB>
  <DomainObject.Predmet.StrankaListNazivFormated>
    <izvorni_sadrzaj>
      <item>RH, Ministarstvo financija</item>
      <item>SALONIT dioničko društvo za proizvodnju građevinskog materijala i trgovinu, u stečaju</item>
      <item>TREA TRADE Društvo s ograničenom odgovornošću za promet roba i usluga</item>
      <item>RH, MINISTARSTVO FINANCIJA, POREZNA UPRAVA, PODRUČNI URED U SPLITU</item>
      <item>SIGMAT d. o. o. za proizvodnju, inženjering i trgovinu</item>
      <item>ALLIANZ ZAGREB dioničko društvo za osiguranje</item>
      <item>FINANCIJSKA AGENCIJA</item>
      <item>ERSTE&amp;STEIERMÄRKISCHE BANKA dioničko društvo</item>
      <item>HRVATSKI REGISTAR BRODOVA</item>
      <item>Vatropromet društvo s ograničenom odgovornošću za usluge, trgovinu i uvoz-izvoz</item>
    </izvorni_sadrzaj>
    <derivirana_varijabla naziv="DomainObject.Predmet.StrankaListNazivFormated_1">
      <item>RH, Ministarstvo financija</item>
      <item>SALONIT dioničko društvo za proizvodnju građevinskog materijala i trgovinu, u stečaju</item>
      <item>TREA TRADE Društvo s ograničenom odgovornošću za promet roba i usluga</item>
      <item>RH, MINISTARSTVO FINANCIJA, POREZNA UPRAVA, PODRUČNI URED U SPLITU</item>
      <item>SIGMAT d. o. o. za proizvodnju, inženjering i trgovinu</item>
      <item>ALLIANZ ZAGREB dioničko društvo za osiguranje</item>
      <item>FINANCIJSKA AGENCIJA</item>
      <item>ERSTE&amp;STEIERMÄRKISCHE BANKA dioničko društvo</item>
      <item>HRVATSKI REGISTAR BRODOVA</item>
      <item>Vatropromet društvo s ograničenom odgovornošću za usluge, trgovinu i uvoz-izvoz</item>
    </derivirana_varijabla>
  </DomainObject.Predmet.StrankaListNazivFormated>
  <DomainObject.Predmet.StrankaListNazivFormatedOIB>
    <izvorni_sadrzaj>
      <item>RH, Ministarstvo financija, OIB 18683136487</item>
      <item>SALONIT dioničko društvo za proizvodnju građevinskog materijala i trgovinu, u stečaju, OIB 14755697651</item>
      <item>TREA TRADE Društvo s ograničenom odgovornošću za promet roba i usluga, OIB 96536434016</item>
      <item>RH, MINISTARSTVO FINANCIJA, POREZNA UPRAVA, PODRUČNI URED U SPLITU, OIB 18683136487</item>
      <item>SIGMAT d. o. o. za proizvodnju, inženjering i trgovinu, OIB 47975086540</item>
      <item>ALLIANZ ZAGREB dioničko društvo za osiguranje, OIB 23759810849</item>
      <item>FINANCIJSKA AGENCIJA, OIB 85821130368</item>
      <item>ERSTE&amp;STEIERMÄRKISCHE BANKA dioničko društvo, OIB 23057039320</item>
      <item>HRVATSKI REGISTAR BRODOVA, OIB 04601923208</item>
      <item>Vatropromet društvo s ograničenom odgovornošću za usluge, trgovinu i uvoz-izvoz, OIB 57189591567</item>
    </izvorni_sadrzaj>
    <derivirana_varijabla naziv="DomainObject.Predmet.StrankaListNazivFormatedOIB_1">
      <item>RH, Ministarstvo financija, OIB 18683136487</item>
      <item>SALONIT dioničko društvo za proizvodnju građevinskog materijala i trgovinu, u stečaju, OIB 14755697651</item>
      <item>TREA TRADE Društvo s ograničenom odgovornošću za promet roba i usluga, OIB 96536434016</item>
      <item>RH, MINISTARSTVO FINANCIJA, POREZNA UPRAVA, PODRUČNI URED U SPLITU, OIB 18683136487</item>
      <item>SIGMAT d. o. o. za proizvodnju, inženjering i trgovinu, OIB 47975086540</item>
      <item>ALLIANZ ZAGREB dioničko društvo za osiguranje, OIB 23759810849</item>
      <item>FINANCIJSKA AGENCIJA, OIB 85821130368</item>
      <item>ERSTE&amp;STEIERMÄRKISCHE BANKA dioničko društvo, OIB 23057039320</item>
      <item>HRVATSKI REGISTAR BRODOVA, OIB 04601923208</item>
      <item>Vatropromet društvo s ograničenom odgovornošću za usluge, trgovinu i uvoz-izvoz, OIB 57189591567</item>
    </derivirana_varijabla>
  </DomainObject.Predmet.StrankaListNazivFormatedOIB>
  <DomainObject.Predmet.ProtuStrankaListFormated>
    <izvorni_sadrzaj>
      <item>CREATOR SHIPBUILDING društvo s ograničenom odgovornošću, za brodogradnju i usluge u stečaju</item>
    </izvorni_sadrzaj>
    <derivirana_varijabla naziv="DomainObject.Predmet.ProtuStrankaListFormated_1">
      <item>CREATOR SHIPBUILDING društvo s ograničenom odgovornošću, za brodogradnju i usluge u stečaju</item>
    </derivirana_varijabla>
  </DomainObject.Predmet.ProtuStrankaListFormated>
  <DomainObject.Predmet.ProtuStrankaListFormatedOIB>
    <izvorni_sadrzaj>
      <item>CREATOR SHIPBUILDING društvo s ograničenom odgovornošću, za brodogradnju i usluge u stečaju, OIB 56414525652</item>
    </izvorni_sadrzaj>
    <derivirana_varijabla naziv="DomainObject.Predmet.ProtuStrankaListFormatedOIB_1">
      <item>CREATOR SHIPBUILDING društvo s ograničenom odgovornošću, za brodogradnju i usluge u stečaju, OIB 56414525652</item>
    </derivirana_varijabla>
  </DomainObject.Predmet.ProtuStrankaListFormatedOIB>
  <DomainObject.Predmet.ProtuStrankaListFormatedWithAdress>
    <izvorni_sadrzaj>
      <item>CREATOR SHIPBUILDING društvo s ograničenom odgovornošću, za brodogradnju i usluge u stečaju, Krešimirova ulica 147, 21210 Vranjic</item>
    </izvorni_sadrzaj>
    <derivirana_varijabla naziv="DomainObject.Predmet.ProtuStrankaListFormatedWithAdress_1">
      <item>CREATOR SHIPBUILDING društvo s ograničenom odgovornošću, za brodogradnju i usluge u stečaju, Krešimirova ulica 147, 21210 Vranjic</item>
    </derivirana_varijabla>
  </DomainObject.Predmet.ProtuStrankaListFormatedWithAdress>
  <DomainObject.Predmet.ProtuStrankaListFormatedWithAdressOIB>
    <izvorni_sadrzaj>
      <item>CREATOR SHIPBUILDING društvo s ograničenom odgovornošću, za brodogradnju i usluge u stečaju, OIB 56414525652, Krešimirova ulica 147, 21210 Vranjic</item>
    </izvorni_sadrzaj>
    <derivirana_varijabla naziv="DomainObject.Predmet.ProtuStrankaListFormatedWithAdressOIB_1">
      <item>CREATOR SHIPBUILDING društvo s ograničenom odgovornošću, za brodogradnju i usluge u stečaju, OIB 56414525652, Krešimirova ulica 147, 21210 Vranjic</item>
    </derivirana_varijabla>
  </DomainObject.Predmet.ProtuStrankaListFormatedWithAdressOIB>
  <DomainObject.Predmet.ProtuStrankaListNazivFormated>
    <izvorni_sadrzaj>
      <item>CREATOR SHIPBUILDING društvo s ograničenom odgovornošću, za brodogradnju i usluge u stečaju</item>
    </izvorni_sadrzaj>
    <derivirana_varijabla naziv="DomainObject.Predmet.ProtuStrankaListNazivFormated_1">
      <item>CREATOR SHIPBUILDING društvo s ograničenom odgovornošću, za brodogradnju i usluge u stečaju</item>
    </derivirana_varijabla>
  </DomainObject.Predmet.ProtuStrankaListNazivFormated>
  <DomainObject.Predmet.ProtuStrankaListNazivFormatedOIB>
    <izvorni_sadrzaj>
      <item>CREATOR SHIPBUILDING društvo s ograničenom odgovornošću, za brodogradnju i usluge u stečaju, OIB 56414525652</item>
    </izvorni_sadrzaj>
    <derivirana_varijabla naziv="DomainObject.Predmet.ProtuStrankaListNazivFormatedOIB_1">
      <item>CREATOR SHIPBUILDING društvo s ograničenom odgovornošću, za brodogradnju i usluge u stečaju, OIB 56414525652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ŽDO U SPLITU</item>
    </izvorni_sadrzaj>
    <derivirana_varijabla naziv="DomainObject.Predmet.OstaliListFormated_1">
      <item>Županijsko državno odvjetništvo punomoćnik sudionika u postupku RH, Ministarstvo financija</item>
      <item>ŽDO U SPLITU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ŽDO U SPLITU, OIB 18683136487</item>
    </izvorni_sadrzaj>
    <derivirana_varijabla naziv="DomainObject.Predmet.OstaliListFormatedOIB_1">
      <item>Županijsko državno odvjetništvo, OIB 70793241859 punomoćnik sudionika u postupku RH, Ministarstvo financija</item>
      <item>ŽDO U SPLITU, OIB 18683136487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ŽDO U SPLITU, Gundulićeva 29 A, 21000 Split</item>
    </izvorni_sadrzaj>
    <derivirana_varijabla naziv="DomainObject.Predmet.OstaliListFormatedWithAdress_1">
      <item>Županijsko državno odvjetništvo, Gundulićeva 29a, 21000 Split punomoćnik sudionika u postupku RH, Ministarstvo financija</item>
      <item>ŽDO U SPLITU, Gundulićeva 29 A, 21000 Split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ŽDO U SPLITU, OIB 18683136487, Gundulićeva 29 A, 21000 Split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ŽDO U SPLITU, OIB 18683136487, Gundulićeva 29 A, 21000 Split</item>
    </derivirana_varijabla>
  </DomainObject.Predmet.OstaliListFormatedWithAdressOIB>
  <DomainObject.Predmet.OstaliListNazivFormated>
    <izvorni_sadrzaj>
      <item>Županijsko državno odvjetništvo</item>
      <item>ŽDO U SPLITU</item>
    </izvorni_sadrzaj>
    <derivirana_varijabla naziv="DomainObject.Predmet.OstaliListNazivFormated_1">
      <item>Županijsko državno odvjetništvo</item>
      <item>ŽDO U SPLITU</item>
    </derivirana_varijabla>
  </DomainObject.Predmet.OstaliListNazivFormated>
  <DomainObject.Predmet.OstaliListNazivFormatedOIB>
    <izvorni_sadrzaj>
      <item>Županijsko državno odvjetništvo, OIB 70793241859</item>
      <item>ŽDO U SPLITU, OIB 18683136487</item>
    </izvorni_sadrzaj>
    <derivirana_varijabla naziv="DomainObject.Predmet.OstaliListNazivFormatedOIB_1">
      <item>Županijsko državno odvjetništvo, OIB 70793241859</item>
      <item>ŽDO U SPLITU,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CREATOR SHIPBUILDING društvo s ograničenom odgovornošću, za brodogradnju i usluge u stečaju</izvorni_sadrzaj>
    <derivirana_varijabla naziv="DomainObject.Predmet.ProtustrankaIDrugi_1">CREATOR SHIPBUILDING društvo s ograničenom odgovornošću, za brodogradnju i usluge u stečaju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CREATOR SHIPBUILDING društvo s ograničenom odgovornošću, za brodogradnju i usluge u stečaju, OIB 56414525652, Krešimirova ulica 147, 21210 Vranjic</izvorni_sadrzaj>
    <derivirana_varijabla naziv="DomainObject.Predmet.ProtustrankaIDrugiAdressOIB_1">CREATOR SHIPBUILDING društvo s ograničenom odgovornošću, za brodogradnju i usluge u stečaju, OIB 56414525652, Krešimirova ulica 147,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CREATOR SHIPBUILDING društvo s ograničenom odgovornošću, za brodogradnju i usluge u stečaju</item>
      <item>RH, Ministarstvo financija</item>
      <item>Županijsko državno odvjetništvo</item>
      <item>SALONIT dioničko društvo za proizvodnju građevinskog materijala i trgovinu, u stečaju</item>
      <item>TREA TRADE Društvo s ograničenom odgovornošću za promet roba i usluga</item>
      <item>RH, MINISTARSTVO FINANCIJA, POREZNA UPRAVA, PODRUČNI URED U SPLITU</item>
      <item>ŽDO U SPLITU</item>
      <item>SIGMAT d. o. o. za proizvodnju, inženjering i trgovinu</item>
      <item>ALLIANZ ZAGREB dioničko društvo za osiguranje</item>
      <item>FINANCIJSKA AGENCIJA</item>
      <item>ERSTE&amp;STEIERMÄRKISCHE BANKA dioničko društvo</item>
      <item>HRVATSKI REGISTAR BRODOVA</item>
      <item>Vatropromet društvo s ograničenom odgovornošću za usluge, trgovinu i uvoz-izvoz</item>
    </izvorni_sadrzaj>
    <derivirana_varijabla naziv="DomainObject.Predmet.SudioniciListNaziv_1">
      <item>CREATOR SHIPBUILDING društvo s ograničenom odgovornošću, za brodogradnju i usluge u stečaju</item>
      <item>RH, Ministarstvo financija</item>
      <item>Županijsko državno odvjetništvo</item>
      <item>SALONIT dioničko društvo za proizvodnju građevinskog materijala i trgovinu, u stečaju</item>
      <item>TREA TRADE Društvo s ograničenom odgovornošću za promet roba i usluga</item>
      <item>RH, MINISTARSTVO FINANCIJA, POREZNA UPRAVA, PODRUČNI URED U SPLITU</item>
      <item>ŽDO U SPLITU</item>
      <item>SIGMAT d. o. o. za proizvodnju, inženjering i trgovinu</item>
      <item>ALLIANZ ZAGREB dioničko društvo za osiguranje</item>
      <item>FINANCIJSKA AGENCIJA</item>
      <item>ERSTE&amp;STEIERMÄRKISCHE BANKA dioničko društvo</item>
      <item>HRVATSKI REGISTAR BRODOVA</item>
      <item>Vatropromet društvo s ograničenom odgovornošću za usluge, trgovinu i uvoz-izvoz</item>
    </derivirana_varijabla>
  </DomainObject.Predmet.SudioniciListNaziv>
  <DomainObject.Predmet.SudioniciListAdressOIB>
    <izvorni_sadrzaj>
      <item>CREATOR SHIPBUILDING društvo s ograničenom odgovornošću, za brodogradnju i usluge u stečaju, OIB 56414525652, Krešimirova ulica 147,21210 Vranjic</item>
      <item>RH, Ministarstvo financija, OIB 18683136487</item>
      <item>Županijsko državno odvjetništvo, OIB 70793241859, Gundulićeva 29a,21000 Split</item>
      <item>SALONIT dioničko društvo za proizvodnju građevinskog materijala i trgovinu, u stečaju, OIB 14755697651, Krešimirova Ulica/bb,21210 Vranjic</item>
      <item>TREA TRADE Društvo s ograničenom odgovornošću za promet roba i usluga, OIB 96536434016, Marinići, Blažići 2/A,51216 Viškovo</item>
      <item>RH, MINISTARSTVO FINANCIJA, POREZNA UPRAVA, PODRUČNI URED U SPLITU, OIB 18683136487</item>
      <item>ŽDO U SPLITU, OIB 18683136487, Gundulićeva 29 A,21000 Split</item>
      <item>SIGMAT d. o. o. za proizvodnju, inženjering i trgovinu, OIB 47975086540, Ulica Dr. Franje Tuđmana 35,35252 Gromačnik</item>
      <item>ALLIANZ ZAGREB dioničko društvo za osiguranje, OIB 23759810849, Heinzelova 70,10000 Zagreb</item>
      <item>FINANCIJSKA AGENCIJA, OIB 85821130368, Ulica grada Vukovara 70,10000 Zagreb</item>
      <item>ERSTE&amp;STEIERMÄRKISCHE BANKA dioničko društvo, OIB 23057039320, Jadranski Trg 3/a,51000 Rijeka</item>
      <item>HRVATSKI REGISTAR BRODOVA, OIB 04601923208, Marasovićeva 67,21000 Split</item>
      <item>Vatropromet društvo s ograničenom odgovornošću za usluge, trgovinu i uvoz-izvoz, OIB 57189591567, Ježdovečka 87,10250 Ježdovec</item>
    </izvorni_sadrzaj>
    <derivirana_varijabla naziv="DomainObject.Predmet.SudioniciListAdressOIB_1">
      <item>CREATOR SHIPBUILDING društvo s ograničenom odgovornošću, za brodogradnju i usluge u stečaju, OIB 56414525652, Krešimirova ulica 147,21210 Vranjic</item>
      <item>RH, Ministarstvo financija, OIB 18683136487</item>
      <item>Županijsko državno odvjetništvo, OIB 70793241859, Gundulićeva 29a,21000 Split</item>
      <item>SALONIT dioničko društvo za proizvodnju građevinskog materijala i trgovinu, u stečaju, OIB 14755697651, Krešimirova Ulica/bb,21210 Vranjic</item>
      <item>TREA TRADE Društvo s ograničenom odgovornošću za promet roba i usluga, OIB 96536434016, Marinići, Blažići 2/A,51216 Viškovo</item>
      <item>RH, MINISTARSTVO FINANCIJA, POREZNA UPRAVA, PODRUČNI URED U SPLITU, OIB 18683136487</item>
      <item>ŽDO U SPLITU, OIB 18683136487, Gundulićeva 29 A,21000 Split</item>
      <item>SIGMAT d. o. o. za proizvodnju, inženjering i trgovinu, OIB 47975086540, Ulica Dr. Franje Tuđmana 35,35252 Gromačnik</item>
      <item>ALLIANZ ZAGREB dioničko društvo za osiguranje, OIB 23759810849, Heinzelova 70,10000 Zagreb</item>
      <item>FINANCIJSKA AGENCIJA, OIB 85821130368, Ulica grada Vukovara 70,10000 Zagreb</item>
      <item>ERSTE&amp;STEIERMÄRKISCHE BANKA dioničko društvo, OIB 23057039320, Jadranski Trg 3/a,51000 Rijeka</item>
      <item>HRVATSKI REGISTAR BRODOVA, OIB 04601923208, Marasovićeva 67,21000 Split</item>
      <item>Vatropromet društvo s ograničenom odgovornošću za usluge, trgovinu i uvoz-izvoz, OIB 57189591567, Ježdovečka 87,10250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56414525652</item>
      <item>, OIB 18683136487</item>
      <item>, OIB 70793241859</item>
      <item>, OIB 14755697651</item>
      <item>, OIB 96536434016</item>
      <item>, OIB 18683136487</item>
      <item>, OIB 18683136487</item>
      <item>, OIB 47975086540</item>
      <item>, OIB 23759810849</item>
      <item>, OIB 85821130368</item>
      <item>, OIB 23057039320</item>
      <item>, OIB 04601923208</item>
      <item>, OIB 57189591567</item>
    </izvorni_sadrzaj>
    <derivirana_varijabla naziv="DomainObject.Predmet.SudioniciListNazivOIB_1">
      <item>, OIB 56414525652</item>
      <item>, OIB 18683136487</item>
      <item>, OIB 70793241859</item>
      <item>, OIB 14755697651</item>
      <item>, OIB 96536434016</item>
      <item>, OIB 18683136487</item>
      <item>, OIB 18683136487</item>
      <item>, OIB 47975086540</item>
      <item>, OIB 23759810849</item>
      <item>, OIB 85821130368</item>
      <item>, OIB 23057039320</item>
      <item>, OIB 04601923208</item>
      <item>, OIB 57189591567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St-75/2018-45</izvorni_sadrzaj>
    <derivirana_varijabla naziv="DomainObject.PredzadnjaOdlukaIzPredmeta.Oznaka_1">St-75/2018-45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959</properties:Characters>
  <properties:Lines>40</properties:Lines>
  <properties:Paragraphs>18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2019-04-25T10:41:00Z</dcterms:created>
  <dc:creator>Katarina Mikulić</dc:creator>
  <cp:lastModifiedBy>Ivan Čulić</cp:lastModifiedBy>
  <cp:lastPrinted>2019-04-25T12:05:00Z</cp:lastPrinted>
  <dcterms:modified xmlns:xsi="http://www.w3.org/2001/XMLSchema-instance" xsi:type="dcterms:W3CDTF">2019-04-25T12:10:00Z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