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364b" w14:paraId="ac4364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876CA">
        <w:t>126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proofErr w:type="spellStart"/>
      <w:r w:rsidR="003876CA">
        <w:t>NIGHT</w:t>
      </w:r>
      <w:proofErr w:type="spellEnd"/>
      <w:r w:rsidR="003876CA">
        <w:t xml:space="preserve"> SPOT jednostavno društvo s ograničenom odgovornošću za ugostiteljstvo i turizam Osijek, Kneza Trpimira 16/A, </w:t>
      </w:r>
      <w:proofErr w:type="spellStart"/>
      <w:r w:rsidR="003876CA">
        <w:t>OIB</w:t>
      </w:r>
      <w:proofErr w:type="spellEnd"/>
      <w:r w:rsidR="003876CA">
        <w:t xml:space="preserve">: 12593877544, </w:t>
      </w:r>
      <w:proofErr w:type="spellStart"/>
      <w:r w:rsidR="003876CA">
        <w:t>MBS</w:t>
      </w:r>
      <w:proofErr w:type="spellEnd"/>
      <w:r w:rsidR="003876CA">
        <w:t xml:space="preserve">: 030184671, </w:t>
      </w:r>
      <w:r w:rsidR="00F334C8">
        <w:t>dana 2</w:t>
      </w:r>
      <w:r w:rsidR="00535BF4">
        <w:t>3. travnja</w:t>
      </w:r>
      <w:r w:rsidR="00F334C8">
        <w:t xml:space="preserve">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 xml:space="preserve">stečajni postupak nad dužnikom </w:t>
      </w:r>
      <w:proofErr w:type="spellStart"/>
      <w:r w:rsidR="003876CA">
        <w:t>NIGHT</w:t>
      </w:r>
      <w:proofErr w:type="spellEnd"/>
      <w:r w:rsidR="003876CA">
        <w:t xml:space="preserve"> SPOT jednostavno društvo s ograničenom odgovornošću za ugostiteljstvo i turizam Osijek, Kneza Trpimira 16/A, </w:t>
      </w:r>
      <w:proofErr w:type="spellStart"/>
      <w:r w:rsidR="003876CA">
        <w:t>OIB</w:t>
      </w:r>
      <w:proofErr w:type="spellEnd"/>
      <w:r w:rsidR="003876CA">
        <w:t xml:space="preserve">: 12593877544, </w:t>
      </w:r>
      <w:proofErr w:type="spellStart"/>
      <w:r w:rsidR="003876CA">
        <w:t>MBS</w:t>
      </w:r>
      <w:proofErr w:type="spellEnd"/>
      <w:r w:rsidR="003876CA">
        <w:t>: 030184671.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876CA">
        <w:t xml:space="preserve">Nikola Bojanić, </w:t>
      </w:r>
      <w:proofErr w:type="spellStart"/>
      <w:r w:rsidR="003876CA">
        <w:t>OIB</w:t>
      </w:r>
      <w:proofErr w:type="spellEnd"/>
      <w:r w:rsidR="003876CA">
        <w:t>: 32886956915, Osijek, Bračka 179.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3876CA">
        <w:t>NIGHT</w:t>
      </w:r>
      <w:proofErr w:type="spellEnd"/>
      <w:r w:rsidR="003876CA">
        <w:t xml:space="preserve"> SPOT jednostavno društvo s ograničenom odgovornošću za ugostiteljstvo i turizam Osijek, Kneza Trpimira 16/A, </w:t>
      </w:r>
      <w:proofErr w:type="spellStart"/>
      <w:r w:rsidR="003876CA">
        <w:t>OIB</w:t>
      </w:r>
      <w:proofErr w:type="spellEnd"/>
      <w:r w:rsidR="003876CA">
        <w:t xml:space="preserve">: 12593877544, </w:t>
      </w:r>
      <w:proofErr w:type="spellStart"/>
      <w:r w:rsidR="003876CA">
        <w:t>MBS</w:t>
      </w:r>
      <w:proofErr w:type="spellEnd"/>
      <w:r w:rsidR="003876CA">
        <w:t>: 030184671.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3876CA">
        <w:rPr>
          <w:bCs/>
        </w:rPr>
        <w:t>7. veljače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3876CA">
        <w:t>NIGHT</w:t>
      </w:r>
      <w:proofErr w:type="spellEnd"/>
      <w:r w:rsidR="003876CA">
        <w:t xml:space="preserve"> SPOT jednostavno društvo s ograničenom odgovornošću za ugostiteljstvo i turizam Osijek, Kneza Trpimira 16/A, </w:t>
      </w:r>
      <w:proofErr w:type="spellStart"/>
      <w:r w:rsidR="003876CA">
        <w:t>OIB</w:t>
      </w:r>
      <w:proofErr w:type="spellEnd"/>
      <w:r w:rsidR="003876CA">
        <w:t xml:space="preserve">: 12593877544, </w:t>
      </w:r>
      <w:proofErr w:type="spellStart"/>
      <w:r w:rsidR="003876CA">
        <w:t>MBS</w:t>
      </w:r>
      <w:proofErr w:type="spellEnd"/>
      <w:r w:rsidR="003876CA">
        <w:t>: 030184671.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lastRenderedPageBreak/>
        <w:t>Kako su ispunjene pretpostavke iz citirane odredbe SZ-a, T</w:t>
      </w:r>
      <w:r w:rsidR="00277C01">
        <w:t xml:space="preserve">rgovački sud u Osijeku je dana </w:t>
      </w:r>
      <w:r w:rsidR="00F334C8">
        <w:t>1</w:t>
      </w:r>
      <w:r w:rsidR="003876CA">
        <w:t>3</w:t>
      </w:r>
      <w:r w:rsidR="00CE59B3">
        <w:t>. veljače</w:t>
      </w:r>
      <w:r w:rsidR="00F334C8">
        <w:t xml:space="preserve"> 2018.</w:t>
      </w:r>
      <w:r>
        <w:t>, objavio oglas na mrežnoj stranici e-oglasna ploča sudova pod poslovnim brojem St-</w:t>
      </w:r>
      <w:r w:rsidR="003876CA">
        <w:t>126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F334C8">
        <w:t>2</w:t>
      </w:r>
      <w:r w:rsidR="00CE59B3">
        <w:t>3. travnja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3876CA">
      <w:t>126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2348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E59B3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D23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D23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34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34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D23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D23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34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34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St-126/2018</izvorni_sadrzaj>
    <derivirana_varijabla naziv="DomainObject.Predmet.OznakaBroj_1">St-126/2018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NIGHT SPOT jednostavno društvo s ograničenom odgovornošću za ugostiteljstvo i turizam</izvorni_sadrzaj>
    <derivirana_varijabla naziv="DomainObject.Predmet.ProtustrankaFormated_1">  NIGHT SPOT jednostavno društvo s ograničenom odgovornošću za ugostiteljstvo i turizam</derivirana_varijabla>
  </DomainObject.Predmet.ProtustrankaFormated>
  <DomainObject.Predmet.ProtustrankaFormatedOIB>
    <izvorni_sadrzaj>  NIGHT SPOT jednostavno društvo s ograničenom odgovornošću za ugostiteljstvo i turizam, OIB 12593877544</izvorni_sadrzaj>
    <derivirana_varijabla naziv="DomainObject.Predmet.ProtustrankaFormatedOIB_1">  NIGHT SPOT jednostavno društvo s ograničenom odgovornošću za ugostiteljstvo i turizam, OIB 12593877544</derivirana_varijabla>
  </DomainObject.Predmet.ProtustrankaFormatedOIB>
  <DomainObject.Predmet.ProtustrankaFormatedWithAdress>
    <izvorni_sadrzaj> NIGHT SPOT jednostavno društvo s ograničenom odgovornošću za ugostiteljstvo i turizam, Kneza Trpimira 16/A, 31000 Osijek</izvorni_sadrzaj>
    <derivirana_varijabla naziv="DomainObject.Predmet.ProtustrankaFormatedWithAdress_1"> NIGHT SPOT jednostavno društvo s ograničenom odgovornošću za ugostiteljstvo i turizam, Kneza Trpimira 16/A, 31000 Osijek</derivirana_varijabla>
  </DomainObject.Predmet.ProtustrankaFormatedWithAdress>
  <DomainObject.Predmet.ProtustrankaFormatedWithAdressOIB>
    <izvorni_sadrzaj> NIGHT SPOT jednostavno društvo s ograničenom odgovornošću za ugostiteljstvo i turizam, OIB 12593877544, Kneza Trpimira 16/A, 31000 Osijek</izvorni_sadrzaj>
    <derivirana_varijabla naziv="DomainObject.Predmet.ProtustrankaFormatedWithAdressOIB_1"> NIGHT SPOT jednostavno društvo s ograničenom odgovornošću za ugostiteljstvo i turizam, OIB 12593877544, Kneza Trpimira 16/A, 31000 Osijek</derivirana_varijabla>
  </DomainObject.Predmet.ProtustrankaFormatedWithAdressOIB>
  <DomainObject.Predmet.ProtustrankaWithAdress>
    <izvorni_sadrzaj>NIGHT SPOT jednostavno društvo s ograničenom odgovornošću za ugostiteljstvo i turizam Kneza Trpimira 16/A, 31000 Osijek</izvorni_sadrzaj>
    <derivirana_varijabla naziv="DomainObject.Predmet.ProtustrankaWithAdress_1">NIGHT SPOT jednostavno društvo s ograničenom odgovornošću za ugostiteljstvo i turizam Kneza Trpimira 16/A, 31000 Osijek</derivirana_varijabla>
  </DomainObject.Predmet.ProtustrankaWithAdress>
  <DomainObject.Predmet.ProtustrankaWithAdressOIB>
    <izvorni_sadrzaj>NIGHT SPOT jednostavno društvo s ograničenom odgovornošću za ugostiteljstvo i turizam, OIB 12593877544, Kneza Trpimira 16/A, 31000 Osijek</izvorni_sadrzaj>
    <derivirana_varijabla naziv="DomainObject.Predmet.ProtustrankaWithAdressOIB_1">NIGHT SPOT jednostavno društvo s ograničenom odgovornošću za ugostiteljstvo i turizam, OIB 12593877544, Kneza Trpimira 16/A, 31000 Osijek</derivirana_varijabla>
  </DomainObject.Predmet.ProtustrankaWithAdressOIB>
  <DomainObject.Predmet.ProtustrankaNazivFormated>
    <izvorni_sadrzaj>NIGHT SPOT jednostavno društvo s ograničenom odgovornošću za ugostiteljstvo i turizam</izvorni_sadrzaj>
    <derivirana_varijabla naziv="DomainObject.Predmet.ProtustrankaNazivFormated_1">NIGHT SPOT jednostavno društvo s ograničenom odgovornošću za ugostiteljstvo i turizam</derivirana_varijabla>
  </DomainObject.Predmet.ProtustrankaNazivFormated>
  <DomainObject.Predmet.ProtustrankaNazivFormatedOIB>
    <izvorni_sadrzaj>NIGHT SPOT jednostavno društvo s ograničenom odgovornošću za ugostiteljstvo i turizam, OIB 12593877544</izvorni_sadrzaj>
    <derivirana_varijabla naziv="DomainObject.Predmet.ProtustrankaNazivFormatedOIB_1">NIGHT SPOT jednostavno društvo s ograničenom odgovornošću za ugostiteljstvo i turizam, OIB 12593877544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NIGHT SPOT jednostavno društvo s ograničenom odgovornošću za ugostiteljstvo i turizam</item>
    </izvorni_sadrzaj>
    <derivirana_varijabla naziv="DomainObject.Predmet.ProtuStrankaListFormated_1">
      <item>NIGHT SPOT jednostavno društvo s ograničenom odgovornošću za ugostiteljstvo i turizam</item>
    </derivirana_varijabla>
  </DomainObject.Predmet.ProtuStrankaListFormated>
  <DomainObject.Predmet.ProtuStrankaListFormatedOIB>
    <izvorni_sadrzaj>
      <item>NIGHT SPOT jednostavno društvo s ograničenom odgovornošću za ugostiteljstvo i turizam, OIB 12593877544</item>
    </izvorni_sadrzaj>
    <derivirana_varijabla naziv="DomainObject.Predmet.ProtuStrankaListFormatedOIB_1">
      <item>NIGHT SPOT jednostavno društvo s ograničenom odgovornošću za ugostiteljstvo i turizam, OIB 12593877544</item>
    </derivirana_varijabla>
  </DomainObject.Predmet.ProtuStrankaListFormatedOIB>
  <DomainObject.Predmet.ProtuStrankaListFormatedWithAdress>
    <izvorni_sadrzaj>
      <item>NIGHT SPOT jednostavno društvo s ograničenom odgovornošću za ugostiteljstvo i turizam, Kneza Trpimira 16/A, 31000 Osijek</item>
    </izvorni_sadrzaj>
    <derivirana_varijabla naziv="DomainObject.Predmet.ProtuStrankaListFormatedWithAdress_1">
      <item>NIGHT SPOT jednostavno društvo s ograničenom odgovornošću za ugostiteljstvo i turizam, Kneza Trpimira 16/A, 31000 Osijek</item>
    </derivirana_varijabla>
  </DomainObject.Predmet.ProtuStrankaListFormatedWithAdress>
  <DomainObject.Predmet.ProtuStrankaListFormatedWithAdressOIB>
    <izvorni_sadrzaj>
      <item>NIGHT SPOT jednostavno društvo s ograničenom odgovornošću za ugostiteljstvo i turizam, OIB 12593877544, Kneza Trpimira 16/A, 31000 Osijek</item>
    </izvorni_sadrzaj>
    <derivirana_varijabla naziv="DomainObject.Predmet.ProtuStrankaListFormatedWithAdressOIB_1">
      <item>NIGHT SPOT jednostavno društvo s ograničenom odgovornošću za ugostiteljstvo i turizam, OIB 12593877544, Kneza Trpimira 16/A, 31000 Osijek</item>
    </derivirana_varijabla>
  </DomainObject.Predmet.ProtuStrankaListFormatedWithAdressOIB>
  <DomainObject.Predmet.ProtuStrankaListNazivFormated>
    <izvorni_sadrzaj>
      <item>NIGHT SPOT jednostavno društvo s ograničenom odgovornošću za ugostiteljstvo i turizam</item>
    </izvorni_sadrzaj>
    <derivirana_varijabla naziv="DomainObject.Predmet.ProtuStrankaListNazivFormated_1">
      <item>NIGHT SPOT jednostavno društvo s ograničenom odgovornošću za ugostiteljstvo i turizam</item>
    </derivirana_varijabla>
  </DomainObject.Predmet.ProtuStrankaListNazivFormated>
  <DomainObject.Predmet.ProtuStrankaListNazivFormatedOIB>
    <izvorni_sadrzaj>
      <item>NIGHT SPOT jednostavno društvo s ograničenom odgovornošću za ugostiteljstvo i turizam, OIB 12593877544</item>
    </izvorni_sadrzaj>
    <derivirana_varijabla naziv="DomainObject.Predmet.ProtuStrankaListNazivFormatedOIB_1">
      <item>NIGHT SPOT jednostavno društvo s ograničenom odgovornošću za ugostiteljstvo i turizam, OIB 12593877544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NIGHT SPOT jednostavno društvo s ograničenom odgovornošću za ugostiteljstvo i turizam</izvorni_sadrzaj>
    <derivirana_varijabla naziv="DomainObject.Predmet.ProtustrankaIDrugi_1">NIGHT SPOT jednostavno društvo s ograničenom odgovornošću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NIGHT SPOT jednostavno društvo s ograničenom odgovornošću za ugostiteljstvo i turizam, OIB 12593877544, Kneza Trpimira 16/A, 31000 Osijek</izvorni_sadrzaj>
    <derivirana_varijabla naziv="DomainObject.Predmet.ProtustrankaIDrugiAdressOIB_1">NIGHT SPOT jednostavno društvo s ograničenom odgovornošću za ugostiteljstvo i turizam, OIB 12593877544, Kneza Trpimira 16/A,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NIGHT SPOT jednostavno društvo s ograničenom odgovornošću za ugostiteljstvo i turizam</item>
    </izvorni_sadrzaj>
    <derivirana_varijabla naziv="DomainObject.Predmet.SudioniciListNaziv_1">
      <item>FINA RC OSIJEK</item>
      <item>NIGHT SPOT jednostavno društvo s ograničenom odgovornošću za ugostiteljstvo i turizam</item>
    </derivirana_varijabla>
  </DomainObject.Predmet.SudioniciListNaziv>
  <DomainObject.Predmet.SudioniciListAdressOIB>
    <izvorni_sadrzaj>
      <item>FINA RC OSIJEK, OIB 85821130368</item>
      <item>NIGHT SPOT jednostavno društvo s ograničenom odgovornošću za ugostiteljstvo i turizam, OIB 12593877544, Kneza Trpimira 16/A,31000 Osijek</item>
    </izvorni_sadrzaj>
    <derivirana_varijabla naziv="DomainObject.Predmet.SudioniciListAdressOIB_1">
      <item>FINA RC OSIJEK, OIB 85821130368</item>
      <item>NIGHT SPOT jednostavno društvo s ograničenom odgovornošću za ugostiteljstvo i turizam, OIB 12593877544, Kneza Trpimira 16/A,31000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12593877544</item>
    </izvorni_sadrzaj>
    <derivirana_varijabla naziv="DomainObject.Predmet.SudioniciListNazivOIB_1">
      <item>, OIB 85821130368</item>
      <item>, OIB 12593877544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3F635-F226-46A2-B17A-47D09F4A0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2941</properties:Characters>
  <properties:Lines>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2018-04-23T06:29:00Z</dcterms:created>
  <dc:creator>Korisnik</dc:creator>
  <cp:lastModifiedBy>Ljiljana Floršić</cp:lastModifiedBy>
  <cp:lastPrinted>2018-04-23T06:14:00Z</cp:lastPrinted>
  <dcterms:modified xmlns:xsi="http://www.w3.org/2001/XMLSchema-instance" xsi:type="dcterms:W3CDTF">2018-04-23T06:30:00Z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(St-126-18 - otvaranje i zaključenje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