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b46e" w14:paraId="d8bb46e" w:rsidRDefault="008615FD" w:rsidP="008615FD" w:rsidR="008615FD" w:rsidRPr="00E5045C">
      <w:pPr>
        <w15:collapsed w:val="false"/>
      </w:pPr>
      <w:r w:rsidRPr="00E5045C">
        <w:rPr>
          <w:rStyle w:val="Naglaeno"/>
        </w:rPr>
        <w:t xml:space="preserve">             </w:t>
      </w:r>
      <w:r w:rsidR="00574060" w:rsidRPr="00E5045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5045C">
      <w:pPr>
        <w:ind w:hanging="720" w:left="360"/>
      </w:pPr>
      <w:r w:rsidRPr="00E5045C">
        <w:t xml:space="preserve">     </w:t>
      </w:r>
      <w:r w:rsidR="00A8162D" w:rsidRPr="00E5045C">
        <w:t xml:space="preserve">   </w:t>
      </w:r>
      <w:r w:rsidR="00F82EFB" w:rsidRPr="00E5045C">
        <w:t xml:space="preserve"> </w:t>
      </w:r>
      <w:r w:rsidRPr="00E5045C">
        <w:t>REPUBLIKA HRVATSKA</w:t>
      </w:r>
    </w:p>
    <w:p w:rsidRDefault="008615FD" w:rsidP="00D61455" w:rsidR="00614EE3" w:rsidRPr="00E5045C">
      <w:pPr>
        <w:ind w:hanging="720" w:left="360"/>
      </w:pPr>
      <w:r w:rsidRPr="00E5045C">
        <w:t xml:space="preserve">     TRGOVAČKI SUD U OSIJEKU</w:t>
      </w:r>
    </w:p>
    <w:p w:rsidRDefault="00D27785" w:rsidP="008615FD" w:rsidR="00D27785" w:rsidRPr="00E5045C"/>
    <w:p w:rsidRDefault="00614EE3" w:rsidP="00614EE3" w:rsidR="00614EE3" w:rsidRPr="00E5045C">
      <w:pPr>
        <w:jc w:val="center"/>
      </w:pPr>
      <w:r w:rsidRPr="00E5045C">
        <w:rPr>
          <w:color w:val="000000"/>
        </w:rPr>
        <w:t>REPUBLIKA HRVATSKA</w:t>
      </w:r>
    </w:p>
    <w:p w:rsidRDefault="00614EE3" w:rsidP="00614EE3" w:rsidR="00614EE3" w:rsidRPr="00E5045C">
      <w:pPr>
        <w:jc w:val="center"/>
      </w:pPr>
      <w:r w:rsidRPr="00E5045C">
        <w:rPr>
          <w:color w:val="000000"/>
        </w:rPr>
        <w:t>R J E Š E N J E</w:t>
      </w:r>
    </w:p>
    <w:p w:rsidRDefault="00D27785" w:rsidP="00D61455" w:rsidR="00D27785" w:rsidRPr="00E5045C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E5045C">
      <w:pPr>
        <w:rPr>
          <w:b/>
          <w:bCs/>
        </w:rPr>
      </w:pPr>
    </w:p>
    <w:p w:rsidRDefault="00F82EFB" w:rsidP="00F82EFB" w:rsidR="00F82EFB" w:rsidRPr="00E5045C">
      <w:pPr>
        <w:ind w:firstLine="708"/>
        <w:jc w:val="both"/>
      </w:pPr>
      <w:r w:rsidRPr="00E5045C">
        <w:t xml:space="preserve">Trgovački sud u Osijeku, po stečajnom sucu mr. sc. Borisu Vukoviću, u stečajnom postupku nad stečajnim dužnikom ASPESA LOGISTIC d.o.o. u stečaju, Zagreb, Ulica grada </w:t>
      </w:r>
      <w:proofErr w:type="spellStart"/>
      <w:r w:rsidRPr="00E5045C">
        <w:t>Mainza</w:t>
      </w:r>
      <w:proofErr w:type="spellEnd"/>
      <w:r w:rsidRPr="00E5045C">
        <w:t xml:space="preserve"> 13, MBS: 080962105, OIB: 10573504969, dana 19. rujna 2018. godine</w:t>
      </w:r>
    </w:p>
    <w:p w:rsidRDefault="00044AA2" w:rsidP="00E91C27" w:rsidR="00044AA2" w:rsidRPr="00E5045C">
      <w:pPr>
        <w:ind w:firstLine="708"/>
        <w:jc w:val="both"/>
      </w:pPr>
    </w:p>
    <w:p w:rsidRDefault="00E91C27" w:rsidP="00E91C27" w:rsidR="00E91C27" w:rsidRPr="00E5045C">
      <w:pPr>
        <w:ind w:firstLine="708"/>
        <w:jc w:val="both"/>
      </w:pPr>
    </w:p>
    <w:p w:rsidRDefault="00BF557C" w:rsidP="00BF557C" w:rsidR="00BF557C">
      <w:pPr>
        <w:jc w:val="center"/>
      </w:pPr>
      <w:r w:rsidRPr="00E5045C">
        <w:t>r i j e š i o   j e</w:t>
      </w:r>
    </w:p>
    <w:p w:rsidRDefault="00E5045C" w:rsidP="00BF557C" w:rsidR="00E5045C" w:rsidRPr="00E5045C">
      <w:pPr>
        <w:jc w:val="center"/>
      </w:pPr>
    </w:p>
    <w:p w:rsidRDefault="00BF557C" w:rsidP="00BF557C" w:rsidR="00BF557C" w:rsidRPr="00E5045C">
      <w:pPr>
        <w:jc w:val="both"/>
      </w:pPr>
    </w:p>
    <w:p w:rsidRDefault="00876682" w:rsidP="00CD4CFC" w:rsidR="00E5045C">
      <w:pPr>
        <w:ind w:firstLine="708"/>
        <w:jc w:val="both"/>
      </w:pPr>
      <w:r w:rsidRPr="00E5045C">
        <w:t xml:space="preserve">  I  Ispravlja se  </w:t>
      </w:r>
      <w:r w:rsidR="00E5045C">
        <w:t>rješenje</w:t>
      </w:r>
      <w:r w:rsidRPr="00E5045C">
        <w:t xml:space="preserve"> Trgovačkog suda u Osijeku </w:t>
      </w:r>
      <w:proofErr w:type="spellStart"/>
      <w:r w:rsidRPr="00E5045C">
        <w:t>posl</w:t>
      </w:r>
      <w:proofErr w:type="spellEnd"/>
      <w:r w:rsidRPr="00E5045C">
        <w:t>. br. 7 St-</w:t>
      </w:r>
      <w:r w:rsidR="00E5045C">
        <w:t>1304</w:t>
      </w:r>
      <w:r w:rsidRPr="00E5045C">
        <w:t>/</w:t>
      </w:r>
      <w:r w:rsidR="00E5045C">
        <w:t>17-21</w:t>
      </w:r>
      <w:r w:rsidR="00EC645D" w:rsidRPr="00E5045C">
        <w:t xml:space="preserve"> od </w:t>
      </w:r>
      <w:r w:rsidR="00E5045C">
        <w:t>21</w:t>
      </w:r>
      <w:r w:rsidR="00EC645D" w:rsidRPr="00E5045C">
        <w:t xml:space="preserve">. </w:t>
      </w:r>
      <w:r w:rsidR="00E5045C">
        <w:t>kolovoza 2018</w:t>
      </w:r>
      <w:r w:rsidR="00EC645D" w:rsidRPr="00E5045C">
        <w:t>. godine</w:t>
      </w:r>
      <w:r w:rsidRPr="00E5045C">
        <w:t xml:space="preserve"> tako da u </w:t>
      </w:r>
      <w:r w:rsidR="00E5045C">
        <w:t xml:space="preserve">tekstu cijelog rješenja umjesto ASPESA LOGISTIC d.o.o., Zagreb, Ulica grada </w:t>
      </w:r>
      <w:proofErr w:type="spellStart"/>
      <w:r w:rsidR="00E5045C">
        <w:t>Mainza</w:t>
      </w:r>
      <w:proofErr w:type="spellEnd"/>
      <w:r w:rsidR="00E5045C">
        <w:t xml:space="preserve"> 13, MBS: 080962105, OIB: 080962105 treba pisati: </w:t>
      </w:r>
      <w:r w:rsidR="00E5045C" w:rsidRPr="00CD4CFC">
        <w:rPr>
          <w:b/>
        </w:rPr>
        <w:t xml:space="preserve">ASPESA LOGISTIC d.o.o. u stečaju, Zagreb, Ulica grada </w:t>
      </w:r>
      <w:proofErr w:type="spellStart"/>
      <w:r w:rsidR="00E5045C" w:rsidRPr="00CD4CFC">
        <w:rPr>
          <w:b/>
        </w:rPr>
        <w:t>Mainza</w:t>
      </w:r>
      <w:proofErr w:type="spellEnd"/>
      <w:r w:rsidR="00E5045C" w:rsidRPr="00CD4CFC">
        <w:rPr>
          <w:b/>
        </w:rPr>
        <w:t xml:space="preserve"> 13, MBS: 080962105, OIB: 10573504969</w:t>
      </w:r>
      <w:r w:rsidR="00DC42FA">
        <w:t>.</w:t>
      </w:r>
    </w:p>
    <w:p w:rsidRDefault="00EC645D" w:rsidP="00EC645D" w:rsidR="00EC645D" w:rsidRPr="00E5045C">
      <w:pPr>
        <w:jc w:val="both"/>
      </w:pPr>
    </w:p>
    <w:p w:rsidRDefault="001F4920" w:rsidP="001F4920" w:rsidR="001F4920" w:rsidRPr="00E5045C">
      <w:pPr>
        <w:jc w:val="both"/>
      </w:pPr>
      <w:r w:rsidRPr="00E5045C">
        <w:tab/>
        <w:t xml:space="preserve">II  U ostalom dijelu rješenje </w:t>
      </w:r>
      <w:proofErr w:type="spellStart"/>
      <w:r w:rsidR="00E5045C" w:rsidRPr="00E5045C">
        <w:t>posl</w:t>
      </w:r>
      <w:proofErr w:type="spellEnd"/>
      <w:r w:rsidR="00E5045C" w:rsidRPr="00E5045C">
        <w:t>. br. 7 St-</w:t>
      </w:r>
      <w:r w:rsidR="00E5045C">
        <w:t>1304</w:t>
      </w:r>
      <w:r w:rsidR="00E5045C" w:rsidRPr="00E5045C">
        <w:t>/</w:t>
      </w:r>
      <w:r w:rsidR="00E5045C">
        <w:t>17-21</w:t>
      </w:r>
      <w:r w:rsidR="00E5045C" w:rsidRPr="00E5045C">
        <w:t xml:space="preserve"> od </w:t>
      </w:r>
      <w:r w:rsidR="00E5045C">
        <w:t>21</w:t>
      </w:r>
      <w:r w:rsidR="00E5045C" w:rsidRPr="00E5045C">
        <w:t xml:space="preserve">. </w:t>
      </w:r>
      <w:r w:rsidR="00E5045C">
        <w:t>kolovoza 2018</w:t>
      </w:r>
      <w:r w:rsidR="00E5045C" w:rsidRPr="00E5045C">
        <w:t xml:space="preserve">. godine </w:t>
      </w:r>
      <w:r w:rsidRPr="00E5045C">
        <w:t>ostaje nepromijenjeno.</w:t>
      </w:r>
    </w:p>
    <w:p w:rsidRDefault="00E5045C" w:rsidP="00BF557C" w:rsidR="00E5045C" w:rsidRPr="00E5045C">
      <w:pPr>
        <w:jc w:val="both"/>
      </w:pPr>
    </w:p>
    <w:p w:rsidRDefault="00BF557C" w:rsidP="00E91C27" w:rsidR="00BF557C" w:rsidRPr="00E5045C">
      <w:pPr>
        <w:jc w:val="center"/>
      </w:pPr>
      <w:r w:rsidRPr="00E5045C">
        <w:t>Obrazloženje</w:t>
      </w:r>
    </w:p>
    <w:p w:rsidRDefault="00BF557C" w:rsidP="00BF557C" w:rsidR="00BF557C">
      <w:pPr>
        <w:jc w:val="center"/>
      </w:pPr>
    </w:p>
    <w:p w:rsidRDefault="00E5045C" w:rsidP="00BF557C" w:rsidR="00E5045C" w:rsidRPr="00E5045C">
      <w:pPr>
        <w:jc w:val="center"/>
      </w:pPr>
    </w:p>
    <w:p w:rsidRDefault="001F4920" w:rsidP="00DB52B8" w:rsidR="001F4920" w:rsidRPr="00E5045C">
      <w:pPr>
        <w:ind w:firstLine="708"/>
        <w:jc w:val="both"/>
      </w:pPr>
      <w:r w:rsidRPr="00E5045C">
        <w:t xml:space="preserve">Budući je omaškom u pisanju rješenja </w:t>
      </w:r>
      <w:proofErr w:type="spellStart"/>
      <w:r w:rsidR="00E5045C">
        <w:t>posl</w:t>
      </w:r>
      <w:proofErr w:type="spellEnd"/>
      <w:r w:rsidR="00E5045C">
        <w:t>. br. 7 St-1304/17-21 od 21. kolovoza 2018. godine</w:t>
      </w:r>
      <w:r w:rsidRPr="00E5045C">
        <w:t xml:space="preserve"> sud u </w:t>
      </w:r>
      <w:r w:rsidR="00E5045C">
        <w:t>tekstu cijelog</w:t>
      </w:r>
      <w:r w:rsidR="00EC645D" w:rsidRPr="00E5045C">
        <w:t xml:space="preserve"> rješenja</w:t>
      </w:r>
      <w:r w:rsidR="00E5045C">
        <w:t xml:space="preserve"> pogrešno naveo OIB stečajnog dužnika</w:t>
      </w:r>
      <w:r w:rsidR="00EC645D" w:rsidRPr="00E5045C">
        <w:t xml:space="preserve">, </w:t>
      </w:r>
      <w:r w:rsidRPr="00E5045C">
        <w:t>te kako se radi o očitoj pogrešci u pisanju, to je u smislu odredbe čl. 342. st. 1. i 2. Zakona o parničnom postupku („Narodne novine“ broj 53/91, 91/92, 112/99, 88/01, 117/03, 84/08, 123/08 i 57/11,</w:t>
      </w:r>
      <w:r w:rsidR="00EE413B" w:rsidRPr="00E5045C">
        <w:t xml:space="preserve"> 148/11, </w:t>
      </w:r>
      <w:r w:rsidRPr="00E5045C">
        <w:t>25/13</w:t>
      </w:r>
      <w:r w:rsidR="00EE413B" w:rsidRPr="00E5045C">
        <w:t xml:space="preserve"> i 89/14</w:t>
      </w:r>
      <w:r w:rsidRPr="00E5045C">
        <w:t>) ispravio navedeno rješenje i odlučio kao u izreci rješenja.</w:t>
      </w:r>
    </w:p>
    <w:p w:rsidRDefault="009B4A86" w:rsidP="00FE3F69" w:rsidR="009B4A86" w:rsidRPr="00E5045C">
      <w:pPr>
        <w:jc w:val="both"/>
      </w:pPr>
    </w:p>
    <w:p w:rsidRDefault="009B4A86" w:rsidP="00F37FD9" w:rsidR="009B4A86" w:rsidRPr="00E5045C">
      <w:pPr>
        <w:jc w:val="center"/>
        <w:rPr>
          <w:bCs/>
        </w:rPr>
      </w:pPr>
      <w:r w:rsidRPr="00E5045C">
        <w:rPr>
          <w:bCs/>
        </w:rPr>
        <w:t xml:space="preserve">U Osijeku </w:t>
      </w:r>
      <w:r w:rsidR="00DC42FA">
        <w:rPr>
          <w:bCs/>
        </w:rPr>
        <w:t>19. rujna 2018.</w:t>
      </w:r>
      <w:r w:rsidRPr="00E5045C">
        <w:rPr>
          <w:bCs/>
        </w:rPr>
        <w:t xml:space="preserve">                </w:t>
      </w:r>
    </w:p>
    <w:p w:rsidRDefault="009B4A86" w:rsidP="009B4A86" w:rsidR="009B4A86" w:rsidRPr="00E5045C">
      <w:pPr>
        <w:jc w:val="center"/>
        <w:rPr>
          <w:bCs/>
        </w:rPr>
      </w:pPr>
    </w:p>
    <w:p w:rsidRDefault="00D30FEE" w:rsidP="009B4A86" w:rsidR="009B4A86" w:rsidRPr="00E5045C">
      <w:pPr>
        <w:ind w:left="5580"/>
        <w:jc w:val="center"/>
      </w:pPr>
      <w:r w:rsidRPr="00E5045C">
        <w:rPr>
          <w:bCs/>
        </w:rPr>
        <w:t>STEČAJNI SUDAC</w:t>
      </w:r>
    </w:p>
    <w:p w:rsidRDefault="009B4A86" w:rsidP="00FE3F69" w:rsidR="00CD7F07" w:rsidRPr="00E5045C">
      <w:pPr>
        <w:ind w:left="5580"/>
        <w:jc w:val="center"/>
      </w:pPr>
      <w:r w:rsidRPr="00E5045C">
        <w:t>mr.</w:t>
      </w:r>
      <w:r w:rsidR="00FE3F69" w:rsidRPr="00E5045C">
        <w:t xml:space="preserve"> </w:t>
      </w:r>
      <w:r w:rsidRPr="00E5045C">
        <w:t>sc. Boris Vuković</w:t>
      </w:r>
      <w:bookmarkStart w:name="_GoBack" w:id="0"/>
      <w:bookmarkEnd w:id="0"/>
    </w:p>
    <w:p w:rsidRDefault="001A3183" w:rsidP="00FE3F69" w:rsidR="001A3183" w:rsidRPr="00E5045C">
      <w:pPr>
        <w:ind w:left="5580"/>
        <w:jc w:val="center"/>
      </w:pPr>
    </w:p>
    <w:p w:rsidRDefault="00B47E69" w:rsidP="00FE3F69" w:rsidR="00B47E69" w:rsidRPr="00E5045C">
      <w:pPr>
        <w:ind w:left="5580"/>
        <w:jc w:val="center"/>
      </w:pPr>
    </w:p>
    <w:p w:rsidRDefault="00482511" w:rsidP="00E91C27" w:rsidR="00482511" w:rsidRPr="00E5045C"/>
    <w:p w:rsidRDefault="00CD7F07" w:rsidP="00CD7F07" w:rsidR="00CD7F07" w:rsidRPr="00E5045C">
      <w:r w:rsidRPr="00E5045C">
        <w:t>Zapisničar Danijela Špeletić</w:t>
      </w:r>
    </w:p>
    <w:p w:rsidRDefault="00CD4CFC" w:rsidP="00FE3F69" w:rsidR="00CD4CFC" w:rsidRPr="00E5045C"/>
    <w:p w:rsidRDefault="00CD4CFC" w:rsidP="00BF557C" w:rsidR="00BF557C" w:rsidRPr="00E5045C">
      <w:pPr>
        <w:jc w:val="both"/>
      </w:pPr>
      <w:r>
        <w:t>UPUTA</w:t>
      </w:r>
      <w:r w:rsidR="00BF557C" w:rsidRPr="00E5045C">
        <w:t xml:space="preserve"> O PRAVNOM LIJEKU:</w:t>
      </w:r>
    </w:p>
    <w:p w:rsidRDefault="00BF557C" w:rsidP="00BF557C" w:rsidR="00BF557C" w:rsidRPr="00E5045C">
      <w:pPr>
        <w:jc w:val="both"/>
      </w:pPr>
      <w:r w:rsidRPr="00E5045C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E5045C">
      <w:pPr>
        <w:ind w:left="5580"/>
        <w:jc w:val="center"/>
      </w:pPr>
    </w:p>
    <w:p w:rsidRDefault="009B4A86" w:rsidP="00D1116B" w:rsidR="009B4A86" w:rsidRPr="00E5045C">
      <w:pPr>
        <w:rPr>
          <w:bCs/>
        </w:rPr>
      </w:pPr>
    </w:p>
    <w:p w:rsidRDefault="001F4920" w:rsidP="001F4920" w:rsidR="001F4920" w:rsidRPr="00E5045C">
      <w:pPr>
        <w:jc w:val="both"/>
      </w:pPr>
      <w:r w:rsidRPr="00E5045C">
        <w:rPr>
          <w:color w:val="000000"/>
        </w:rPr>
        <w:t>D N A :</w:t>
      </w:r>
    </w:p>
    <w:p w:rsidRDefault="00CD4CFC" w:rsidP="00CD4CFC" w:rsidR="00CD4CFC">
      <w:pPr>
        <w:jc w:val="both"/>
      </w:pPr>
      <w:r>
        <w:t xml:space="preserve">-          FINA </w:t>
      </w:r>
    </w:p>
    <w:p w:rsidRDefault="00CD4CFC" w:rsidP="00CD4CFC" w:rsidR="00CD4CFC">
      <w:pPr>
        <w:jc w:val="both"/>
      </w:pPr>
      <w:r>
        <w:t>-          Stečajni upravitelj Zoran Subotić, Beli Manastir, Kralja Tomislava 51a</w:t>
      </w:r>
    </w:p>
    <w:p w:rsidRDefault="00CD4CFC" w:rsidP="00CD4CFC" w:rsidR="00CD4CFC">
      <w:pPr>
        <w:jc w:val="both"/>
      </w:pPr>
      <w:r>
        <w:t>-</w:t>
      </w:r>
      <w:r>
        <w:tab/>
        <w:t xml:space="preserve">Dužnik ASPESA LOGISTIC d.o.o., Zagreb, Ulica grada </w:t>
      </w:r>
      <w:proofErr w:type="spellStart"/>
      <w:r>
        <w:t>Mainza</w:t>
      </w:r>
      <w:proofErr w:type="spellEnd"/>
      <w:r>
        <w:t xml:space="preserve"> 13</w:t>
      </w:r>
    </w:p>
    <w:p w:rsidRDefault="00CD4CFC" w:rsidP="00CD4CFC" w:rsidR="00CD4CFC">
      <w:pPr>
        <w:ind w:hanging="705" w:left="705"/>
        <w:jc w:val="both"/>
      </w:pPr>
      <w:r>
        <w:t>-</w:t>
      </w:r>
      <w:r>
        <w:tab/>
        <w:t xml:space="preserve">Zakonski zastupnik dužnika Lovre </w:t>
      </w:r>
      <w:proofErr w:type="spellStart"/>
      <w:r>
        <w:t>Flanjak</w:t>
      </w:r>
      <w:proofErr w:type="spellEnd"/>
      <w:r>
        <w:t xml:space="preserve">, Zagreb, </w:t>
      </w:r>
      <w:proofErr w:type="spellStart"/>
      <w:r>
        <w:t>Bukovačka</w:t>
      </w:r>
      <w:proofErr w:type="spellEnd"/>
      <w:r>
        <w:t xml:space="preserve"> cesta 126</w:t>
      </w:r>
    </w:p>
    <w:p w:rsidRDefault="00CD4CFC" w:rsidP="00CD4CFC" w:rsidR="00CD4CFC">
      <w:pPr>
        <w:jc w:val="both"/>
      </w:pPr>
      <w:r>
        <w:t>-</w:t>
      </w:r>
      <w:r>
        <w:tab/>
        <w:t>e-oglasna ploča</w:t>
      </w:r>
    </w:p>
    <w:p w:rsidRDefault="00CD4CFC" w:rsidP="00CD4CFC" w:rsidR="00CD4CFC">
      <w:pPr>
        <w:jc w:val="both"/>
        <w:rPr>
          <w:u w:val="single"/>
        </w:rPr>
      </w:pPr>
      <w:r>
        <w:t>-</w:t>
      </w:r>
      <w:r>
        <w:tab/>
        <w:t xml:space="preserve">Registru – elektroničkim putem </w:t>
      </w:r>
      <w:r>
        <w:rPr>
          <w:b/>
          <w:u w:val="single"/>
        </w:rPr>
        <w:t>odmah i nakon pravomoćnosti</w:t>
      </w:r>
    </w:p>
    <w:p w:rsidRDefault="00CD4CFC" w:rsidP="00CD4CFC" w:rsidR="00CD4CFC">
      <w:pPr>
        <w:jc w:val="both"/>
      </w:pPr>
      <w:r>
        <w:t>-</w:t>
      </w:r>
      <w:r>
        <w:tab/>
        <w:t>ŽDO GUO Osijek</w:t>
      </w:r>
    </w:p>
    <w:p w:rsidRDefault="00CD4CFC" w:rsidP="00CD4CFC" w:rsidR="00CD4CFC">
      <w:pPr>
        <w:jc w:val="both"/>
      </w:pPr>
      <w:r>
        <w:t>-</w:t>
      </w:r>
      <w:r>
        <w:tab/>
        <w:t>Porezna uprava Zagreb</w:t>
      </w:r>
    </w:p>
    <w:p w:rsidRDefault="00CD4CFC" w:rsidP="00CD4CFC" w:rsidR="00CD4CFC">
      <w:pPr>
        <w:jc w:val="both"/>
      </w:pPr>
      <w:r>
        <w:t>-</w:t>
      </w:r>
      <w:r>
        <w:tab/>
        <w:t xml:space="preserve">RH Ministarstvo pravosuđa </w:t>
      </w:r>
      <w:proofErr w:type="spellStart"/>
      <w:r>
        <w:rPr>
          <w:b/>
        </w:rPr>
        <w:t>elek</w:t>
      </w:r>
      <w:proofErr w:type="spellEnd"/>
      <w:r>
        <w:rPr>
          <w:b/>
        </w:rPr>
        <w:t>. poštom</w:t>
      </w:r>
    </w:p>
    <w:p w:rsidRDefault="00CD4CFC" w:rsidP="00CD4CFC" w:rsidR="00CD4CFC">
      <w:pPr>
        <w:jc w:val="both"/>
      </w:pPr>
      <w:r>
        <w:t>-</w:t>
      </w:r>
      <w:r>
        <w:tab/>
        <w:t>kal. 31.10.2018.</w:t>
      </w:r>
    </w:p>
    <w:p w:rsidRDefault="001F4920" w:rsidP="001F4920" w:rsidR="001F4920" w:rsidRPr="00E5045C">
      <w:pPr>
        <w:jc w:val="both"/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/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</w:t>
      </w:r>
      <w:r w:rsidRPr="00E5045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 xml:space="preserve">                                                                                                                                </w:t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  </w:t>
      </w:r>
      <w:r w:rsidRPr="00E5045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6D3C3F" w:rsidP="008615FD" w:rsidR="006D3C3F" w:rsidRPr="00E5045C"/>
    <w:sectPr w:rsidSect="00606835" w:rsidR="006D3C3F" w:rsidRPr="00E5045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DC9" w:rsidR="00E06DC9">
      <w:r>
        <w:separator/>
      </w:r>
    </w:p>
  </w:endnote>
  <w:endnote w:id="0" w:type="continuationSeparator">
    <w:p w:rsidRDefault="00E06DC9" w:rsidR="00E06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DC9" w:rsidR="00E06DC9">
      <w:r>
        <w:separator/>
      </w:r>
    </w:p>
  </w:footnote>
  <w:footnote w:id="0" w:type="continuationSeparator">
    <w:p w:rsidRDefault="00E06DC9" w:rsidR="00E06D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8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82EFB" w:rsidR="00F82EF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82EFB">
      <w:t>7 St-1304/17-26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82EFB" w:rsidR="00F82EF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82EFB">
      <w:t>7 St-1304/17-26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84A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4CFC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42FA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6DC9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45C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EFB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2E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48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A48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48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8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8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2E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48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A48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48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8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8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19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3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St-1304/2017</izvorni_sadrzaj>
    <derivirana_varijabla naziv="DomainObject.Predmet.OznakaBroj_1">St-1304/2017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ASPESA LOGISTIC d.o.o. za trgovinu i usluge zastupanog po punomoćniku Lovre Flanjak</izvorni_sadrzaj>
    <derivirana_varijabla naziv="DomainObject.Predmet.ProtustrankaFormated_1">  ASPESA LOGISTIC d.o.o. za trgovinu i usluge zastupanog po punomoćniku Lovre Flanjak</derivirana_varijabla>
  </DomainObject.Predmet.ProtustrankaFormated>
  <DomainObject.Predmet.ProtustrankaFormatedOIB>
    <izvorni_sadrzaj>  ASPESA LOGISTIC d.o.o. za trgovinu i usluge, OIB 10573504969 zastupanog po punomoćniku Lovre Flanjak</izvorni_sadrzaj>
    <derivirana_varijabla naziv="DomainObject.Predmet.ProtustrankaFormatedOIB_1">  ASPESA LOGISTIC d.o.o. za trgovinu i usluge, OIB 10573504969 zastupanog po punomoćniku Lovre Flanjak</derivirana_varijabla>
  </DomainObject.Predmet.ProtustrankaFormatedOIB>
  <DomainObject.Predmet.ProtustrankaFormatedWithAdress>
    <izvorni_sadrzaj> ASPESA LOGISTIC d.o.o. za trgovinu i usluge, Ulica grada Mainza 13, 10000 Zagreb zastupanog po punomoćniku Lovre Flanjak</izvorni_sadrzaj>
    <derivirana_varijabla naziv="DomainObject.Predmet.ProtustrankaFormatedWithAdress_1"> ASPESA LOGISTIC d.o.o. za trgovinu i usluge, Ulica grada Mainza 13, 10000 Zagreb zastupanog po punomoćniku Lovre Flanjak</derivirana_varijabla>
  </DomainObject.Predmet.ProtustrankaFormatedWithAdress>
  <DomainObject.Predmet.ProtustrankaFormatedWithAdressOIB>
    <izvorni_sadrzaj> ASPESA LOGISTIC d.o.o. za trgovinu i usluge, OIB 10573504969, Ulica grada Mainza 13, 10000 Zagreb zastupanog po punomoćniku Lovre Flanjak</izvorni_sadrzaj>
    <derivirana_varijabla naziv="DomainObject.Predmet.ProtustrankaFormatedWithAdressOIB_1"> ASPESA LOGISTIC d.o.o. za trgovinu i usluge, OIB 10573504969, Ulica grada Mainza 13, 10000 Zagreb zastupanog po punomoćniku Lovre Flanjak</derivirana_varijabla>
  </DomainObject.Predmet.ProtustrankaFormatedWithAdressOIB>
  <DomainObject.Predmet.ProtustrankaWithAdress>
    <izvorni_sadrzaj>ASPESA LOGISTIC d.o.o. za trgovinu i usluge Ulica grada Mainza 13, 10000 Zagreb</izvorni_sadrzaj>
    <derivirana_varijabla naziv="DomainObject.Predmet.ProtustrankaWithAdress_1">ASPESA LOGISTIC d.o.o. za trgovinu i usluge Ulica grada Mainza 13, 10000 Zagreb</derivirana_varijabla>
  </DomainObject.Predmet.ProtustrankaWithAdress>
  <DomainObject.Predmet.ProtustrankaWithAdressOIB>
    <izvorni_sadrzaj>ASPESA LOGISTIC d.o.o. za trgovinu i usluge, OIB 10573504969, Ulica grada Mainza 13, 10000 Zagreb</izvorni_sadrzaj>
    <derivirana_varijabla naziv="DomainObject.Predmet.ProtustrankaWithAdressOIB_1">ASPESA LOGISTIC d.o.o. za trgovinu i usluge, OIB 10573504969, Ulica grada Mainza 13, 10000 Zagreb</derivirana_varijabla>
  </DomainObject.Predmet.ProtustrankaWithAdressOIB>
  <DomainObject.Predmet.ProtustrankaNazivFormated>
    <izvorni_sadrzaj>ASPESA LOGISTIC d.o.o. za trgovinu i usluge</izvorni_sadrzaj>
    <derivirana_varijabla naziv="DomainObject.Predmet.ProtustrankaNazivFormated_1">ASPESA LOGISTIC d.o.o. za trgovinu i usluge</derivirana_varijabla>
  </DomainObject.Predmet.ProtustrankaNazivFormated>
  <DomainObject.Predmet.ProtustrankaNazivFormatedOIB>
    <izvorni_sadrzaj>ASPESA LOGISTIC d.o.o. za trgovinu i usluge, OIB 10573504969</izvorni_sadrzaj>
    <derivirana_varijabla naziv="DomainObject.Predmet.ProtustrankaNazivFormatedOIB_1">ASPESA LOGISTIC d.o.o. za trgovinu i usluge, OIB 10573504969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LOGISTIC d.o.o. za trgovinu i usluge zastupanog po punomoćniku Lovre Flanjak</item>
    </izvorni_sadrzaj>
    <derivirana_varijabla naziv="DomainObject.Predmet.ProtuStrankaListFormated_1">
      <item>ASPESA LOGISTIC d.o.o. za trgovinu i usluge zastupanog po punomoćniku Lovre Flanjak</item>
    </derivirana_varijabla>
  </DomainObject.Predmet.ProtuStrankaListFormated>
  <DomainObject.Predmet.ProtuStrankaListFormatedOIB>
    <izvorni_sadrzaj>
      <item>ASPESA LOGISTIC d.o.o. za trgovinu i usluge, OIB 10573504969 zastupanog po punomoćniku Lovre Flanjak</item>
    </izvorni_sadrzaj>
    <derivirana_varijabla naziv="DomainObject.Predmet.ProtuStrankaListFormatedOIB_1">
      <item>ASPESA LOGISTIC d.o.o. za trgovinu i usluge, OIB 10573504969 zastupanog po punomoćniku Lovre Flanjak</item>
    </derivirana_varijabla>
  </DomainObject.Predmet.ProtuStrankaListFormatedOIB>
  <DomainObject.Predmet.ProtuStrankaListFormatedWithAdress>
    <izvorni_sadrzaj>
      <item>ASPESA LOGISTIC d.o.o. za trgovinu i usluge, Ulica grada Mainza 13, 10000 Zagreb zastupanog po punomoćniku Lovre Flanjak</item>
    </izvorni_sadrzaj>
    <derivirana_varijabla naziv="DomainObject.Predmet.ProtuStrankaListFormatedWithAdress_1">
      <item>ASPESA LOGISTIC d.o.o. za trgovinu i usluge, Ulica grada Mainza 13, 10000 Zagreb zastupanog po punomoćniku Lovre Flanjak</item>
    </derivirana_varijabla>
  </DomainObject.Predmet.ProtuStrankaListFormatedWithAdress>
  <DomainObject.Predmet.ProtuStrankaListFormatedWithAdressOIB>
    <izvorni_sadrzaj>
      <item>ASPESA LOGISTIC d.o.o. za trgovinu i usluge, OIB 10573504969, Ulica grada Mainza 13, 10000 Zagreb zastupanog po punomoćniku Lovre Flanjak</item>
    </izvorni_sadrzaj>
    <derivirana_varijabla naziv="DomainObject.Predmet.ProtuStrankaListFormatedWithAdressOIB_1">
      <item>ASPESA LOGISTIC d.o.o. za trgovinu i usluge, OIB 10573504969, Ulica grada Mainza 13, 10000 Zagreb zastupanog po punomoćniku Lovre Flanjak</item>
    </derivirana_varijabla>
  </DomainObject.Predmet.ProtuStrankaListFormatedWithAdressOIB>
  <DomainObject.Predmet.ProtuStrankaListNazivFormated>
    <izvorni_sadrzaj>
      <item>ASPESA LOGISTIC d.o.o. za trgovinu i usluge</item>
    </izvorni_sadrzaj>
    <derivirana_varijabla naziv="DomainObject.Predmet.ProtuStrankaListNazivFormated_1">
      <item>ASPESA LOGISTIC d.o.o. za trgovinu i usluge</item>
    </derivirana_varijabla>
  </DomainObject.Predmet.ProtuStrankaListNazivFormated>
  <DomainObject.Predmet.ProtuStrankaListNazivFormatedOIB>
    <izvorni_sadrzaj>
      <item>ASPESA LOGISTIC d.o.o. za trgovinu i usluge, OIB 10573504969</item>
    </izvorni_sadrzaj>
    <derivirana_varijabla naziv="DomainObject.Predmet.ProtuStrankaListNazivFormatedOIB_1">
      <item>ASPESA LOGISTIC d.o.o. za trgovinu i usluge, OIB 10573504969</item>
    </derivirana_varijabla>
  </DomainObject.Predmet.ProtuStrankaListNazivFormatedOIB>
  <DomainObject.Predmet.OstaliListFormated>
    <izvorni_sadrzaj>
      <item>Ana Glavaš</item>
      <item>Lovre Flanjak punomoćnik sudionika u postupku ASPESA LOGISTIC d.o.o. za trgovinu i usluge</item>
    </izvorni_sadrzaj>
    <derivirana_varijabla naziv="DomainObject.Predmet.OstaliListFormated_1">
      <item>Ana Glavaš</item>
      <item>Lovre Flanjak punomoćnik sudionika u postupku ASPESA LOGISTIC d.o.o. za trgovinu i usluge</item>
    </derivirana_varijabla>
  </DomainObject.Predmet.OstaliListFormated>
  <DomainObject.Predmet.OstaliListFormatedOIB>
    <izvorni_sadrzaj>
      <item>Ana Glavaš, OIB 49720223169</item>
      <item>Lovre Flanjak, OIB 02296567187 punomoćnik sudionika u postupku ASPESA LOGISTIC d.o.o. za trgovinu i usluge</item>
    </izvorni_sadrzaj>
    <derivirana_varijabla naziv="DomainObject.Predmet.OstaliListFormatedOIB_1">
      <item>Ana Glavaš, OIB 49720223169</item>
      <item>Lovre Flanjak, OIB 02296567187 punomoćnik sudionika u postupku ASPESA LOGISTIC d.o.o. za trgovinu i usluge</item>
    </derivirana_varijabla>
  </DomainObject.Predmet.OstaliListFormatedOIB>
  <DomainObject.Predmet.OstaliListFormatedWithAdress>
    <izvorni_sadrzaj>
      <item>Ana Glavaš, Keseri 4/Z/1, 10250 Ježdovec</item>
      <item>Lovre Flanjak, Bukovačka Cesta 126, 10000 Zagreb punomoćnik sudionika u postupku ASPESA LOGISTIC d.o.o. za trgovinu i usluge</item>
    </izvorni_sadrzaj>
    <derivirana_varijabla naziv="DomainObject.Predmet.OstaliListFormatedWithAdress_1">
      <item>Ana Glavaš, Keseri 4/Z/1, 10250 Ježdovec</item>
      <item>Lovre Flanjak, Bukovačka Cesta 126, 10000 Zagreb punomoćnik sudionika u postupku ASPESA LOGISTIC d.o.o. za trgovinu i usluge</item>
    </derivirana_varijabla>
  </DomainObject.Predmet.OstaliListFormatedWithAdress>
  <DomainObject.Predmet.OstaliListFormatedWithAdressOIB>
    <izvorni_sadrzaj>
      <item>Ana Glavaš, OIB 49720223169, Keseri 4/Z/1, 10250 Ježdovec</item>
      <item>Lovre Flanjak, OIB 02296567187, Bukovačka Cesta 126, 10000 Zagreb punomoćnik sudionika u postupku ASPESA LOGISTIC d.o.o. za trgovinu i usluge</item>
    </izvorni_sadrzaj>
    <derivirana_varijabla naziv="DomainObject.Predmet.OstaliListFormatedWithAdressOIB_1">
      <item>Ana Glavaš, OIB 49720223169, Keseri 4/Z/1, 10250 Ježdovec</item>
      <item>Lovre Flanjak, OIB 02296567187, Bukovačka Cesta 126, 10000 Zagreb punomoćnik sudionika u postupku ASPESA LOGISTIC d.o.o. za trgovinu i usluge</item>
    </derivirana_varijabla>
  </DomainObject.Predmet.OstaliListFormatedWithAdressOIB>
  <DomainObject.Predmet.OstaliListNazivFormated>
    <izvorni_sadrzaj>
      <item>Ana Glavaš</item>
      <item>Lovre Flanjak</item>
    </izvorni_sadrzaj>
    <derivirana_varijabla naziv="DomainObject.Predmet.OstaliListNazivFormated_1">
      <item>Ana Glavaš</item>
      <item>Lovre Flanjak</item>
    </derivirana_varijabla>
  </DomainObject.Predmet.OstaliListNazivFormated>
  <DomainObject.Predmet.OstaliListNazivFormatedOIB>
    <izvorni_sadrzaj>
      <item>Ana Glavaš, OIB 49720223169</item>
      <item>Lovre Flanjak, OIB 02296567187</item>
    </izvorni_sadrzaj>
    <derivirana_varijabla naziv="DomainObject.Predmet.OstaliListNazivFormatedOIB_1">
      <item>Ana Glavaš, OIB 49720223169</item>
      <item>Lovre Flanjak, OIB 02296567187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LOGISTIC d.o.o. za trgovinu i usluge</izvorni_sadrzaj>
    <derivirana_varijabla naziv="DomainObject.Predmet.ProtustrankaIDrugi_1">ASPESA LOGISTIC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LOGISTIC d.o.o. za trgovinu i usluge, OIB 10573504969, Ulica grada Mainza 13, 10000 Zagreb</izvorni_sadrzaj>
    <derivirana_varijabla naziv="DomainObject.Predmet.ProtustrankaIDrugiAdressOIB_1">ASPESA LOGISTIC d.o.o. za trgovinu i usluge, OIB 10573504969, Ulica grada Mainza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St-1304/2017-21</izvorni_sadrzaj>
    <derivirana_varijabla naziv="DomainObject.Predmet.OdlukaRjesenje.Oznaka_1">St-1304/2017-21</derivirana_varijabla>
  </DomainObject.Predmet.OdlukaRjesenje.Oznaka>
  <DomainObject.Predmet.SudioniciListNaziv>
    <izvorni_sadrzaj>
      <item>ASPESA LOGISTIC d.o.o. za trgovinu i usluge</item>
      <item>FINA Regionalni centar Zagreb</item>
      <item>Ana Glavaš</item>
      <item>Lovre Flanjak</item>
    </izvorni_sadrzaj>
    <derivirana_varijabla naziv="DomainObject.Predmet.SudioniciListNaziv_1">
      <item>ASPESA LOGISTIC d.o.o. za trgovinu i usluge</item>
      <item>FINA Regionalni centar Zagreb</item>
      <item>Ana Glavaš</item>
      <item>Lovre Flanjak</item>
    </derivirana_varijabla>
  </DomainObject.Predmet.SudioniciListNaziv>
  <DomainObject.Predmet.SudioniciListAdressOIB>
    <izvorni_sadrzaj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izvorni_sadrzaj>
    <derivirana_varijabla naziv="DomainObject.Predmet.SudioniciListAdressOIB_1"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10573504969</item>
      <item>, OIB 85821130368</item>
      <item>, OIB 49720223169</item>
      <item>, OIB 02296567187</item>
    </izvorni_sadrzaj>
    <derivirana_varijabla naziv="DomainObject.Predmet.SudioniciListNazivOIB_1">
      <item>, OIB 10573504969</item>
      <item>, OIB 85821130368</item>
      <item>, OIB 49720223169</item>
      <item>, OIB 02296567187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D0F34-C583-4ACA-8D79-0E8AE1C7B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313</properties:Words>
  <properties:Characters>1619</properties:Characters>
  <properties:Lines>127</properties:Lines>
  <properties:Paragraphs>27</properties:Paragraphs>
  <properties:TotalTime>505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2018-09-20T08:51:00Z</cp:lastPrinted>
  <dcterms:modified xmlns:xsi="http://www.w3.org/2001/XMLSchema-instance" xsi:type="dcterms:W3CDTF">2018-09-20T08:51:00Z</dcterms:modified>
  <cp:revision>394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(1304-17 (-26) RJ O-Z ST. ISPRAVAK.docx)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