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5fd6" w14:paraId="3745fd6" w:rsidRDefault="00AE649C" w:rsidP="00EB717A" w:rsidR="00AE649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EB717A" w:rsidP="00EB717A" w:rsidR="00EB717A">
      <w:pPr>
        <w:spacing w:after="0"/>
      </w:pPr>
      <w:r>
        <w:t>REPUBLIKA HRVATSKA</w:t>
      </w:r>
    </w:p>
    <w:p w:rsidRDefault="00EB717A" w:rsidP="00EB717A" w:rsidR="00EB717A">
      <w:pPr>
        <w:spacing w:after="0"/>
      </w:pPr>
      <w:r>
        <w:t>Trgovački sud u Varaždinu</w:t>
      </w:r>
    </w:p>
    <w:p w:rsidRDefault="00EB717A" w:rsidP="00EB717A" w:rsidR="00EB717A">
      <w:pPr>
        <w:spacing w:after="0"/>
      </w:pPr>
      <w:r>
        <w:t>Varaždin, Braće Radić br. 2.</w:t>
      </w:r>
    </w:p>
    <w:p w:rsidRDefault="002515FE" w:rsidP="00EB717A" w:rsidR="00CB0EA4">
      <w:pPr>
        <w:spacing w:after="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717A" w:rsidP="00EB717A" w:rsidR="00EB717A">
      <w:pPr>
        <w:spacing w:after="0"/>
      </w:pPr>
    </w:p>
    <w:p w:rsidRDefault="00200CA5" w:rsidP="00EB717A" w:rsidR="00200CA5">
      <w:pPr>
        <w:spacing w:after="0"/>
      </w:pPr>
    </w:p>
    <w:p w:rsidRDefault="00200CA5" w:rsidP="00EB717A" w:rsidR="00200CA5">
      <w:pPr>
        <w:spacing w:after="0"/>
      </w:pPr>
    </w:p>
    <w:p w:rsidRDefault="00EB717A" w:rsidP="00EB717A" w:rsidR="00EB717A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T &amp; H INVEST d.o.o. iz Varaždina, Adolfa </w:t>
      </w:r>
      <w:proofErr w:type="spellStart"/>
      <w:r>
        <w:t>Wisserta</w:t>
      </w:r>
      <w:proofErr w:type="spellEnd"/>
      <w:r>
        <w:t xml:space="preserve"> br. 3/a, OIB: 86546896316, kojeg zastupaju punomoćnici Josip Kozjak i Miroslav Rendić, odvjetnici iz Zajedničkog odvjetničkog ureda Josip Kozjak i Miroslav Rendić, iz Varaždina, Franjevački trg br. 11, za sklapanje </w:t>
      </w:r>
      <w:proofErr w:type="spellStart"/>
      <w:r>
        <w:t>predstečajne</w:t>
      </w:r>
      <w:proofErr w:type="spellEnd"/>
      <w:r>
        <w:t xml:space="preserve"> nagodbe, izvan ročišta 1. veljače 2016. godine, objavljuje sljedeći </w:t>
      </w:r>
    </w:p>
    <w:p w:rsidRDefault="00EB717A" w:rsidP="00EB717A" w:rsidR="00EB717A">
      <w:pPr>
        <w:jc w:val="center"/>
      </w:pPr>
      <w:r>
        <w:t>O    G    L    A    S</w:t>
      </w:r>
    </w:p>
    <w:p w:rsidRDefault="00EB717A" w:rsidP="00EB717A" w:rsidR="00EB717A">
      <w:pPr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T &amp; H INVEST d.o.o. iz Varaždina, Adolfa </w:t>
      </w:r>
      <w:proofErr w:type="spellStart"/>
      <w:r>
        <w:t>Wisserta</w:t>
      </w:r>
      <w:proofErr w:type="spellEnd"/>
      <w:r>
        <w:t xml:space="preserve"> br. 3/a, OIB: 86546896316, kod ovog suda u Varaždinu, Ulica Braće Radić br. 2, soba broj 222, drugi kat, za dan </w:t>
      </w:r>
    </w:p>
    <w:p w:rsidRDefault="00EB717A" w:rsidP="00EB717A" w:rsidR="00EB717A">
      <w:pPr>
        <w:jc w:val="center"/>
        <w:rPr>
          <w:u w:val="single"/>
        </w:rPr>
      </w:pPr>
      <w:r>
        <w:rPr>
          <w:u w:val="single"/>
        </w:rPr>
        <w:t>15. ožujka 2016.  godine  u 13,00 sati.</w:t>
      </w:r>
    </w:p>
    <w:p w:rsidRDefault="00EB717A" w:rsidP="00EB717A" w:rsidR="00EB717A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EB717A" w:rsidP="00EB717A" w:rsidR="00EB717A">
      <w:pPr>
        <w:spacing w:after="0"/>
        <w:jc w:val="both"/>
      </w:pPr>
      <w:r>
        <w:t xml:space="preserve">- predlagatelj-dužnik T &amp; H INVEST d.o.o. iz Varaždina, Adolfa </w:t>
      </w:r>
      <w:proofErr w:type="spellStart"/>
      <w:r>
        <w:t>Wisserta</w:t>
      </w:r>
      <w:proofErr w:type="spellEnd"/>
      <w:r>
        <w:t xml:space="preserve"> br. 3/a, OIB: 86546896316, kojeg zastupaju punomoćnici Josip Kozjak i Miroslav Rendić, odvjetnici iz Zajedničkog odvjetničkog ureda Josip Kozjak i Miroslav Rendić, iz Varaždina, Franjevački trg br. 11,</w:t>
      </w:r>
    </w:p>
    <w:p w:rsidRDefault="00EB717A" w:rsidP="00EB717A" w:rsidR="00EB717A">
      <w:pPr>
        <w:spacing w:after="0"/>
        <w:jc w:val="both"/>
      </w:pPr>
      <w:r>
        <w:t xml:space="preserve"> - vjerovnici koji su prihvatili plan financijskog restrukturiranja.   </w:t>
      </w:r>
    </w:p>
    <w:p w:rsidRDefault="00EB717A" w:rsidP="00EB717A" w:rsidR="00EB717A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EB717A" w:rsidP="00EB717A" w:rsidR="00EB717A">
      <w:pPr>
        <w:spacing w:after="0"/>
        <w:jc w:val="both"/>
      </w:pPr>
    </w:p>
    <w:p w:rsidRDefault="00EB717A" w:rsidP="00EB717A" w:rsidR="00EB717A">
      <w:pPr>
        <w:spacing w:after="0"/>
        <w:jc w:val="both"/>
      </w:pPr>
    </w:p>
    <w:p w:rsidRDefault="00EB717A" w:rsidP="00EB717A" w:rsidR="00EB717A">
      <w:pPr>
        <w:jc w:val="center"/>
      </w:pPr>
      <w:r>
        <w:t>U Varaždinu, 1. veljače 2016. godine.</w:t>
      </w:r>
    </w:p>
    <w:p w:rsidRDefault="00EB717A" w:rsidP="00EB717A" w:rsidR="00EB717A">
      <w:r>
        <w:t xml:space="preserve">                                                                                                             SUDAC : </w:t>
      </w:r>
    </w:p>
    <w:p w:rsidRDefault="00EB717A" w:rsidP="00EB717A" w:rsidR="00EB71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</w:p>
    <w:p w:rsidRDefault="00B35AFD" w:rsidP="00B35AFD" w:rsidR="00B35AFD">
      <w:pPr>
        <w:spacing w:after="0"/>
      </w:pPr>
    </w:p>
    <w:p w:rsidRDefault="00EB717A" w:rsidP="00B35AFD" w:rsidR="00200CA5">
      <w:pPr>
        <w:spacing w:after="0"/>
      </w:pPr>
      <w:bookmarkStart w:name="_GoBack" w:id="0"/>
      <w:bookmarkEnd w:id="0"/>
      <w:r>
        <w:t>DNA :</w:t>
      </w:r>
    </w:p>
    <w:p w:rsidRDefault="00EB717A" w:rsidP="00200CA5" w:rsidR="00EB717A">
      <w:r>
        <w:t>e-oglasna ploča suda,</w:t>
      </w:r>
    </w:p>
    <w:p w:rsidRDefault="00EB717A" w:rsidP="00EB717A" w:rsidR="00DA0242">
      <w:pPr>
        <w:jc w:val="both"/>
      </w:pPr>
      <w:r>
        <w:t>Oglas u FINU – uz dopis, radi objave na web-u,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FE" w:rsidP="00537B78" w:rsidR="002515FE">
      <w:r>
        <w:separator/>
      </w:r>
    </w:p>
  </w:endnote>
  <w:endnote w:id="0" w:type="continuationSeparator">
    <w:p w:rsidRDefault="002515FE" w:rsidP="00537B78" w:rsidR="00251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8446443"/>
      <w:docPartObj>
        <w:docPartGallery w:val="Page Numbers (Bottom of Page)"/>
        <w:docPartUnique/>
      </w:docPartObj>
    </w:sdtPr>
    <w:sdtEndPr/>
    <w:sdtContent>
      <w:p w:rsidRDefault="00EB717A" w:rsidR="00EB717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AFD">
          <w:t>1</w:t>
        </w:r>
        <w:r>
          <w:fldChar w:fldCharType="end"/>
        </w:r>
      </w:p>
    </w:sdtContent>
  </w:sdt>
  <w:p w:rsidRDefault="00EB717A" w:rsidR="00EB71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FE" w:rsidP="00537B78" w:rsidR="002515FE">
      <w:r>
        <w:separator/>
      </w:r>
    </w:p>
  </w:footnote>
  <w:footnote w:id="0" w:type="continuationSeparator">
    <w:p w:rsidRDefault="002515FE" w:rsidP="00537B78" w:rsidR="00251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17A" w:rsidR="008333A9">
    <w:pPr>
      <w:pStyle w:val="Zaglavlje"/>
    </w:pPr>
    <w:r>
      <w:rPr>
        <w:rStyle w:val="PozadinaSvijetloCrvena"/>
        <w:shd w:fill="auto" w:color="auto" w:val="clear"/>
      </w:rPr>
      <w:t>POSL. BROJ : 6 St-16/16-3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CA5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5FE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7DE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AF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1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4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St-16/2016-3</izvorni_sadrzaj>
    <derivirana_varijabla naziv="DomainObject.Oznaka_1">St-16/2016-3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T&amp;H invest društvo s ograničenom odgovornošću za proizvodnju, istraživanja i usluge</izvorni_sadrzaj>
    <derivirana_varijabla naziv="DomainObject.Predmet.StrankaFormated_1">  T&amp;H invest društvo s ograničenom odgovornošću za proizvodnju, istraživanja i usluge</derivirana_varijabla>
  </DomainObject.Predmet.StrankaFormated>
  <DomainObject.Predmet.StrankaFormatedOIB>
    <izvorni_sadrzaj>  T&amp;H invest društvo s ograničenom odgovornošću za proizvodnju, istraživanja i usluge, OIB 86546896316</izvorni_sadrzaj>
    <derivirana_varijabla naziv="DomainObject.Predmet.StrankaFormatedOIB_1">  T&amp;H invest društvo s ograničenom odgovornošću za proizvodnju, istraživanja i usluge, OIB 86546896316</derivirana_varijabla>
  </DomainObject.Predmet.StrankaFormatedOIB>
  <DomainObject.Predmet.StrankaFormatedWithAdress>
    <izvorni_sadrzaj> T&amp;H invest društvo s ograničenom odgovornošću za proizvodnju, istraživanja i usluge, Adolfa Wisserta 3/a, 42000 Varaždin</izvorni_sadrzaj>
    <derivirana_varijabla naziv="DomainObject.Predmet.StrankaFormatedWithAdress_1"> T&amp;H invest društvo s ograničenom odgovornošću za proizvodnju, istraživanja i usluge, Adolfa Wisserta 3/a, 42000 Varaždin</derivirana_varijabla>
  </DomainObject.Predmet.StrankaFormatedWithAdress>
  <DomainObject.Predmet.StrankaFormatedWithAdressOIB>
    <izvorni_sadrzaj> T&amp;H invest društvo s ograničenom odgovornošću za proizvodnju, istraživanja i usluge, OIB 86546896316, Adolfa Wisserta 3/a, 42000 Varaždin</izvorni_sadrzaj>
    <derivirana_varijabla naziv="DomainObject.Predmet.StrankaFormatedWithAdressOIB_1"> T&amp;H invest društvo s ograničenom odgovornošću za proizvodnju, istraživanja i usluge, OIB 86546896316, Adolfa Wisserta 3/a, 42000 Varaždin</derivirana_varijabla>
  </DomainObject.Predmet.StrankaFormatedWithAdressOIB>
  <DomainObject.Predmet.StrankaWithAdress>
    <izvorni_sadrzaj>T&amp;H invest društvo s ograničenom odgovornošću za proizvodnju, istraživanja i usluge Adolfa Wisserta 3/a,42000 Varaždin</izvorni_sadrzaj>
    <derivirana_varijabla naziv="DomainObject.Predmet.StrankaWithAdress_1">T&amp;H invest društvo s ograničenom odgovornošću za proizvodnju, istraživanja i usluge Adolfa Wisserta 3/a,42000 Varaždin</derivirana_varijabla>
  </DomainObject.Predmet.StrankaWithAdress>
  <DomainObject.Predmet.StrankaWithAdressOIB>
    <izvorni_sadrzaj>T&amp;H invest društvo s ograničenom odgovornošću za proizvodnju, istraživanja i usluge, OIB 86546896316, Adolfa Wisserta 3/a,42000 Varaždin</izvorni_sadrzaj>
    <derivirana_varijabla naziv="DomainObject.Predmet.StrankaWithAdressOIB_1">T&amp;H invest društvo s ograničenom odgovornošću za proizvodnju, istraživanja i usluge, OIB 86546896316, Adolfa Wisserta 3/a,42000 Varaždin</derivirana_varijabla>
  </DomainObject.Predmet.StrankaWithAdressOIB>
  <DomainObject.Predmet.StrankaNazivFormated>
    <izvorni_sadrzaj>T&amp;H invest društvo s ograničenom odgovornošću za proizvodnju, istraživanja i usluge</izvorni_sadrzaj>
    <derivirana_varijabla naziv="DomainObject.Predmet.StrankaNazivFormated_1">T&amp;H invest društvo s ograničenom odgovornošću za proizvodnju, istraživanja i usluge</derivirana_varijabla>
  </DomainObject.Predmet.StrankaNazivFormated>
  <DomainObject.Predmet.StrankaNazivFormatedOIB>
    <izvorni_sadrzaj>T&amp;H invest društvo s ograničenom odgovornošću za proizvodnju, istraživanja i usluge, OIB 86546896316</izvorni_sadrzaj>
    <derivirana_varijabla naziv="DomainObject.Predmet.StrankaNazivFormatedOIB_1">T&amp;H invest društvo s ograničenom odgovornošću za proizvodnju, istraživanja i usluge, OIB 86546896316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467348821.08</izvorni_sadrzaj>
    <derivirana_varijabla naziv="DomainObject.Predmet.TrenutnaVrijednost_1">467348821.08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T&amp;H invest društvo s ograničenom odgovornošću za proizvodnju, istraživanja i usluge</item>
    </izvorni_sadrzaj>
    <derivirana_varijabla naziv="DomainObject.Predmet.StrankaListFormated_1">
      <item>T&amp;H invest društvo s ograničenom odgovornošću za proizvodnju, istraživanja i usluge</item>
    </derivirana_varijabla>
  </DomainObject.Predmet.StrankaListFormated>
  <DomainObject.Predmet.StrankaListFormatedOIB>
    <izvorni_sadrzaj>
      <item>T&amp;H invest društvo s ograničenom odgovornošću za proizvodnju, istraživanja i usluge, OIB 86546896316</item>
    </izvorni_sadrzaj>
    <derivirana_varijabla naziv="DomainObject.Predmet.StrankaListFormatedOIB_1">
      <item>T&amp;H invest društvo s ograničenom odgovornošću za proizvodnju, istraživanja i usluge, OIB 86546896316</item>
    </derivirana_varijabla>
  </DomainObject.Predmet.StrankaListFormatedOIB>
  <DomainObject.Predmet.StrankaListFormatedWithAdress>
    <izvorni_sadrzaj>
      <item>T&amp;H invest društvo s ograničenom odgovornošću za proizvodnju, istraživanja i usluge, Adolfa Wisserta 3/a, 42000 Varaždin</item>
    </izvorni_sadrzaj>
    <derivirana_varijabla naziv="DomainObject.Predmet.StrankaListFormatedWithAdress_1">
      <item>T&amp;H invest društvo s ograničenom odgovornošću za proizvodnju, istraživanja i usluge, Adolfa Wisserta 3/a, 42000 Varaždin</item>
    </derivirana_varijabla>
  </DomainObject.Predmet.StrankaListFormatedWithAdress>
  <DomainObject.Predmet.StrankaListFormatedWithAdressOIB>
    <izvorni_sadrzaj>
      <item>T&amp;H invest društvo s ograničenom odgovornošću za proizvodnju, istraživanja i usluge, OIB 86546896316, Adolfa Wisserta 3/a, 42000 Varaždin</item>
    </izvorni_sadrzaj>
    <derivirana_varijabla naziv="DomainObject.Predmet.StrankaListFormatedWithAdressOIB_1">
      <item>T&amp;H invest društvo s ograničenom odgovornošću za proizvodnju, istraživanja i usluge, OIB 86546896316, Adolfa Wisserta 3/a, 42000 Varaždin</item>
    </derivirana_varijabla>
  </DomainObject.Predmet.StrankaListFormatedWithAdressOIB>
  <DomainObject.Predmet.StrankaListNazivFormated>
    <izvorni_sadrzaj>
      <item>T&amp;H invest društvo s ograničenom odgovornošću za proizvodnju, istraživanja i usluge</item>
    </izvorni_sadrzaj>
    <derivirana_varijabla naziv="DomainObject.Predmet.StrankaListNazivFormated_1">
      <item>T&amp;H invest društvo s ograničenom odgovornošću za proizvodnju, istraživanja i usluge</item>
    </derivirana_varijabla>
  </DomainObject.Predmet.StrankaListNazivFormated>
  <DomainObject.Predmet.StrankaListNazivFormatedOIB>
    <izvorni_sadrzaj>
      <item>T&amp;H invest društvo s ograničenom odgovornošću za proizvodnju, istraživanja i usluge, OIB 86546896316</item>
    </izvorni_sadrzaj>
    <derivirana_varijabla naziv="DomainObject.Predmet.StrankaListNazivFormatedOIB_1">
      <item>T&amp;H invest društvo s ograničenom odgovornošću za proizvodnju, istraživanja i usluge, OIB 86546896316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Miroslav Rendić, odvj.</item>
      <item>Tomislav Đuričin</item>
    </izvorni_sadrzaj>
    <derivirana_varijabla naziv="DomainObject.Predmet.OstaliListFormated_1">
      <item>Sudski registar</item>
      <item>Miroslav Rendić, odvj.</item>
      <item>Tomislav Đuričin</item>
    </derivirana_varijabla>
  </DomainObject.Predmet.OstaliListFormated>
  <DomainObject.Predmet.OstaliListFormatedOIB>
    <izvorni_sadrzaj>
      <item>Sudski registar</item>
      <item>Miroslav Rendić, odvj.</item>
      <item>Tomislav Đuričin, OIB 01733609458</item>
    </izvorni_sadrzaj>
    <derivirana_varijabla naziv="DomainObject.Predmet.OstaliListFormatedOIB_1">
      <item>Sudski registar</item>
      <item>Miroslav Rendić, odvj.</item>
      <item>Tomislav Đuričin, OIB 01733609458</item>
    </derivirana_varijabla>
  </DomainObject.Predmet.OstaliListFormatedOIB>
  <DomainObject.Predmet.OstaliListFormatedWithAdress>
    <izvorni_sadrzaj>
      <item>Sudski registar</item>
      <item>Miroslav Rendić, odvj., Franjevački trg 11, 42000 Varaždin</item>
      <item>Tomislav Đuričin, Dravska Poljana 1, 42000 Varaždin</item>
    </izvorni_sadrzaj>
    <derivirana_varijabla naziv="DomainObject.Predmet.OstaliListFormatedWithAdress_1">
      <item>Sudski registar</item>
      <item>Miroslav Rendić, odvj., Franjevački trg 11, 42000 Varaždin</item>
      <item>Tomislav Đuričin, Dravska Poljana 1, 42000 Varaždin</item>
    </derivirana_varijabla>
  </DomainObject.Predmet.OstaliListFormatedWithAdress>
  <DomainObject.Predmet.OstaliListFormatedWithAdressOIB>
    <izvorni_sadrzaj>
      <item>Sudski registar</item>
      <item>Miroslav Rendić, odvj., Franjevački trg 11, 42000 Varaždin</item>
      <item>Tomislav Đuričin, OIB 01733609458, Dravska Poljana 1, 42000 Varaždin</item>
    </izvorni_sadrzaj>
    <derivirana_varijabla naziv="DomainObject.Predmet.OstaliListFormatedWithAdressOIB_1">
      <item>Sudski registar</item>
      <item>Miroslav Rendić, odvj., Franjevački trg 11, 42000 Varaždin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Miroslav Rendić, odvj.</item>
      <item>Tomislav Đuričin</item>
    </izvorni_sadrzaj>
    <derivirana_varijabla naziv="DomainObject.Predmet.OstaliListNazivFormated_1">
      <item>Sudski registar</item>
      <item>Miroslav Rendić, odvj.</item>
      <item>Tomislav Đuričin</item>
    </derivirana_varijabla>
  </DomainObject.Predmet.OstaliListNazivFormated>
  <DomainObject.Predmet.OstaliListNazivFormatedOIB>
    <izvorni_sadrzaj>
      <item>Sudski registar</item>
      <item>Miroslav Rendić, odvj.</item>
      <item>Tomislav Đuričin, OIB 01733609458</item>
    </izvorni_sadrzaj>
    <derivirana_varijabla naziv="DomainObject.Predmet.OstaliListNazivFormatedOIB_1">
      <item>Sudski registar</item>
      <item>Miroslav Rendić, odvj.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St-16/2016-3</izvorni_sadrzaj>
    <derivirana_varijabla naziv="DomainObject.PoslovniBrojDokumenta_1">St-16/2016-3</derivirana_varijabla>
  </DomainObject.PoslovniBrojDokumenta>
  <DomainObject.Predmet.StrankaIDrugi>
    <izvorni_sadrzaj>T&amp;H invest društvo s ograničenom odgovornošću za proizvodnju, istraživanja i usluge</izvorni_sadrzaj>
    <derivirana_varijabla naziv="DomainObject.Predmet.StrankaIDrugi_1">T&amp;H invest društvo s ograničenom odgovornošću za proizvodnju, istraživanja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T&amp;H invest društvo s ograničenom odgovornošću za proizvodnju, istraživanja i usluge, OIB 86546896316, Adolfa Wisserta 3/a, 42000 Varaždin</izvorni_sadrzaj>
    <derivirana_varijabla naziv="DomainObject.Predmet.StrankaIDrugiAdressOIB_1">T&amp;H invest društvo s ograničenom odgovornošću za proizvodnju, istraživanja i usluge, OIB 86546896316, Adolfa Wisserta 3/a,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T&amp;H invest društvo s ograničenom odgovornošću za proizvodnju, istraživanja i usluge</item>
      <item>Sudski registar</item>
      <item>Miroslav Rendić, odvj.</item>
      <item>Tomislav Đuričin</item>
    </izvorni_sadrzaj>
    <derivirana_varijabla naziv="DomainObject.Predmet.SudioniciListNaziv_1">
      <item>T&amp;H invest društvo s ograničenom odgovornošću za proizvodnju, istraživanja i usluge</item>
      <item>Sudski registar</item>
      <item>Miroslav Rendić, odvj.</item>
      <item>Tomislav Đuričin</item>
    </derivirana_varijabla>
  </DomainObject.Predmet.SudioniciListNaziv>
  <DomainObject.Predmet.SudioniciListAdressOIB>
    <izvorni_sadrzaj>
      <item>T&amp;H invest društvo s ograničenom odgovornošću za proizvodnju, istraživanja i usluge, OIB 86546896316, Adolfa Wisserta 3/a,42000 Varaždin</item>
      <item>Sudski registar</item>
      <item>Miroslav Rendić, odvj., Franjevački trg 11,42000 Varaždin</item>
      <item>Tomislav Đuričin, OIB 01733609458, Dravska Poljana 1,42000 Varaždin</item>
    </izvorni_sadrzaj>
    <derivirana_varijabla naziv="DomainObject.Predmet.SudioniciListAdressOIB_1">
      <item>T&amp;H invest društvo s ograničenom odgovornošću za proizvodnju, istraživanja i usluge, OIB 86546896316, Adolfa Wisserta 3/a,42000 Varaždin</item>
      <item>Sudski registar</item>
      <item>Miroslav Rendić, odvj., Franjevački trg 11,42000 Varaždin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ACDDE-0C4C-4735-B3AD-F0A62195C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1407</properties:Characters>
  <properties:Lines>38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2016-02-01T10:57:00Z</cp:lastPrinted>
  <dcterms:modified xmlns:xsi="http://www.w3.org/2001/XMLSchema-instance" xsi:type="dcterms:W3CDTF">2016-02-01T11:11:00Z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