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6c25" w14:paraId="ab16c25" w:rsidRDefault="00637444" w:rsidP="00637444" w:rsidR="00637444" w:rsidRPr="00135A2F">
      <w:pPr>
        <w:jc w:val="right"/>
        <w15:collapsed w:val="false"/>
        <w:rPr>
          <w:color w:val="FF0000"/>
        </w:rPr>
      </w:pPr>
      <w:bookmarkStart w:name="_GoBack" w:id="0"/>
      <w:bookmarkEnd w:id="0"/>
      <w:r>
        <w:t xml:space="preserve">Poslovni broj: </w:t>
      </w:r>
      <w:r w:rsidR="00740000">
        <w:t>5 St-</w:t>
      </w:r>
      <w:r w:rsidR="00BE425A" w:rsidRPr="00BE425A">
        <w:t>983/16-3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3E1F2D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</w:t>
      </w:r>
      <w:r w:rsidRPr="003E1F2D">
        <w:t>Podružnica Varaždin, Augusta Cesarca 2, Varaždin</w:t>
      </w:r>
      <w:r w:rsidR="00637444" w:rsidRPr="003E1F2D">
        <w:t>, za pokretanje skraćenog stečajnog postupka protiv</w:t>
      </w:r>
      <w:r w:rsidR="00852A7C" w:rsidRPr="003E1F2D">
        <w:t xml:space="preserve"> dužnika</w:t>
      </w:r>
      <w:r w:rsidR="008338F1" w:rsidRPr="003E1F2D">
        <w:t xml:space="preserve"> </w:t>
      </w:r>
      <w:r w:rsidR="003E1F2D" w:rsidRPr="003E1F2D">
        <w:t>A GRUPA d.o.o., J. Š. Slavenskog 17, Nedelišće, OIB</w:t>
      </w:r>
      <w:r w:rsidR="00D742A7">
        <w:t>: 39013513561, dana 29</w:t>
      </w:r>
      <w:r w:rsidR="003E1F2D" w:rsidRPr="003E1F2D">
        <w:t>. kolovoza 2016.</w:t>
      </w:r>
      <w:r w:rsidR="00AF2C11" w:rsidRPr="003E1F2D">
        <w:t xml:space="preserve"> godine</w:t>
      </w:r>
      <w:r w:rsidR="00CB6C18" w:rsidRPr="003E1F2D">
        <w:t xml:space="preserve"> temeljem čl.</w:t>
      </w:r>
      <w:r w:rsidRPr="003E1F2D">
        <w:t xml:space="preserve"> </w:t>
      </w:r>
      <w:r w:rsidR="00CB6C18" w:rsidRPr="003E1F2D">
        <w:t>430</w:t>
      </w:r>
      <w:r w:rsidR="0055592E" w:rsidRPr="003E1F2D">
        <w:t>.</w:t>
      </w:r>
      <w:r w:rsidR="00CB6C18" w:rsidRPr="003E1F2D">
        <w:t xml:space="preserve"> Stečajnog zakona („Narodne novine“ 71/15, u daljnjem tekstu SZ) objavljuje sljedeći</w:t>
      </w:r>
    </w:p>
    <w:p w:rsidRDefault="00CB6C18" w:rsidP="00CB6C18" w:rsidR="00CB6C18" w:rsidRPr="003E1F2D">
      <w:pPr>
        <w:jc w:val="center"/>
      </w:pPr>
    </w:p>
    <w:p w:rsidRDefault="00CB6C18" w:rsidP="00CB6C18" w:rsidR="00CB6C18" w:rsidRPr="003E1F2D">
      <w:pPr>
        <w:jc w:val="center"/>
      </w:pPr>
      <w:r w:rsidRPr="003E1F2D">
        <w:t>OGLAS</w:t>
      </w:r>
    </w:p>
    <w:p w:rsidRDefault="00D60907" w:rsidR="00D60907" w:rsidRPr="003E1F2D"/>
    <w:p w:rsidRDefault="00D60907" w:rsidP="00D60907" w:rsidR="00CB6C18" w:rsidRPr="003E1F2D">
      <w:pPr>
        <w:jc w:val="both"/>
      </w:pPr>
      <w:r w:rsidRPr="003E1F2D">
        <w:t>I/</w:t>
      </w:r>
      <w:r w:rsidRPr="003E1F2D">
        <w:tab/>
      </w:r>
      <w:r w:rsidR="00CB6C18" w:rsidRPr="003E1F2D">
        <w:t>Utvrđuje se da ukupni iznos evidentiranog duga dužnika</w:t>
      </w:r>
      <w:r w:rsidR="00560431" w:rsidRPr="003E1F2D">
        <w:t xml:space="preserve"> </w:t>
      </w:r>
      <w:r w:rsidR="003E1F2D" w:rsidRPr="003E1F2D">
        <w:t>A GRUPA d.o.o., J. Š. Slavenskog 17, Nedelišće, OIB: 39013513561</w:t>
      </w:r>
      <w:r w:rsidR="00740000" w:rsidRPr="003E1F2D">
        <w:t xml:space="preserve">, </w:t>
      </w:r>
      <w:r w:rsidR="00CB6C18" w:rsidRPr="003E1F2D">
        <w:t xml:space="preserve">iznosi </w:t>
      </w:r>
      <w:r w:rsidR="003E1F2D" w:rsidRPr="003E1F2D">
        <w:t>6.302,15</w:t>
      </w:r>
      <w:r w:rsidR="0010211E" w:rsidRPr="003E1F2D">
        <w:t xml:space="preserve"> </w:t>
      </w:r>
      <w:r w:rsidR="00CB6C18" w:rsidRPr="003E1F2D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560431">
        <w:t xml:space="preserve"> </w:t>
      </w:r>
      <w:r w:rsidR="003E1F2D">
        <w:t>Andreja Ribarić, J. Š. Slavenskog 17, OIB: 80006243475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742A7">
        <w:t>29</w:t>
      </w:r>
      <w:r w:rsidR="003E1F2D" w:rsidRPr="003E1F2D">
        <w:t>. kolovoza</w:t>
      </w:r>
      <w:r w:rsidR="00740000" w:rsidRPr="003E1F2D">
        <w:t xml:space="preserve"> </w:t>
      </w:r>
      <w:r w:rsidR="00740000">
        <w:t>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  <w:r w:rsidR="00C21EC6">
        <w:t>, v.r.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63A" w:rsidR="00BB563A">
      <w:r>
        <w:separator/>
      </w:r>
    </w:p>
  </w:endnote>
  <w:endnote w:id="0" w:type="continuationSeparator">
    <w:p w:rsidRDefault="00BB563A" w:rsidR="00BB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63A" w:rsidR="00BB563A">
      <w:r>
        <w:separator/>
      </w:r>
    </w:p>
  </w:footnote>
  <w:footnote w:id="0" w:type="continuationSeparator">
    <w:p w:rsidRDefault="00BB563A" w:rsidR="00BB56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0F227D"/>
    <w:rsid w:val="0010211E"/>
    <w:rsid w:val="0011336F"/>
    <w:rsid w:val="001159F0"/>
    <w:rsid w:val="00121DEA"/>
    <w:rsid w:val="00125406"/>
    <w:rsid w:val="00135A2F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253A"/>
    <w:rsid w:val="003074E6"/>
    <w:rsid w:val="00324220"/>
    <w:rsid w:val="00327690"/>
    <w:rsid w:val="00352165"/>
    <w:rsid w:val="003A46E1"/>
    <w:rsid w:val="003A7C72"/>
    <w:rsid w:val="003E1F2D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563A"/>
    <w:rsid w:val="00BB6955"/>
    <w:rsid w:val="00BC2E00"/>
    <w:rsid w:val="00BE425A"/>
    <w:rsid w:val="00BF5CAE"/>
    <w:rsid w:val="00C07FA4"/>
    <w:rsid w:val="00C14471"/>
    <w:rsid w:val="00C15721"/>
    <w:rsid w:val="00C21EC6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E3A25"/>
    <w:rsid w:val="00CF7EB7"/>
    <w:rsid w:val="00D07E0B"/>
    <w:rsid w:val="00D10EDA"/>
    <w:rsid w:val="00D27A4B"/>
    <w:rsid w:val="00D47733"/>
    <w:rsid w:val="00D60907"/>
    <w:rsid w:val="00D65681"/>
    <w:rsid w:val="00D65D0F"/>
    <w:rsid w:val="00D65E3F"/>
    <w:rsid w:val="00D742A7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GRUPA društvo s ograničenom odgovornošću za trgovinu i usluge</izvorni_sadrzaj>
    <derivirana_varijabla naziv="DomainObject.Predmet.ProtustrankaFormated_1">  A GRUPA društvo s ograničenom odgovornošću za trgovinu i usluge</derivirana_varijabla>
  </DomainObject.Predmet.ProtustrankaFormated>
  <DomainObject.Predmet.ProtustrankaFormatedOIB>
    <izvorni_sadrzaj>  A GRUPA društvo s ograničenom odgovornošću za trgovinu i usluge, OIB 39013513561</izvorni_sadrzaj>
    <derivirana_varijabla naziv="DomainObject.Predmet.ProtustrankaFormatedOIB_1">  A GRUPA društvo s ograničenom odgovornošću za trgovinu i usluge, OIB 39013513561</derivirana_varijabla>
  </DomainObject.Predmet.ProtustrankaFormatedOIB>
  <DomainObject.Predmet.ProtustrankaFormatedWithAdress>
    <izvorni_sadrzaj> A GRUPA društvo s ograničenom odgovornošću za trgovinu i usluge, J.Š.Slavenskog 17, 40000 Nedelišće</izvorni_sadrzaj>
    <derivirana_varijabla naziv="DomainObject.Predmet.ProtustrankaFormatedWithAdress_1"> A GRUPA društvo s ograničenom odgovornošću za trgovinu i usluge, J.Š.Slavenskog 17, 40000 Nedelišće</derivirana_varijabla>
  </DomainObject.Predmet.ProtustrankaFormatedWithAdress>
  <DomainObject.Predmet.ProtustrankaFormatedWithAdressOIB>
    <izvorni_sadrzaj> A GRUPA društvo s ograničenom odgovornošću za trgovinu i usluge, OIB 39013513561, J.Š.Slavenskog 17, 40000 Nedelišće</izvorni_sadrzaj>
    <derivirana_varijabla naziv="DomainObject.Predmet.ProtustrankaFormatedWithAdressOIB_1"> A GRUPA društvo s ograničenom odgovornošću za trgovinu i usluge, OIB 39013513561, J.Š.Slavenskog 17, 40000 Nedelišće</derivirana_varijabla>
  </DomainObject.Predmet.ProtustrankaFormatedWithAdressOIB>
  <DomainObject.Predmet.ProtustrankaWithAdress>
    <izvorni_sadrzaj>A GRUPA društvo s ograničenom odgovornošću za trgovinu i usluge J.Š.Slavenskog 17, 40000 Nedelišće</izvorni_sadrzaj>
    <derivirana_varijabla naziv="DomainObject.Predmet.ProtustrankaWithAdress_1">A GRUPA društvo s ograničenom odgovornošću za trgovinu i usluge J.Š.Slavenskog 17, 40000 Nedelišće</derivirana_varijabla>
  </DomainObject.Predmet.ProtustrankaWithAdress>
  <DomainObject.Predmet.ProtustrankaWithAdressOIB>
    <izvorni_sadrzaj>A GRUPA društvo s ograničenom odgovornošću za trgovinu i usluge, OIB 39013513561, J.Š.Slavenskog 17, 40000 Nedelišće</izvorni_sadrzaj>
    <derivirana_varijabla naziv="DomainObject.Predmet.ProtustrankaWithAdressOIB_1">A GRUPA društvo s ograničenom odgovornošću za trgovinu i usluge, OIB 39013513561, J.Š.Slavenskog 17, 40000 Nedelišće</derivirana_varijabla>
  </DomainObject.Predmet.ProtustrankaWithAdressOIB>
  <DomainObject.Predmet.ProtustrankaNazivFormated>
    <izvorni_sadrzaj>A GRUPA društvo s ograničenom odgovornošću za trgovinu i usluge</izvorni_sadrzaj>
    <derivirana_varijabla naziv="DomainObject.Predmet.ProtustrankaNazivFormated_1">A GRUPA društvo s ograničenom odgovornošću za trgovinu i usluge</derivirana_varijabla>
  </DomainObject.Predmet.ProtustrankaNazivFormated>
  <DomainObject.Predmet.ProtustrankaNazivFormatedOIB>
    <izvorni_sadrzaj>A GRUPA društvo s ograničenom odgovornošću za trgovinu i usluge, OIB 39013513561</izvorni_sadrzaj>
    <derivirana_varijabla naziv="DomainObject.Predmet.ProtustrankaNazivFormatedOIB_1">A GRUPA društvo s ograničenom odgovornošću za trgovinu i usluge, OIB 39013513561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6302.15</izvorni_sadrzaj>
    <derivirana_varijabla naziv="DomainObject.Predmet.TrenutnaVrijednost_1">6302.15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 GRUPA društvo s ograničenom odgovornošću za trgovinu i usluge</item>
    </izvorni_sadrzaj>
    <derivirana_varijabla naziv="DomainObject.Predmet.ProtuStrankaListFormated_1">
      <item>A GRUPA društvo s ograničenom odgovornošću za trgovinu i usluge</item>
    </derivirana_varijabla>
  </DomainObject.Predmet.ProtuStrankaListFormated>
  <DomainObject.Predmet.ProtuStrankaListFormatedOIB>
    <izvorni_sadrzaj>
      <item>A GRUPA društvo s ograničenom odgovornošću za trgovinu i usluge, OIB 39013513561</item>
    </izvorni_sadrzaj>
    <derivirana_varijabla naziv="DomainObject.Predmet.ProtuStrankaListFormatedOIB_1">
      <item>A GRUPA društvo s ograničenom odgovornošću za trgovinu i usluge, OIB 39013513561</item>
    </derivirana_varijabla>
  </DomainObject.Predmet.ProtuStrankaListFormatedOIB>
  <DomainObject.Predmet.ProtuStrankaListFormatedWithAdress>
    <izvorni_sadrzaj>
      <item>A GRUPA društvo s ograničenom odgovornošću za trgovinu i usluge, J.Š.Slavenskog 17, 40000 Nedelišće</item>
    </izvorni_sadrzaj>
    <derivirana_varijabla naziv="DomainObject.Predmet.ProtuStrankaListFormatedWithAdress_1">
      <item>A GRUPA društvo s ograničenom odgovornošću za trgovinu i usluge, J.Š.Slavenskog 17, 40000 Nedelišće</item>
    </derivirana_varijabla>
  </DomainObject.Predmet.ProtuStrankaListFormatedWithAdress>
  <DomainObject.Predmet.ProtuStrankaListFormatedWithAdressOIB>
    <izvorni_sadrzaj>
      <item>A GRUPA društvo s ograničenom odgovornošću za trgovinu i usluge, OIB 39013513561, J.Š.Slavenskog 17, 40000 Nedelišće</item>
    </izvorni_sadrzaj>
    <derivirana_varijabla naziv="DomainObject.Predmet.ProtuStrankaListFormatedWithAdressOIB_1">
      <item>A GRUPA društvo s ograničenom odgovornošću za trgovinu i usluge, OIB 39013513561, J.Š.Slavenskog 17, 40000 Nedelišće</item>
    </derivirana_varijabla>
  </DomainObject.Predmet.ProtuStrankaListFormatedWithAdressOIB>
  <DomainObject.Predmet.ProtuStrankaListNazivFormated>
    <izvorni_sadrzaj>
      <item>A GRUPA društvo s ograničenom odgovornošću za trgovinu i usluge</item>
    </izvorni_sadrzaj>
    <derivirana_varijabla naziv="DomainObject.Predmet.ProtuStrankaListNazivFormated_1">
      <item>A GRUPA društvo s ograničenom odgovornošću za trgovinu i usluge</item>
    </derivirana_varijabla>
  </DomainObject.Predmet.ProtuStrankaListNazivFormated>
  <DomainObject.Predmet.ProtuStrankaListNazivFormatedOIB>
    <izvorni_sadrzaj>
      <item>A GRUPA društvo s ograničenom odgovornošću za trgovinu i usluge, OIB 39013513561</item>
    </izvorni_sadrzaj>
    <derivirana_varijabla naziv="DomainObject.Predmet.ProtuStrankaListNazivFormatedOIB_1">
      <item>A GRUPA društvo s ograničenom odgovornošću za trgovinu i usluge, OIB 39013513561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 GRUPA društvo s ograničenom odgovornošću za trgovinu i usluge</izvorni_sadrzaj>
    <derivirana_varijabla naziv="DomainObject.Predmet.ProtustrankaIDrugi_1">A GRUPA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 GRUPA društvo s ograničenom odgovornošću za trgovinu i usluge, OIB 39013513561, J.Š.Slavenskog 17, 40000 Nedelišće</izvorni_sadrzaj>
    <derivirana_varijabla naziv="DomainObject.Predmet.ProtustrankaIDrugiAdressOIB_1">A GRUPA društvo s ograničenom odgovornošću za trgovinu i usluge, OIB 39013513561, J.Š.Slavenskog 17,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 GRUPA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A GRUPA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 GRUPA društvo s ograničenom odgovornošću za trgovinu i usluge, OIB 39013513561, J.Š.Slavenskog 17,40000 Nedelišće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 GRUPA društvo s ograničenom odgovornošću za trgovinu i usluge, OIB 39013513561, J.Š.Slavenskog 17,40000 Nedelišće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39013513561</item>
      <item>, OIB null</item>
      <item>, OIB null</item>
    </izvorni_sadrzaj>
    <derivirana_varijabla naziv="DomainObject.Predmet.SudioniciListNazivOIB_1">
      <item>, OIB 85821130368</item>
      <item>, OIB 39013513561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94D1D-6A49-49F9-A7A9-5C080C5D3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1859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2016-08-26T10:32:00Z</dcterms:created>
  <dc:creator>Ljubica Makovec</dc:creator>
  <cp:lastModifiedBy>Valentina Kolar</cp:lastModifiedBy>
  <cp:lastPrinted>2016-08-26T10:37:00Z</cp:lastPrinted>
  <dcterms:modified xmlns:xsi="http://www.w3.org/2001/XMLSchema-instance" xsi:type="dcterms:W3CDTF">2016-08-29T10:11:00Z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