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b762" w14:paraId="8abb762" w:rsidRDefault="003B143D" w:rsidP="003B143D" w:rsidR="003B143D">
      <w:pPr>
        <w:jc w:val="right"/>
        <w15:collapsed w:val="false"/>
      </w:pPr>
      <w:bookmarkStart w:name="_GoBack" w:id="0"/>
      <w:bookmarkEnd w:id="0"/>
      <w:r>
        <w:t>13 St-</w:t>
      </w:r>
      <w:r w:rsidR="00D22E01">
        <w:t>335/12-101</w:t>
      </w:r>
    </w:p>
    <w:p w:rsidRDefault="003B143D" w:rsidP="003B143D" w:rsidR="003B143D">
      <w:pPr>
        <w:jc w:val="right"/>
      </w:pPr>
    </w:p>
    <w:p w:rsidRDefault="003B143D" w:rsidP="003B143D" w:rsidR="003B143D">
      <w:r>
        <w:rPr>
          <w:rStyle w:val="Naglaeno"/>
        </w:rPr>
        <w:t xml:space="preserve">             </w:t>
      </w:r>
      <w:r w:rsidR="0049536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143D" w:rsidP="003B143D" w:rsidR="003B143D" w:rsidRPr="00D21A2C"/>
    <w:p w:rsidRDefault="003B143D" w:rsidP="003B143D" w:rsidR="003B143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B143D" w:rsidP="003B143D" w:rsidR="003B143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B143D" w:rsidP="003B143D" w:rsidR="003B143D"/>
    <w:p w:rsidRDefault="000A0C6D" w:rsidP="003B143D" w:rsidR="000A0C6D"/>
    <w:p w:rsidRDefault="003B143D" w:rsidP="003B143D" w:rsidR="003B143D"/>
    <w:p w:rsidRDefault="003B143D" w:rsidP="003B143D" w:rsidR="003B143D" w:rsidRPr="0073374B">
      <w:pPr>
        <w:jc w:val="center"/>
      </w:pPr>
      <w:r>
        <w:t>REPUBLIKA  HRVATSK</w:t>
      </w:r>
      <w:r w:rsidRPr="0073374B">
        <w:t>A</w:t>
      </w:r>
    </w:p>
    <w:p w:rsidRDefault="003B143D" w:rsidP="003B143D" w:rsidR="003B143D" w:rsidRPr="0073374B">
      <w:pPr>
        <w:pStyle w:val="Naslov1"/>
        <w:rPr>
          <w:b w:val="false"/>
          <w:sz w:val="24"/>
        </w:rPr>
      </w:pPr>
      <w:r w:rsidRPr="0073374B">
        <w:rPr>
          <w:b w:val="false"/>
          <w:sz w:val="24"/>
        </w:rPr>
        <w:t>R J E Š E N J E</w:t>
      </w:r>
    </w:p>
    <w:p w:rsidRDefault="003B143D" w:rsidP="003B143D" w:rsidR="003B143D">
      <w:pPr>
        <w:jc w:val="both"/>
      </w:pPr>
    </w:p>
    <w:p w:rsidRDefault="003B143D" w:rsidP="003B143D" w:rsidR="003B143D">
      <w:pPr>
        <w:jc w:val="both"/>
      </w:pPr>
      <w:r>
        <w:tab/>
        <w:t>Trgovački sud u Osijeku, po stečajnom sucu Jadranki Herman, u stečajnom postupku  nad dužnikom</w:t>
      </w:r>
      <w:r w:rsidRPr="00616445">
        <w:rPr>
          <w:b/>
        </w:rPr>
        <w:t xml:space="preserve"> </w:t>
      </w:r>
      <w:r w:rsidR="0049536A">
        <w:t>AUTOMOBILI LOZIĆ d.o.o. trgovina vozilima, Široko Polje, Đakovačka bb, MBS 030078774, OIB 55891479138</w:t>
      </w:r>
      <w:r w:rsidRPr="0073374B">
        <w:t>,</w:t>
      </w:r>
      <w:r>
        <w:t xml:space="preserve"> dana </w:t>
      </w:r>
      <w:r w:rsidR="0049536A">
        <w:t>10. kolovoza 2016</w:t>
      </w:r>
      <w:r>
        <w:t xml:space="preserve">.          </w:t>
      </w:r>
    </w:p>
    <w:p w:rsidRDefault="003B143D" w:rsidP="003B143D" w:rsidR="003B143D">
      <w:pPr>
        <w:jc w:val="both"/>
      </w:pPr>
    </w:p>
    <w:p w:rsidRDefault="003B143D" w:rsidP="003B143D" w:rsidR="003B143D">
      <w:pPr>
        <w:jc w:val="both"/>
      </w:pPr>
    </w:p>
    <w:p w:rsidRDefault="003B143D" w:rsidP="003B143D" w:rsidR="003B143D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BC630B" w:rsidP="00BC630B" w:rsidR="00BC630B" w:rsidRPr="00387739"/>
    <w:p w:rsidRDefault="00AD05D0" w:rsidP="002F785D" w:rsidR="00AD05D0">
      <w:pPr>
        <w:jc w:val="both"/>
      </w:pPr>
    </w:p>
    <w:p w:rsidRDefault="002F785D" w:rsidP="00AD05D0" w:rsidR="001E716B">
      <w:pPr>
        <w:ind w:left="705"/>
        <w:jc w:val="both"/>
      </w:pPr>
      <w:r>
        <w:rPr>
          <w:b/>
        </w:rPr>
        <w:t>1.</w:t>
      </w:r>
      <w:r w:rsidR="00AD05D0">
        <w:t xml:space="preserve"> </w:t>
      </w:r>
      <w:r w:rsidR="001E716B">
        <w:t xml:space="preserve">Određuje se </w:t>
      </w:r>
      <w:r w:rsidR="00AD05D0">
        <w:t xml:space="preserve">završno </w:t>
      </w:r>
      <w:r w:rsidR="001E716B">
        <w:t>ročište</w:t>
      </w:r>
      <w:r w:rsidR="000B15E6">
        <w:t xml:space="preserve"> vjerovnika </w:t>
      </w:r>
      <w:r>
        <w:t>u stečajnom postupku nad dužnikom</w:t>
      </w:r>
      <w:r w:rsidR="00BC630B">
        <w:t xml:space="preserve"> </w:t>
      </w:r>
      <w:r w:rsidR="0049536A">
        <w:t>AUTOMOBILI LOZIĆ d.o.o. trgovina vozilima, Široko Polje, Đakovačka bb, MBS 030078774, OIB 55891479138</w:t>
      </w:r>
      <w:r>
        <w:rPr>
          <w:b/>
          <w:bCs/>
        </w:rPr>
        <w:t xml:space="preserve">, </w:t>
      </w:r>
      <w:r w:rsidR="001E716B">
        <w:t xml:space="preserve">za </w:t>
      </w:r>
      <w:r w:rsidR="00AD05D0">
        <w:t xml:space="preserve">dan </w:t>
      </w:r>
    </w:p>
    <w:p w:rsidRDefault="001E716B" w:rsidP="00AD05D0" w:rsidR="001E716B">
      <w:pPr>
        <w:ind w:left="705"/>
        <w:jc w:val="both"/>
      </w:pPr>
    </w:p>
    <w:p w:rsidRDefault="00FF1422" w:rsidP="00AD05D0" w:rsidR="001E716B" w:rsidRPr="000A0C6D">
      <w:pPr>
        <w:ind w:left="705"/>
        <w:jc w:val="center"/>
      </w:pPr>
      <w:r w:rsidRPr="000A0C6D">
        <w:t xml:space="preserve">  </w:t>
      </w:r>
      <w:r w:rsidR="0049536A">
        <w:t>29. rujna</w:t>
      </w:r>
      <w:r w:rsidR="000A0C6D" w:rsidRPr="000A0C6D">
        <w:t xml:space="preserve"> 2016. godine  s početkom u </w:t>
      </w:r>
      <w:r w:rsidR="0049536A">
        <w:t>11</w:t>
      </w:r>
      <w:r w:rsidR="000A0C6D" w:rsidRPr="000A0C6D">
        <w:t>,3</w:t>
      </w:r>
      <w:r w:rsidR="00AD05D0" w:rsidRPr="000A0C6D">
        <w:t>0 sati,</w:t>
      </w:r>
    </w:p>
    <w:p w:rsidRDefault="00AD05D0" w:rsidP="00AD05D0" w:rsidR="00AD05D0">
      <w:pPr>
        <w:ind w:left="705"/>
        <w:jc w:val="both"/>
        <w:rPr>
          <w:b/>
        </w:rPr>
      </w:pPr>
    </w:p>
    <w:p w:rsidRDefault="00AD05D0" w:rsidP="00AD05D0" w:rsidR="00AD05D0">
      <w:pPr>
        <w:ind w:left="705"/>
        <w:jc w:val="both"/>
      </w:pPr>
      <w:r>
        <w:t>u zgradi Trgovačkog suda u Osijek</w:t>
      </w:r>
      <w:r w:rsidR="000A0C6D">
        <w:t xml:space="preserve">u, Zagrebačka 2, soba 22/I (članak </w:t>
      </w:r>
      <w:r>
        <w:t>193. st</w:t>
      </w:r>
      <w:r w:rsidR="000A0C6D">
        <w:t>av</w:t>
      </w:r>
      <w:r>
        <w:t xml:space="preserve"> 1. Stečajnog zakona).</w:t>
      </w:r>
    </w:p>
    <w:p w:rsidRDefault="001E716B" w:rsidP="001E716B" w:rsidR="001E716B" w:rsidRPr="00395CE3">
      <w:pPr>
        <w:ind w:firstLine="705"/>
        <w:jc w:val="both"/>
      </w:pPr>
    </w:p>
    <w:p w:rsidRDefault="00096499" w:rsidP="001E716B" w:rsidR="001E716B">
      <w:pPr>
        <w:jc w:val="center"/>
      </w:pPr>
      <w:r>
        <w:t xml:space="preserve">U Osijeku </w:t>
      </w:r>
      <w:r w:rsidR="0049536A">
        <w:t>10. kolovoza 2016</w:t>
      </w:r>
      <w:r w:rsidR="000A0C6D">
        <w:t>.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49536A" w:rsidP="001E716B" w:rsidR="001E716B">
      <w:r>
        <w:t>Žana Bem</w:t>
      </w:r>
    </w:p>
    <w:p w:rsidRDefault="001E716B" w:rsidP="001E716B" w:rsidR="001E716B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96499" w:rsidP="001E716B" w:rsidR="00096499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BC630B">
      <w:r>
        <w:t>Protiv ovog rje</w:t>
      </w:r>
      <w:r w:rsidR="000A0C6D">
        <w:t xml:space="preserve">šenja nije dopuštena žalba (čl.anak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0A0C6D">
        <w:t xml:space="preserve">av 2. Zakona o parničnom postupku  u vezi s člankom  6. Stečajnog zakona </w:t>
      </w:r>
      <w:r>
        <w:t>).</w:t>
      </w:r>
    </w:p>
    <w:p w:rsidRDefault="00BC630B" w:rsidP="001E716B" w:rsidR="00BC630B"/>
    <w:p w:rsidRDefault="001E716B" w:rsidP="001E716B" w:rsidR="001E716B">
      <w:r>
        <w:t>DNA</w:t>
      </w:r>
    </w:p>
    <w:p w:rsidRDefault="001E716B" w:rsidP="00AD05D0" w:rsidR="00F86F5C" w:rsidRPr="00AD05D0">
      <w:pPr>
        <w:numPr>
          <w:ilvl w:val="0"/>
          <w:numId w:val="2"/>
        </w:numPr>
      </w:pPr>
      <w:r>
        <w:t>Stečajni upravitelj</w:t>
      </w:r>
      <w:r w:rsidR="002F785D">
        <w:t xml:space="preserve"> </w:t>
      </w:r>
      <w:r w:rsidR="0049536A">
        <w:t xml:space="preserve">Šimo Bošnjak </w:t>
      </w:r>
    </w:p>
    <w:p w:rsidRDefault="000A0C6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F56677" w:rsidP="001E716B" w:rsidR="00F56677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roč. </w:t>
      </w:r>
      <w:r w:rsidR="0049536A">
        <w:rPr>
          <w:bCs/>
        </w:rPr>
        <w:t>29/9</w:t>
      </w:r>
    </w:p>
    <w:p w:rsidRDefault="000C20F1" w:rsidP="00BC630B" w:rsidR="000C20F1">
      <w:pPr>
        <w:ind w:left="720"/>
      </w:pPr>
    </w:p>
    <w:sectPr w:rsidR="000C20F1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0C6D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B14F9"/>
    <w:rsid w:val="002C059C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143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36A"/>
    <w:rsid w:val="004967FC"/>
    <w:rsid w:val="00497410"/>
    <w:rsid w:val="00497B73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92821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22E01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56677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1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styleId="Naglaeno" w:type="character">
    <w:name w:val="Strong"/>
    <w:qFormat/>
    <w:rsid w:val="003B143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1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2012.</izvorni_sadrzaj>
    <derivirana_varijabla naziv="DomainObject.Predmet.DatumOsnivanja_1">26.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St-335/2012</izvorni_sadrzaj>
    <derivirana_varijabla naziv="DomainObject.Predmet.OznakaBroj_1">St-335/2012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AUTOMOBILI LOZIĆ d.o.o. trgovina vozilima</izvorni_sadrzaj>
    <derivirana_varijabla naziv="DomainObject.Predmet.StrankaFormated_1">  AUTOMOBILI LOZIĆ d.o.o. trgovina vozilima</derivirana_varijabla>
  </DomainObject.Predmet.StrankaFormated>
  <DomainObject.Predmet.StrankaFormatedOIB>
    <izvorni_sadrzaj>  AUTOMOBILI LOZIĆ d.o.o. trgovina vozilima, OIB 55891479138</izvorni_sadrzaj>
    <derivirana_varijabla naziv="DomainObject.Predmet.StrankaFormatedOIB_1">  AUTOMOBILI LOZIĆ d.o.o. trgovina vozilima, OIB 55891479138</derivirana_varijabla>
  </DomainObject.Predmet.StrankaFormatedOIB>
  <DomainObject.Predmet.StrankaFormatedWithAdress>
    <izvorni_sadrzaj> AUTOMOBILI LOZIĆ d.o.o. trgovina vozilima, Đakovačka/bb, Široko Polje</izvorni_sadrzaj>
    <derivirana_varijabla naziv="DomainObject.Predmet.StrankaFormatedWithAdress_1"> AUTOMOBILI LOZIĆ d.o.o. trgovina vozilima, Đakovačka/bb, Široko Polje</derivirana_varijabla>
  </DomainObject.Predmet.StrankaFormatedWithAdress>
  <DomainObject.Predmet.StrankaFormatedWithAdressOIB>
    <izvorni_sadrzaj> AUTOMOBILI LOZIĆ d.o.o. trgovina vozilima, OIB 55891479138, Đakovačka/bb, Široko Polje</izvorni_sadrzaj>
    <derivirana_varijabla naziv="DomainObject.Predmet.StrankaFormatedWithAdressOIB_1"> AUTOMOBILI LOZIĆ d.o.o. trgovina vozilima, OIB 55891479138, Đakovačka/bb, Široko Polje</derivirana_varijabla>
  </DomainObject.Predmet.StrankaFormatedWithAdressOIB>
  <DomainObject.Predmet.StrankaWithAdress>
    <izvorni_sadrzaj>AUTOMOBILI LOZIĆ d.o.o. trgovina vozilima Đakovačka/bb,Široko Polje</izvorni_sadrzaj>
    <derivirana_varijabla naziv="DomainObject.Predmet.StrankaWithAdress_1">AUTOMOBILI LOZIĆ d.o.o. trgovina vozilima Đakovačka/bb,Široko Polje</derivirana_varijabla>
  </DomainObject.Predmet.StrankaWithAdress>
  <DomainObject.Predmet.StrankaWithAdressOIB>
    <izvorni_sadrzaj>AUTOMOBILI LOZIĆ d.o.o. trgovina vozilima, OIB 55891479138, Đakovačka/bb,Široko Polje</izvorni_sadrzaj>
    <derivirana_varijabla naziv="DomainObject.Predmet.StrankaWithAdressOIB_1">AUTOMOBILI LOZIĆ d.o.o. trgovina vozilima, OIB 55891479138, Đakovačka/bb,Široko Polje</derivirana_varijabla>
  </DomainObject.Predmet.StrankaWithAdressOIB>
  <DomainObject.Predmet.StrankaNazivFormated>
    <izvorni_sadrzaj>AUTOMOBILI LOZIĆ d.o.o. trgovina vozilima</izvorni_sadrzaj>
    <derivirana_varijabla naziv="DomainObject.Predmet.StrankaNazivFormated_1">AUTOMOBILI LOZIĆ d.o.o. trgovina vozilima</derivirana_varijabla>
  </DomainObject.Predmet.StrankaNazivFormated>
  <DomainObject.Predmet.StrankaNazivFormatedOIB>
    <izvorni_sadrzaj>AUTOMOBILI LOZIĆ d.o.o. trgovina vozilima, OIB 55891479138</izvorni_sadrzaj>
    <derivirana_varijabla naziv="DomainObject.Predmet.StrankaNazivFormatedOIB_1">AUTOMOBILI LOZIĆ d.o.o. trgovina vozilima, OIB 55891479138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AUTOMOBILI LOZIĆ d.o.o. trgovina vozilima</item>
    </izvorni_sadrzaj>
    <derivirana_varijabla naziv="DomainObject.Predmet.StrankaListFormated_1">
      <item>AUTOMOBILI LOZIĆ d.o.o. trgovina vozilima</item>
    </derivirana_varijabla>
  </DomainObject.Predmet.StrankaListFormated>
  <DomainObject.Predmet.StrankaListFormatedOIB>
    <izvorni_sadrzaj>
      <item>AUTOMOBILI LOZIĆ d.o.o. trgovina vozilima, OIB 55891479138</item>
    </izvorni_sadrzaj>
    <derivirana_varijabla naziv="DomainObject.Predmet.StrankaListFormatedOIB_1">
      <item>AUTOMOBILI LOZIĆ d.o.o. trgovina vozilima, OIB 55891479138</item>
    </derivirana_varijabla>
  </DomainObject.Predmet.StrankaListFormatedOIB>
  <DomainObject.Predmet.StrankaListFormatedWithAdress>
    <izvorni_sadrzaj>
      <item>AUTOMOBILI LOZIĆ d.o.o. trgovina vozilima, Đakovačka/bb, Široko Polje</item>
    </izvorni_sadrzaj>
    <derivirana_varijabla naziv="DomainObject.Predmet.StrankaListFormatedWithAdress_1">
      <item>AUTOMOBILI LOZIĆ d.o.o. trgovina vozilima, Đakovačka/bb, Široko Polje</item>
    </derivirana_varijabla>
  </DomainObject.Predmet.StrankaListFormatedWithAdress>
  <DomainObject.Predmet.StrankaListFormatedWithAdressOIB>
    <izvorni_sadrzaj>
      <item>AUTOMOBILI LOZIĆ d.o.o. trgovina vozilima, OIB 55891479138, Đakovačka/bb, Široko Polje</item>
    </izvorni_sadrzaj>
    <derivirana_varijabla naziv="DomainObject.Predmet.StrankaListFormatedWithAdressOIB_1">
      <item>AUTOMOBILI LOZIĆ d.o.o. trgovina vozilima, OIB 55891479138, Đakovačka/bb, Široko Polje</item>
    </derivirana_varijabla>
  </DomainObject.Predmet.StrankaListFormatedWithAdressOIB>
  <DomainObject.Predmet.StrankaListNazivFormated>
    <izvorni_sadrzaj>
      <item>AUTOMOBILI LOZIĆ d.o.o. trgovina vozilima</item>
    </izvorni_sadrzaj>
    <derivirana_varijabla naziv="DomainObject.Predmet.StrankaListNazivFormated_1">
      <item>AUTOMOBILI LOZIĆ d.o.o. trgovina vozilima</item>
    </derivirana_varijabla>
  </DomainObject.Predmet.StrankaListNazivFormated>
  <DomainObject.Predmet.StrankaListNazivFormatedOIB>
    <izvorni_sadrzaj>
      <item>AUTOMOBILI LOZIĆ d.o.o. trgovina vozilima, OIB 55891479138</item>
    </izvorni_sadrzaj>
    <derivirana_varijabla naziv="DomainObject.Predmet.StrankaListNazivFormatedOIB_1">
      <item>AUTOMOBILI LOZIĆ d.o.o. trgovina vozilima, OIB 55891479138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OstaliListFormated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OstaliListFormated>
  <DomainObject.Predmet.OstaliListFormated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izvorni_sadrzaj>
    <derivirana_varijabla naziv="DomainObject.Predmet.OstaliListFormated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derivirana_varijabla>
  </DomainObject.Predmet.OstaliListFormatedOIB>
  <DomainObject.Predmet.OstaliListFormatedWithAdress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d.o.o., Euopske avenije 20, 31000 Osijek</item>
      <item>Ministarstvo financija Zagreb</item>
    </izvorni_sadrzaj>
    <derivirana_varijabla naziv="DomainObject.Predmet.OstaliListFormatedWithAdress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d.o.o., Euopske avenije 20, 31000 Osijek</item>
      <item>Ministarstvo financija Zagreb</item>
    </derivirana_varijabla>
  </DomainObject.Predmet.OstaliListFormatedWithAdress>
  <DomainObject.Predmet.OstaliListFormatedWithAdress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 31000 Osijek</item>
      <item>Ministarstvo financija Zagreb</item>
    </izvorni_sadrzaj>
    <derivirana_varijabla naziv="DomainObject.Predmet.OstaliListFormatedWithAdress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 31000 Osijek</item>
      <item>Ministarstvo financija Zagreb</item>
    </derivirana_varijabla>
  </DomainObject.Predmet.OstaliListFormatedWithAdressOIB>
  <DomainObject.Predmet.OstaliListNazivFormated>
    <izvorni_sadrzaj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OstaliListNazivFormated_1"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OstaliListNazivFormated>
  <DomainObject.Predmet.OstaliListNazivFormatedOIB>
    <izvorni_sadrzaj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izvorni_sadrzaj>
    <derivirana_varijabla naziv="DomainObject.Predmet.OstaliListNazivFormatedOIB_1"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</item>
      <item>Ministarstvo financija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AUTOMOBILI LOZIĆ d.o.o. trgovina vozilima</izvorni_sadrzaj>
    <derivirana_varijabla naziv="DomainObject.Predmet.StrankaIDrugi_1">AUTOMOBILI LOZIĆ d.o.o. trgovina vozilima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AUTOMOBILI LOZIĆ d.o.o. trgovina vozilima, OIB 55891479138, Đakovačka/bb, Široko Polje</izvorni_sadrzaj>
    <derivirana_varijabla naziv="DomainObject.Predmet.StrankaIDrugiAdressOIB_1">AUTOMOBILI LOZIĆ d.o.o. trgovina vozilima, OIB 55891479138, Đakovačka/bb, Široko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LOZIĆ d.o.o. trgovina vozilima</item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izvorni_sadrzaj>
    <derivirana_varijabla naziv="DomainObject.Predmet.SudioniciListNaziv_1">
      <item>AUTOMOBILI LOZIĆ d.o.o. trgovina vozilima</item>
      <item>Raiffeisenbank Austria d.d. Zagreb</item>
      <item>Dražen Lozić</item>
      <item>ŽDO Osijek</item>
      <item>Šimo Bošnjak</item>
      <item>računovodstvo suda</item>
      <item>sudski registar</item>
      <item>Porezna uprava Đakovo</item>
      <item>Narodne novine d.d. Zagreb</item>
      <item>Ogl. ploča - Automobili Lozić d.o.o. u stečaju Điroko POlje</item>
      <item>FINA OSIJEK</item>
      <item>MAĐARIĆ &amp; LUI - odvjetničko društvo d.o.o.</item>
      <item>Ministarstvo financija Zagreb</item>
    </derivirana_varijabla>
  </DomainObject.Predmet.SudioniciListNaziv>
  <DomainObject.Predmet.SudioniciListAdressOIB>
    <izvorni_sadrzaj>
      <item>AUTOMOBILI LOZIĆ d.o.o. trgovina vozilima, OIB 55891479138, Đakovačka/bb,Široko Polje</item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20,31000 Osijek</item>
      <item>Ministarstvo financija Zagreb</item>
    </izvorni_sadrzaj>
    <derivirana_varijabla naziv="DomainObject.Predmet.SudioniciListAdressOIB_1">
      <item>AUTOMOBILI LOZIĆ d.o.o. trgovina vozilima, OIB 55891479138, Đakovačka/bb,Široko Polje</item>
      <item>Raiffeisenbank Austria d.d. Zagreb, OIB 53056966535</item>
      <item>Dražen Lozić</item>
      <item>ŽDO Osijek</item>
      <item>Šimo Bošnjak, OIB 81085118009</item>
      <item>računovodstvo suda</item>
      <item>sudski registar</item>
      <item>Porezna uprava Đakovo</item>
      <item>Narodne novine d.d. Zagreb, OIB 64546066176</item>
      <item>Ogl. ploča - Automobili Lozić d.o.o. u stečaju Điroko POlje</item>
      <item>FINA OSIJEK</item>
      <item>MAĐARIĆ &amp; LUI - odvjetničko društvo d.o.o., OIB 27355904472, Euopske avenije 20,31000 Osijek</item>
      <item>Ministarstvo financija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55891479138</item>
      <item>, OIB 53056966535</item>
      <item>, OIB null</item>
      <item>, OIB null</item>
      <item>, OIB 81085118009</item>
      <item>, OIB null</item>
      <item>, OIB null</item>
      <item>, OIB null</item>
      <item>, OIB 64546066176</item>
      <item>, OIB null</item>
      <item>, OIB null</item>
      <item>, OIB 27355904472</item>
      <item>, OIB null</item>
    </izvorni_sadrzaj>
    <derivirana_varijabla naziv="DomainObject.Predmet.SudioniciListNazivOIB_1">
      <item>, OIB 55891479138</item>
      <item>, OIB 53056966535</item>
      <item>, OIB null</item>
      <item>, OIB null</item>
      <item>, OIB 81085118009</item>
      <item>, OIB null</item>
      <item>, OIB null</item>
      <item>, OIB null</item>
      <item>, OIB 64546066176</item>
      <item>, OIB null</item>
      <item>, OIB null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817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2016-08-10T07:15:00Z</dcterms:created>
  <dc:creator>hermanj</dc:creator>
  <cp:lastModifiedBy>Maja Kocijan</cp:lastModifiedBy>
  <cp:lastPrinted>2016-08-10T07:17:00Z</cp:lastPrinted>
  <dcterms:modified xmlns:xsi="http://www.w3.org/2001/XMLSchema-instance" xsi:type="dcterms:W3CDTF">2016-08-10T07:19:00Z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