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1c36" w14:paraId="2711c3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11796E">
        <w:rPr>
          <w:b/>
        </w:rPr>
        <w:t>2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 </w:t>
      </w:r>
      <w:r w:rsidR="00AE09BC">
        <w:t xml:space="preserve">LOVAS – USLUGE j.d.o.o., </w:t>
      </w:r>
      <w:r w:rsidR="008D0D5B">
        <w:t xml:space="preserve">za usluge, </w:t>
      </w:r>
      <w:r w:rsidR="00AE09BC">
        <w:t>iz Zagreba, Podsusedsko dolje 30, OIB 00885500480</w:t>
      </w:r>
      <w:r w:rsidR="007D2E7F">
        <w:t xml:space="preserve">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BB319C">
      <w:r w:rsidRPr="00E85BA1">
        <w:rPr>
          <w:b/>
        </w:rPr>
        <w:t xml:space="preserve">I </w:t>
      </w:r>
      <w:r>
        <w:tab/>
        <w:t>Za</w:t>
      </w:r>
      <w:r w:rsidR="00EE58C7">
        <w:t xml:space="preserve"> dužnika </w:t>
      </w:r>
      <w:r w:rsidR="00AE09BC">
        <w:t>LOVAS – USLUGE j.d.o.o.,</w:t>
      </w:r>
      <w:r w:rsidR="008D0D5B">
        <w:t xml:space="preserve"> za usluge, </w:t>
      </w:r>
      <w:r w:rsidR="00AE09BC">
        <w:t xml:space="preserve"> iz Zagreba, Podsusedsko dolje 30, OIB 00885500480.</w:t>
      </w:r>
    </w:p>
    <w:p w:rsidRDefault="00AE09BC" w:rsidP="009C5627" w:rsidR="00AE09BC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E58C7">
        <w:t xml:space="preserve"> </w:t>
      </w:r>
      <w:r w:rsidR="009C5627">
        <w:t xml:space="preserve"> </w:t>
      </w:r>
      <w:r w:rsidR="00AE09BC">
        <w:t xml:space="preserve">7.923,62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C1208"/>
    <w:rsid w:val="008D0D5B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LOVAS - USLUGE j.d.o.o. zastupanog po punomoćniku Neda Rubić</izvorni_sadrzaj>
    <derivirana_varijabla naziv="DomainObject.Predmet.ProtustrankaFormated_1">  LOVAS - USLUGE j.d.o.o. zastupanog po punomoćniku Neda Rubić</derivirana_varijabla>
  </DomainObject.Predmet.ProtustrankaFormated>
  <DomainObject.Predmet.ProtustrankaFormatedOIB>
    <izvorni_sadrzaj>  LOVAS - USLUGE j.d.o.o., OIB 00885500480 zastupanog po punomoćniku Neda Rubić</izvorni_sadrzaj>
    <derivirana_varijabla naziv="DomainObject.Predmet.ProtustrankaFormatedOIB_1">  LOVAS - USLUGE j.d.o.o., OIB 00885500480 zastupanog po punomoćniku Neda Rubić</derivirana_varijabla>
  </DomainObject.Predmet.ProtustrankaFormatedOIB>
  <DomainObject.Predmet.ProtustrankaFormatedWithAdress>
    <izvorni_sadrzaj> LOVAS - USLUGE j.d.o.o., Podsusedsko dolje 30, 10000 Zagreb zastupanog po punomoćniku Neda Rubić</izvorni_sadrzaj>
    <derivirana_varijabla naziv="DomainObject.Predmet.ProtustrankaFormatedWithAdress_1"> LOVAS - USLUGE j.d.o.o., Podsusedsko dolje 30, 10000 Zagreb zastupanog po punomoćniku Neda Rubić</derivirana_varijabla>
  </DomainObject.Predmet.ProtustrankaFormatedWithAdress>
  <DomainObject.Predmet.ProtustrankaFormatedWithAdressOIB>
    <izvorni_sadrzaj> LOVAS - USLUGE j.d.o.o., OIB 00885500480, Podsusedsko dolje 30, 10000 Zagreb zastupanog po punomoćniku Neda Rubić</izvorni_sadrzaj>
    <derivirana_varijabla naziv="DomainObject.Predmet.ProtustrankaFormatedWithAdressOIB_1"> LOVAS - USLUGE j.d.o.o., OIB 00885500480, Podsusedsko dolje 30, 10000 Zagreb zastupanog po punomoćniku Neda Rubić</derivirana_varijabla>
  </DomainObject.Predmet.ProtustrankaFormatedWithAdressOIB>
  <DomainObject.Predmet.ProtustrankaWithAdress>
    <izvorni_sadrzaj>LOVAS - USLUGE j.d.o.o. Podsusedsko dolje 30, 10000 Zagreb</izvorni_sadrzaj>
    <derivirana_varijabla naziv="DomainObject.Predmet.ProtustrankaWithAdress_1">LOVAS - USLUGE j.d.o.o. Podsusedsko dolje 30, 10000 Zagreb</derivirana_varijabla>
  </DomainObject.Predmet.ProtustrankaWithAdress>
  <DomainObject.Predmet.ProtustrankaWithAdressOIB>
    <izvorni_sadrzaj>LOVAS - USLUGE j.d.o.o., OIB 00885500480, Podsusedsko dolje 30, 10000 Zagreb</izvorni_sadrzaj>
    <derivirana_varijabla naziv="DomainObject.Predmet.ProtustrankaWithAdressOIB_1">LOVAS - USLUGE j.d.o.o., OIB 00885500480, Podsusedsko dolje 30, 10000 Zagreb</derivirana_varijabla>
  </DomainObject.Predmet.ProtustrankaWithAdressOIB>
  <DomainObject.Predmet.ProtustrankaNazivFormated>
    <izvorni_sadrzaj>LOVAS - USLUGE j.d.o.o.</izvorni_sadrzaj>
    <derivirana_varijabla naziv="DomainObject.Predmet.ProtustrankaNazivFormated_1">LOVAS - USLUGE j.d.o.o.</derivirana_varijabla>
  </DomainObject.Predmet.ProtustrankaNazivFormated>
  <DomainObject.Predmet.ProtustrankaNazivFormatedOIB>
    <izvorni_sadrzaj>LOVAS - USLUGE j.d.o.o., OIB 00885500480</izvorni_sadrzaj>
    <derivirana_varijabla naziv="DomainObject.Predmet.ProtustrankaNazivFormatedOIB_1">LOVAS - USLUGE j.d.o.o., OIB 00885500480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LOVAS - USLUGE j.d.o.o. zastupanog po punomoćniku Neda Rubić</item>
    </izvorni_sadrzaj>
    <derivirana_varijabla naziv="DomainObject.Predmet.ProtuStrankaListFormated_1">
      <item>LOVAS - USLUGE j.d.o.o. zastupanog po punomoćniku Neda Rubić</item>
    </derivirana_varijabla>
  </DomainObject.Predmet.ProtuStrankaListFormated>
  <DomainObject.Predmet.ProtuStrankaListFormatedOIB>
    <izvorni_sadrzaj>
      <item>LOVAS - USLUGE j.d.o.o., OIB 00885500480 zastupanog po punomoćniku Neda Rubić</item>
    </izvorni_sadrzaj>
    <derivirana_varijabla naziv="DomainObject.Predmet.ProtuStrankaListFormatedOIB_1">
      <item>LOVAS - USLUGE j.d.o.o., OIB 00885500480 zastupanog po punomoćniku Neda Rubić</item>
    </derivirana_varijabla>
  </DomainObject.Predmet.ProtuStrankaListFormatedOIB>
  <DomainObject.Predmet.ProtuStrankaListFormatedWithAdress>
    <izvorni_sadrzaj>
      <item>LOVAS - USLUGE j.d.o.o., Podsusedsko dolje 30, 10000 Zagreb zastupanog po punomoćniku Neda Rubić</item>
    </izvorni_sadrzaj>
    <derivirana_varijabla naziv="DomainObject.Predmet.ProtuStrankaListFormatedWithAdress_1">
      <item>LOVAS - USLUGE j.d.o.o., Podsusedsko dolje 30, 10000 Zagreb zastupanog po punomoćniku Neda Rubić</item>
    </derivirana_varijabla>
  </DomainObject.Predmet.ProtuStrankaListFormatedWithAdress>
  <DomainObject.Predmet.ProtuStrankaListFormatedWithAdressOIB>
    <izvorni_sadrzaj>
      <item>LOVAS - USLUGE j.d.o.o., OIB 00885500480, Podsusedsko dolje 30, 10000 Zagreb zastupanog po punomoćniku Neda Rubić</item>
    </izvorni_sadrzaj>
    <derivirana_varijabla naziv="DomainObject.Predmet.ProtuStrankaListFormatedWithAdressOIB_1">
      <item>LOVAS - USLUGE j.d.o.o., OIB 00885500480, Podsusedsko dolje 30, 10000 Zagreb zastupanog po punomoćniku Neda Rubić</item>
    </derivirana_varijabla>
  </DomainObject.Predmet.ProtuStrankaListFormatedWithAdressOIB>
  <DomainObject.Predmet.ProtuStrankaListNazivFormated>
    <izvorni_sadrzaj>
      <item>LOVAS - USLUGE j.d.o.o.</item>
    </izvorni_sadrzaj>
    <derivirana_varijabla naziv="DomainObject.Predmet.ProtuStrankaListNazivFormated_1">
      <item>LOVAS - USLUGE j.d.o.o.</item>
    </derivirana_varijabla>
  </DomainObject.Predmet.ProtuStrankaListNazivFormated>
  <DomainObject.Predmet.ProtuStrankaListNazivFormatedOIB>
    <izvorni_sadrzaj>
      <item>LOVAS - USLUGE j.d.o.o., OIB 00885500480</item>
    </izvorni_sadrzaj>
    <derivirana_varijabla naziv="DomainObject.Predmet.ProtuStrankaListNazivFormatedOIB_1">
      <item>LOVAS - USLUGE j.d.o.o., OIB 00885500480</item>
    </derivirana_varijabla>
  </DomainObject.Predmet.ProtuStrankaListNazivFormatedOIB>
  <DomainObject.Predmet.OstaliListFormated>
    <izvorni_sadrzaj>
      <item>Neda Rubić punomoćnik sudionika u postupku LOVAS - USLUGE j.d.o.o.</item>
    </izvorni_sadrzaj>
    <derivirana_varijabla naziv="DomainObject.Predmet.OstaliListFormated_1">
      <item>Neda Rubić punomoćnik sudionika u postupku LOVAS - USLUGE j.d.o.o.</item>
    </derivirana_varijabla>
  </DomainObject.Predmet.OstaliListFormated>
  <DomainObject.Predmet.OstaliListFormatedOIB>
    <izvorni_sadrzaj>
      <item>Neda Rubić, OIB 72355303981 punomoćnik sudionika u postupku LOVAS - USLUGE j.d.o.o.</item>
    </izvorni_sadrzaj>
    <derivirana_varijabla naziv="DomainObject.Predmet.OstaliListFormatedOIB_1">
      <item>Neda Rubić, OIB 72355303981 punomoćnik sudionika u postupku LOVAS - USLUGE j.d.o.o.</item>
    </derivirana_varijabla>
  </DomainObject.Predmet.OstaliListFormatedOIB>
  <DomainObject.Predmet.OstaliListFormatedWithAdress>
    <izvorni_sadrzaj>
      <item>Neda Rubić, Podsusedsko dolje  30, 10000 Zagreb punomoćnik sudionika u postupku LOVAS - USLUGE j.d.o.o.</item>
    </izvorni_sadrzaj>
    <derivirana_varijabla naziv="DomainObject.Predmet.OstaliListFormatedWithAdress_1">
      <item>Neda Rubić, Podsusedsko dolje  30, 10000 Zagreb punomoćnik sudionika u postupku LOVAS - USLUGE j.d.o.o.</item>
    </derivirana_varijabla>
  </DomainObject.Predmet.OstaliListFormatedWithAdress>
  <DomainObject.Predmet.OstaliListFormatedWithAdressOIB>
    <izvorni_sadrzaj>
      <item>Neda Rubić, OIB 72355303981, Podsusedsko dolje  30, 10000 Zagreb punomoćnik sudionika u postupku LOVAS - USLUGE j.d.o.o.</item>
    </izvorni_sadrzaj>
    <derivirana_varijabla naziv="DomainObject.Predmet.OstaliListFormatedWithAdressOIB_1">
      <item>Neda Rubić, OIB 72355303981, Podsusedsko dolje  30, 10000 Zagreb punomoćnik sudionika u postupku LOVAS - USLUGE j.d.o.o.</item>
    </derivirana_varijabla>
  </DomainObject.Predmet.OstaliListFormatedWithAdressOIB>
  <DomainObject.Predmet.OstaliListNazivFormated>
    <izvorni_sadrzaj>
      <item>Neda Rubić</item>
    </izvorni_sadrzaj>
    <derivirana_varijabla naziv="DomainObject.Predmet.OstaliListNazivFormated_1">
      <item>Neda Rubić</item>
    </derivirana_varijabla>
  </DomainObject.Predmet.OstaliListNazivFormated>
  <DomainObject.Predmet.OstaliListNazivFormatedOIB>
    <izvorni_sadrzaj>
      <item>Neda Rubić, OIB 72355303981</item>
    </izvorni_sadrzaj>
    <derivirana_varijabla naziv="DomainObject.Predmet.OstaliListNazivFormatedOIB_1">
      <item>Neda Rubić, OIB 72355303981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LOVAS - USLUGE j.d.o.o.</izvorni_sadrzaj>
    <derivirana_varijabla naziv="DomainObject.Predmet.ProtustrankaIDrugi_1">LOVAS - USLUGE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LOVAS - USLUGE j.d.o.o., OIB 00885500480, Podsusedsko dolje 30, 10000 Zagreb</izvorni_sadrzaj>
    <derivirana_varijabla naziv="DomainObject.Predmet.ProtustrankaIDrugiAdressOIB_1">LOVAS - USLUGE j.d.o.o., OIB 00885500480, Podsusedsko 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LOVAS - USLUGE j.d.o.o.</item>
      <item>Neda Rubić</item>
    </izvorni_sadrzaj>
    <derivirana_varijabla naziv="DomainObject.Predmet.SudioniciListNaziv_1">
      <item>FINA Regionalni centar Zagreb</item>
      <item>LOVAS - USLUGE j.d.o.o.</item>
      <item>Neda Rubić</item>
    </derivirana_varijabla>
  </DomainObject.Predmet.SudioniciListNaziv>
  <DomainObject.Predmet.SudioniciListAdressOIB>
    <izvorni_sadrzaj>
      <item>FINA Regionalni centar Zagreb, OIB 85821130368, Trg svibanjskih žrtava 1995.1,10000 Zagreb</item>
      <item>LOVAS - USLUGE j.d.o.o., OIB 00885500480, Podsusedsko dolje 30,10000 Zagreb</item>
      <item>Neda Rubić, OIB 72355303981, Podsusedsko dolje  30,10000 Zagreb</item>
    </izvorni_sadrzaj>
    <derivirana_varijabla naziv="DomainObject.Predmet.SudioniciListAdressOIB_1">
      <item>FINA Regionalni centar Zagreb, OIB 85821130368, Trg svibanjskih žrtava 1995.1,10000 Zagreb</item>
      <item>LOVAS - USLUGE j.d.o.o., OIB 00885500480, Podsusedsko dolje 30,10000 Zagreb</item>
      <item>Neda Rubić, OIB 72355303981, Podsusedsko dolje 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00885500480</item>
      <item>, OIB 72355303981</item>
    </izvorni_sadrzaj>
    <derivirana_varijabla naziv="DomainObject.Predmet.SudioniciListNazivOIB_1">
      <item>, OIB 85821130368</item>
      <item>, OIB 00885500480</item>
      <item>, OIB 72355303981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1374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2017-03-09T09:26:00Z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