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8b4b" w14:paraId="9bf8b4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96872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6831C3">
        <w:rPr>
          <w:b/>
        </w:rPr>
        <w:t>5</w:t>
      </w:r>
      <w:r w:rsidR="00594919">
        <w:rPr>
          <w:b/>
        </w:rPr>
        <w:t>0</w:t>
      </w:r>
      <w:r w:rsidR="006831C3">
        <w:rPr>
          <w:b/>
        </w:rPr>
        <w:t>5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</w:t>
      </w:r>
      <w:r w:rsidR="00833068" w:rsidRPr="007B72B7">
        <w:t xml:space="preserve">Podružnice </w:t>
      </w:r>
      <w:r w:rsidR="00833068">
        <w:t>Zagreb, Trg Svibanjskih žrtava 1995. 1</w:t>
      </w:r>
      <w:r w:rsidR="00EA3711" w:rsidRPr="002D1830">
        <w:t xml:space="preserve">, za pokretanje skraćenog stečajnog postupka nad dužnikom </w:t>
      </w:r>
      <w:r w:rsidR="001327AB">
        <w:t xml:space="preserve">SIMBIOZA, </w:t>
      </w:r>
      <w:proofErr w:type="spellStart"/>
      <w:r w:rsidR="001327AB">
        <w:t>Kumrovac</w:t>
      </w:r>
      <w:proofErr w:type="spellEnd"/>
      <w:r w:rsidR="001327AB">
        <w:t>, Antuna Mihanovića 3, OIB: 23845399364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941C41">
        <w:rPr>
          <w:bCs/>
        </w:rPr>
        <w:t xml:space="preserve">dužnika </w:t>
      </w:r>
      <w:r w:rsidR="005A2DDE">
        <w:t xml:space="preserve">SIMBIOZA, </w:t>
      </w:r>
      <w:proofErr w:type="spellStart"/>
      <w:r w:rsidR="005A2DDE">
        <w:t>Kumrovac</w:t>
      </w:r>
      <w:proofErr w:type="spellEnd"/>
      <w:r w:rsidR="005A2DDE">
        <w:t xml:space="preserve">, Antuna Mihanovića 3, OIB: 23845399364 </w:t>
      </w:r>
      <w:r w:rsidR="00477CED">
        <w:t xml:space="preserve"> </w:t>
      </w:r>
      <w:r w:rsidRPr="002D1830">
        <w:t xml:space="preserve">iznosi </w:t>
      </w:r>
      <w:r w:rsidR="005A2DDE">
        <w:t>296,00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2B0173">
        <w:t>ju</w:t>
      </w:r>
      <w:r w:rsidR="00F96366">
        <w:t xml:space="preserve"> </w:t>
      </w:r>
      <w:r w:rsidR="00F96366" w:rsidRPr="0068625A">
        <w:t>se predsjednik</w:t>
      </w:r>
      <w:r w:rsidRPr="0068625A">
        <w:t xml:space="preserve"> udruge dužnika</w:t>
      </w:r>
      <w:r w:rsidR="00416BA5">
        <w:t xml:space="preserve"> Stipe Poljak, zamjenik predsjednika udruge Viktor Glas, tajnica udruge Valentina </w:t>
      </w:r>
      <w:proofErr w:type="spellStart"/>
      <w:r w:rsidR="00416BA5">
        <w:t>Mačefat</w:t>
      </w:r>
      <w:proofErr w:type="spellEnd"/>
      <w:r w:rsidR="00416BA5">
        <w:t xml:space="preserve"> i rizničar udruge Branimir </w:t>
      </w:r>
      <w:proofErr w:type="spellStart"/>
      <w:r w:rsidR="00416BA5">
        <w:t>Šumak</w:t>
      </w:r>
      <w:proofErr w:type="spellEnd"/>
      <w:r w:rsidR="002B0173">
        <w:t>,</w:t>
      </w:r>
      <w:r w:rsidRPr="0068625A">
        <w:t xml:space="preserve"> </w:t>
      </w:r>
      <w:r w:rsidR="0084700D" w:rsidRPr="0068625A">
        <w:t xml:space="preserve">odnosno novoizabrane osobe za zastupanje udruge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 xml:space="preserve">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C92130">
        <w:rPr>
          <w:b/>
        </w:rPr>
        <w:t>5</w:t>
      </w:r>
      <w:r w:rsidR="00441479">
        <w:rPr>
          <w:b/>
        </w:rPr>
        <w:t>0</w:t>
      </w:r>
      <w:r w:rsidR="00C92130">
        <w:rPr>
          <w:b/>
        </w:rPr>
        <w:t>5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IV. Ako osobe iz točke II, ovlaštene za zastupanje dužnika po zakonu,  u roku od 15 dana od dana objave ovog oglasa na mrežnoj stranici e-Oglasna ploča sudova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lastRenderedPageBreak/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6CF" w:rsidR="00D616CF">
      <w:r>
        <w:separator/>
      </w:r>
    </w:p>
  </w:endnote>
  <w:endnote w:id="0" w:type="continuationSeparator">
    <w:p w:rsidRDefault="00D616CF" w:rsidR="00D6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6CF" w:rsidR="00D616CF">
      <w:r>
        <w:separator/>
      </w:r>
    </w:p>
  </w:footnote>
  <w:footnote w:id="0" w:type="continuationSeparator">
    <w:p w:rsidRDefault="00D616CF" w:rsidR="00D61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539F"/>
    <w:rsid w:val="00125DEA"/>
    <w:rsid w:val="001327AB"/>
    <w:rsid w:val="00143387"/>
    <w:rsid w:val="001437B2"/>
    <w:rsid w:val="0016762E"/>
    <w:rsid w:val="00173F18"/>
    <w:rsid w:val="00177EC7"/>
    <w:rsid w:val="00184137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1F7555"/>
    <w:rsid w:val="00200587"/>
    <w:rsid w:val="00204273"/>
    <w:rsid w:val="00204C74"/>
    <w:rsid w:val="002063E3"/>
    <w:rsid w:val="00206DCA"/>
    <w:rsid w:val="0021117B"/>
    <w:rsid w:val="002129E4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0173"/>
    <w:rsid w:val="002B15A8"/>
    <w:rsid w:val="002B4041"/>
    <w:rsid w:val="002B4236"/>
    <w:rsid w:val="002C04D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324B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16BA5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1479"/>
    <w:rsid w:val="00443F69"/>
    <w:rsid w:val="00444C9E"/>
    <w:rsid w:val="00451991"/>
    <w:rsid w:val="004529FC"/>
    <w:rsid w:val="004638F5"/>
    <w:rsid w:val="0046632E"/>
    <w:rsid w:val="00476EB4"/>
    <w:rsid w:val="00477CED"/>
    <w:rsid w:val="00482F57"/>
    <w:rsid w:val="00484B20"/>
    <w:rsid w:val="00484C41"/>
    <w:rsid w:val="0048554A"/>
    <w:rsid w:val="004863EF"/>
    <w:rsid w:val="0048747B"/>
    <w:rsid w:val="004973FC"/>
    <w:rsid w:val="004A0D7B"/>
    <w:rsid w:val="004A1EB1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94919"/>
    <w:rsid w:val="005A2DDE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4188"/>
    <w:rsid w:val="0060619F"/>
    <w:rsid w:val="006078AC"/>
    <w:rsid w:val="00613D0A"/>
    <w:rsid w:val="006207DD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4D11"/>
    <w:rsid w:val="00666402"/>
    <w:rsid w:val="00671125"/>
    <w:rsid w:val="00674856"/>
    <w:rsid w:val="00674936"/>
    <w:rsid w:val="00675F3D"/>
    <w:rsid w:val="006831C3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36CE"/>
    <w:rsid w:val="006C4658"/>
    <w:rsid w:val="006C4FDF"/>
    <w:rsid w:val="006C5B61"/>
    <w:rsid w:val="006C6E8F"/>
    <w:rsid w:val="006D49C9"/>
    <w:rsid w:val="006E006D"/>
    <w:rsid w:val="006E4C3F"/>
    <w:rsid w:val="006F212A"/>
    <w:rsid w:val="00711561"/>
    <w:rsid w:val="00720026"/>
    <w:rsid w:val="0073010A"/>
    <w:rsid w:val="00734726"/>
    <w:rsid w:val="00735844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D6562"/>
    <w:rsid w:val="007E7376"/>
    <w:rsid w:val="007E751C"/>
    <w:rsid w:val="007F1C41"/>
    <w:rsid w:val="007F27FA"/>
    <w:rsid w:val="007F4714"/>
    <w:rsid w:val="007F6415"/>
    <w:rsid w:val="008015D0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3068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5DC"/>
    <w:rsid w:val="00922E56"/>
    <w:rsid w:val="00924B01"/>
    <w:rsid w:val="009273C2"/>
    <w:rsid w:val="00930B0A"/>
    <w:rsid w:val="00934E9B"/>
    <w:rsid w:val="00936874"/>
    <w:rsid w:val="00937840"/>
    <w:rsid w:val="009407E8"/>
    <w:rsid w:val="00941C41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E00E5"/>
    <w:rsid w:val="009E5D6D"/>
    <w:rsid w:val="009F0B91"/>
    <w:rsid w:val="009F6E9E"/>
    <w:rsid w:val="00A02C2C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3C21"/>
    <w:rsid w:val="00A769ED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308E"/>
    <w:rsid w:val="00AE7B4B"/>
    <w:rsid w:val="00B01505"/>
    <w:rsid w:val="00B11756"/>
    <w:rsid w:val="00B1346D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0BFC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92130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6CF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20CDD"/>
    <w:rsid w:val="00E23AF8"/>
    <w:rsid w:val="00E25028"/>
    <w:rsid w:val="00E42A6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96872"/>
    <w:rsid w:val="00FA1BD4"/>
    <w:rsid w:val="00FA4271"/>
    <w:rsid w:val="00FB4E07"/>
    <w:rsid w:val="00FB59D9"/>
    <w:rsid w:val="00FC64FE"/>
    <w:rsid w:val="00FD28B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0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B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B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B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B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0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B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B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B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B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SIMBIOZA</izvorni_sadrzaj>
    <derivirana_varijabla naziv="DomainObject.Predmet.ProtustrankaFormated_1">  SIMBIOZA</derivirana_varijabla>
  </DomainObject.Predmet.ProtustrankaFormated>
  <DomainObject.Predmet.ProtustrankaFormatedOIB>
    <izvorni_sadrzaj>  SIMBIOZA, OIB 23845399364</izvorni_sadrzaj>
    <derivirana_varijabla naziv="DomainObject.Predmet.ProtustrankaFormatedOIB_1">  SIMBIOZA, OIB 23845399364</derivirana_varijabla>
  </DomainObject.Predmet.ProtustrankaFormatedOIB>
  <DomainObject.Predmet.ProtustrankaFormatedWithAdress>
    <izvorni_sadrzaj> SIMBIOZA, Antuna Mihanovića 3, 49295 Kumrovec</izvorni_sadrzaj>
    <derivirana_varijabla naziv="DomainObject.Predmet.ProtustrankaFormatedWithAdress_1"> SIMBIOZA, Antuna Mihanovića 3, 49295 Kumrovec</derivirana_varijabla>
  </DomainObject.Predmet.ProtustrankaFormatedWithAdress>
  <DomainObject.Predmet.ProtustrankaFormatedWithAdressOIB>
    <izvorni_sadrzaj> SIMBIOZA, OIB 23845399364, Antuna Mihanovića 3, 49295 Kumrovec</izvorni_sadrzaj>
    <derivirana_varijabla naziv="DomainObject.Predmet.ProtustrankaFormatedWithAdressOIB_1"> SIMBIOZA, OIB 23845399364, Antuna Mihanovića 3, 49295 Kumrovec</derivirana_varijabla>
  </DomainObject.Predmet.ProtustrankaFormatedWithAdressOIB>
  <DomainObject.Predmet.ProtustrankaWithAdress>
    <izvorni_sadrzaj>SIMBIOZA Antuna Mihanovića 3, 49295 Kumrovec</izvorni_sadrzaj>
    <derivirana_varijabla naziv="DomainObject.Predmet.ProtustrankaWithAdress_1">SIMBIOZA Antuna Mihanovića 3, 49295 Kumrovec</derivirana_varijabla>
  </DomainObject.Predmet.ProtustrankaWithAdress>
  <DomainObject.Predmet.ProtustrankaWithAdressOIB>
    <izvorni_sadrzaj>SIMBIOZA, OIB 23845399364, Antuna Mihanovića 3, 49295 Kumrovec</izvorni_sadrzaj>
    <derivirana_varijabla naziv="DomainObject.Predmet.ProtustrankaWithAdressOIB_1">SIMBIOZA, OIB 23845399364, Antuna Mihanovića 3, 49295 Kumrovec</derivirana_varijabla>
  </DomainObject.Predmet.ProtustrankaWithAdressOIB>
  <DomainObject.Predmet.ProtustrankaNazivFormated>
    <izvorni_sadrzaj>SIMBIOZA</izvorni_sadrzaj>
    <derivirana_varijabla naziv="DomainObject.Predmet.ProtustrankaNazivFormated_1">SIMBIOZA</derivirana_varijabla>
  </DomainObject.Predmet.ProtustrankaNazivFormated>
  <DomainObject.Predmet.ProtustrankaNazivFormatedOIB>
    <izvorni_sadrzaj>SIMBIOZA, OIB 23845399364</izvorni_sadrzaj>
    <derivirana_varijabla naziv="DomainObject.Predmet.ProtustrankaNazivFormatedOIB_1">SIMBIOZA, OIB 23845399364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SIMBIOZA</item>
    </izvorni_sadrzaj>
    <derivirana_varijabla naziv="DomainObject.Predmet.ProtuStrankaListFormated_1">
      <item>SIMBIOZA</item>
    </derivirana_varijabla>
  </DomainObject.Predmet.ProtuStrankaListFormated>
  <DomainObject.Predmet.ProtuStrankaListFormatedOIB>
    <izvorni_sadrzaj>
      <item>SIMBIOZA, OIB 23845399364</item>
    </izvorni_sadrzaj>
    <derivirana_varijabla naziv="DomainObject.Predmet.ProtuStrankaListFormatedOIB_1">
      <item>SIMBIOZA, OIB 23845399364</item>
    </derivirana_varijabla>
  </DomainObject.Predmet.ProtuStrankaListFormatedOIB>
  <DomainObject.Predmet.ProtuStrankaListFormatedWithAdress>
    <izvorni_sadrzaj>
      <item>SIMBIOZA, Antuna Mihanovića 3, 49295 Kumrovec</item>
    </izvorni_sadrzaj>
    <derivirana_varijabla naziv="DomainObject.Predmet.ProtuStrankaListFormatedWithAdress_1">
      <item>SIMBIOZA, Antuna Mihanovića 3, 49295 Kumrovec</item>
    </derivirana_varijabla>
  </DomainObject.Predmet.ProtuStrankaListFormatedWithAdress>
  <DomainObject.Predmet.ProtuStrankaListFormatedWithAdressOIB>
    <izvorni_sadrzaj>
      <item>SIMBIOZA, OIB 23845399364, Antuna Mihanovića 3, 49295 Kumrovec</item>
    </izvorni_sadrzaj>
    <derivirana_varijabla naziv="DomainObject.Predmet.ProtuStrankaListFormatedWithAdressOIB_1">
      <item>SIMBIOZA, OIB 23845399364, Antuna Mihanovića 3, 49295 Kumrovec</item>
    </derivirana_varijabla>
  </DomainObject.Predmet.ProtuStrankaListFormatedWithAdressOIB>
  <DomainObject.Predmet.ProtuStrankaListNazivFormated>
    <izvorni_sadrzaj>
      <item>SIMBIOZA</item>
    </izvorni_sadrzaj>
    <derivirana_varijabla naziv="DomainObject.Predmet.ProtuStrankaListNazivFormated_1">
      <item>SIMBIOZA</item>
    </derivirana_varijabla>
  </DomainObject.Predmet.ProtuStrankaListNazivFormated>
  <DomainObject.Predmet.ProtuStrankaListNazivFormatedOIB>
    <izvorni_sadrzaj>
      <item>SIMBIOZA, OIB 23845399364</item>
    </izvorni_sadrzaj>
    <derivirana_varijabla naziv="DomainObject.Predmet.ProtuStrankaListNazivFormatedOIB_1">
      <item>SIMBIOZA, OIB 23845399364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SIMBIOZA</izvorni_sadrzaj>
    <derivirana_varijabla naziv="DomainObject.Predmet.ProtustrankaIDrugi_1">SIMBIOZA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SIMBIOZA, OIB 23845399364, Antuna Mihanovića 3, 49295 Kumrovec</izvorni_sadrzaj>
    <derivirana_varijabla naziv="DomainObject.Predmet.ProtustrankaIDrugiAdressOIB_1">SIMBIOZA, OIB 23845399364, Antuna Mihanovića 3,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SIMBIOZA</item>
      <item>FINA Regionalni centar Zagreb</item>
    </izvorni_sadrzaj>
    <derivirana_varijabla naziv="DomainObject.Predmet.SudioniciListNaziv_1">
      <item>SIMBIOZA</item>
      <item>FINA Regionalni centar Zagreb</item>
    </derivirana_varijabla>
  </DomainObject.Predmet.SudioniciListNaziv>
  <DomainObject.Predmet.SudioniciListAdressOIB>
    <izvorni_sadrzaj>
      <item>SIMBIOZA, OIB 23845399364, Antuna Mihanovića 3,49295 Kumrovec</item>
      <item>FINA Regionalni centar Zagreb, OIB 85821130368, Trg svibanjskih žrtava 1995. 1,10000 Zagreb</item>
    </izvorni_sadrzaj>
    <derivirana_varijabla naziv="DomainObject.Predmet.SudioniciListAdressOIB_1">
      <item>SIMBIOZA, OIB 23845399364, Antuna Mihanovića 3,49295 Kumrovec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23845399364</item>
      <item>, OIB 85821130368</item>
    </izvorni_sadrzaj>
    <derivirana_varijabla naziv="DomainObject.Predmet.SudioniciListNazivOIB_1">
      <item>, OIB 23845399364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B18E5-E3D7-45F3-A04E-712F1136D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2197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2016-05-31T10:27:00Z</dcterms:created>
  <dc:creator>Korisnik</dc:creator>
  <cp:keywords/>
  <cp:lastModifiedBy>wsadmin</cp:lastModifiedBy>
  <cp:lastPrinted>2016-05-30T11:57:00Z</cp:lastPrinted>
  <dcterms:modified xmlns:xsi="http://www.w3.org/2001/XMLSchema-instance" xsi:type="dcterms:W3CDTF">2016-05-31T10:58:00Z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