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4010" w14:paraId="5294010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0528DC">
        <w:t>907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0528DC">
        <w:t>STINA d.o.o. Zadar, Lovre Matačića 40, Zadar, OIB: 69115132038,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65012">
        <w:t>1</w:t>
      </w:r>
      <w:r w:rsidR="000528DC">
        <w:t>0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0528DC">
        <w:t>STINA d.o.o. Zadar, Lovre Matačića 40, Zadar, OIB: 69115132038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0528DC">
        <w:t>233.652,89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F20CC8">
        <w:t>a</w:t>
      </w:r>
      <w:r>
        <w:t xml:space="preserve"> ovlašten</w:t>
      </w:r>
      <w:r w:rsidR="00F20CC8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0528DC">
        <w:t>Vid Kurtović, Zadar, Lovre Matačića 56,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0528DC">
        <w:t>907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0528DC" w:rsidP="000528DC" w:rsidR="000528DC">
      <w:r>
        <w:t>Za točnost otpravka – ovlaštena službenica                                                 Sutkinja</w:t>
      </w:r>
    </w:p>
    <w:p w:rsidRDefault="000528DC" w:rsidP="000528DC" w:rsidR="000528D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34F6E">
      <w:rPr>
        <w:noProof/>
      </w:rPr>
      <w:t>2</w:t>
    </w:r>
    <w:r>
      <w:fldChar w:fldCharType="end"/>
    </w:r>
  </w:p>
  <w:p w:rsidRDefault="00D34F6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34F6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0528DC">
      <w:t>907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28DC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E749D"/>
    <w:rsid w:val="00631103"/>
    <w:rsid w:val="0065523A"/>
    <w:rsid w:val="00665012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338A3"/>
    <w:rsid w:val="00876A8D"/>
    <w:rsid w:val="00885CCF"/>
    <w:rsid w:val="008A1587"/>
    <w:rsid w:val="008D2B74"/>
    <w:rsid w:val="0091410E"/>
    <w:rsid w:val="00934D02"/>
    <w:rsid w:val="00991440"/>
    <w:rsid w:val="009952EF"/>
    <w:rsid w:val="009A5107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435"/>
    <w:rsid w:val="00BB5455"/>
    <w:rsid w:val="00BC01B8"/>
    <w:rsid w:val="00BD6420"/>
    <w:rsid w:val="00BF4AC6"/>
    <w:rsid w:val="00C036C5"/>
    <w:rsid w:val="00C362FB"/>
    <w:rsid w:val="00C96C74"/>
    <w:rsid w:val="00CB3206"/>
    <w:rsid w:val="00CD36E8"/>
    <w:rsid w:val="00CE25AB"/>
    <w:rsid w:val="00D34F6E"/>
    <w:rsid w:val="00D832D7"/>
    <w:rsid w:val="00D94EAF"/>
    <w:rsid w:val="00DD64AF"/>
    <w:rsid w:val="00DE3891"/>
    <w:rsid w:val="00EA7751"/>
    <w:rsid w:val="00EC61EE"/>
    <w:rsid w:val="00ED4B90"/>
    <w:rsid w:val="00EF524A"/>
    <w:rsid w:val="00F2052F"/>
    <w:rsid w:val="00F20CC8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F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St-907/2015</izvorni_sadrzaj>
    <derivirana_varijabla naziv="DomainObject.Predmet.OznakaBroj_1">St-907/2015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d.o.o. za stočarstvo</izvorni_sadrzaj>
    <derivirana_varijabla naziv="DomainObject.Predmet.ProtustrankaFormated_1">  STINA d.o.o. za stočarstvo</derivirana_varijabla>
  </DomainObject.Predmet.ProtustrankaFormated>
  <DomainObject.Predmet.ProtustrankaFormatedOIB>
    <izvorni_sadrzaj>  STINA d.o.o. za stočarstvo, OIB 69115132038</izvorni_sadrzaj>
    <derivirana_varijabla naziv="DomainObject.Predmet.ProtustrankaFormatedOIB_1">  STINA d.o.o. za stočarstvo, OIB 69115132038</derivirana_varijabla>
  </DomainObject.Predmet.ProtustrankaFormatedOIB>
  <DomainObject.Predmet.ProtustrankaFormatedWithAdress>
    <izvorni_sadrzaj> STINA d.o.o. za stočarstvo, Lovre Matačića/40, 23000 Zadar</izvorni_sadrzaj>
    <derivirana_varijabla naziv="DomainObject.Predmet.ProtustrankaFormatedWithAdress_1"> STINA d.o.o. za stočarstvo, Lovre Matačića/40, 23000 Zadar</derivirana_varijabla>
  </DomainObject.Predmet.ProtustrankaFormatedWithAdress>
  <DomainObject.Predmet.ProtustrankaFormatedWithAdressOIB>
    <izvorni_sadrzaj> STINA d.o.o. za stočarstvo, OIB 69115132038, Lovre Matačića/40, 23000 Zadar</izvorni_sadrzaj>
    <derivirana_varijabla naziv="DomainObject.Predmet.ProtustrankaFormatedWithAdressOIB_1"> STINA d.o.o. za stočarstvo, OIB 69115132038, Lovre Matačića/40, 23000 Zadar</derivirana_varijabla>
  </DomainObject.Predmet.ProtustrankaFormatedWithAdressOIB>
  <DomainObject.Predmet.ProtustrankaWithAdress>
    <izvorni_sadrzaj>STINA d.o.o. za stočarstvo Lovre Matačića/40, 23000 Zadar</izvorni_sadrzaj>
    <derivirana_varijabla naziv="DomainObject.Predmet.ProtustrankaWithAdress_1">STINA d.o.o. za stočarstvo Lovre Matačića/40, 23000 Zadar</derivirana_varijabla>
  </DomainObject.Predmet.ProtustrankaWithAdress>
  <DomainObject.Predmet.ProtustrankaWithAdressOIB>
    <izvorni_sadrzaj>STINA d.o.o. za stočarstvo, OIB 69115132038, Lovre Matačića/40, 23000 Zadar</izvorni_sadrzaj>
    <derivirana_varijabla naziv="DomainObject.Predmet.ProtustrankaWithAdressOIB_1">STINA d.o.o. za stočarstvo, OIB 69115132038, Lovre Matačića/40, 23000 Zadar</derivirana_varijabla>
  </DomainObject.Predmet.ProtustrankaWithAdressOIB>
  <DomainObject.Predmet.ProtustrankaNazivFormated>
    <izvorni_sadrzaj>STINA d.o.o. za stočarstvo</izvorni_sadrzaj>
    <derivirana_varijabla naziv="DomainObject.Predmet.ProtustrankaNazivFormated_1">STINA d.o.o. za stočarstvo</derivirana_varijabla>
  </DomainObject.Predmet.ProtustrankaNazivFormated>
  <DomainObject.Predmet.ProtustrankaNazivFormatedOIB>
    <izvorni_sadrzaj>STINA d.o.o. za stočarstvo, OIB 69115132038</izvorni_sadrzaj>
    <derivirana_varijabla naziv="DomainObject.Predmet.ProtustrankaNazivFormatedOIB_1">STINA d.o.o. za stočarstvo, OIB 69115132038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233652.89</izvorni_sadrzaj>
    <derivirana_varijabla naziv="DomainObject.Predmet.TrenutnaVrijednost_1">233652.89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STINA d.o.o. za stočarstvo</item>
    </izvorni_sadrzaj>
    <derivirana_varijabla naziv="DomainObject.Predmet.ProtuStrankaListFormated_1">
      <item>STINA d.o.o. za stočarstvo</item>
    </derivirana_varijabla>
  </DomainObject.Predmet.ProtuStrankaListFormated>
  <DomainObject.Predmet.ProtuStrankaListFormatedOIB>
    <izvorni_sadrzaj>
      <item>STINA d.o.o. za stočarstvo, OIB 69115132038</item>
    </izvorni_sadrzaj>
    <derivirana_varijabla naziv="DomainObject.Predmet.ProtuStrankaListFormatedOIB_1">
      <item>STINA d.o.o. za stočarstvo, OIB 69115132038</item>
    </derivirana_varijabla>
  </DomainObject.Predmet.ProtuStrankaListFormatedOIB>
  <DomainObject.Predmet.ProtuStrankaListFormatedWithAdress>
    <izvorni_sadrzaj>
      <item>STINA d.o.o. za stočarstvo, Lovre Matačića/40, 23000 Zadar</item>
    </izvorni_sadrzaj>
    <derivirana_varijabla naziv="DomainObject.Predmet.ProtuStrankaListFormatedWithAdress_1">
      <item>STINA d.o.o. za stočarstvo, Lovre Matačića/40, 23000 Zadar</item>
    </derivirana_varijabla>
  </DomainObject.Predmet.ProtuStrankaListFormatedWithAdress>
  <DomainObject.Predmet.ProtuStrankaListFormatedWithAdressOIB>
    <izvorni_sadrzaj>
      <item>STINA d.o.o. za stočarstvo, OIB 69115132038, Lovre Matačića/40, 23000 Zadar</item>
    </izvorni_sadrzaj>
    <derivirana_varijabla naziv="DomainObject.Predmet.ProtuStrankaListFormatedWithAdressOIB_1">
      <item>STINA d.o.o. za stočarstvo, OIB 69115132038, Lovre Matačića/40, 23000 Zadar</item>
    </derivirana_varijabla>
  </DomainObject.Predmet.ProtuStrankaListFormatedWithAdressOIB>
  <DomainObject.Predmet.ProtuStrankaListNazivFormated>
    <izvorni_sadrzaj>
      <item>STINA d.o.o. za stočarstvo</item>
    </izvorni_sadrzaj>
    <derivirana_varijabla naziv="DomainObject.Predmet.ProtuStrankaListNazivFormated_1">
      <item>STINA d.o.o. za stočarstvo</item>
    </derivirana_varijabla>
  </DomainObject.Predmet.ProtuStrankaListNazivFormated>
  <DomainObject.Predmet.ProtuStrankaListNazivFormatedOIB>
    <izvorni_sadrzaj>
      <item>STINA d.o.o. za stočarstvo, OIB 69115132038</item>
    </izvorni_sadrzaj>
    <derivirana_varijabla naziv="DomainObject.Predmet.ProtuStrankaListNazivFormatedOIB_1">
      <item>STINA d.o.o. za stočarstvo, OIB 69115132038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STINA d.o.o. za stočarstvo</izvorni_sadrzaj>
    <derivirana_varijabla naziv="DomainObject.Predmet.ProtustrankaIDrugi_1">STINA d.o.o. za stočarstvo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STINA d.o.o. za stočarstvo, OIB 69115132038, Lovre Matačića/40, 23000 Zadar</izvorni_sadrzaj>
    <derivirana_varijabla naziv="DomainObject.Predmet.ProtustrankaIDrugiAdressOIB_1">STINA d.o.o. za stočarstvo, OIB 69115132038, Lovre Matačića/40,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STINA d.o.o. za stočarstvo</item>
    </izvorni_sadrzaj>
    <derivirana_varijabla naziv="DomainObject.Predmet.SudioniciListNaziv_1">
      <item>FINA</item>
      <item>STINA d.o.o. za stočarstvo</item>
    </derivirana_varijabla>
  </DomainObject.Predmet.SudioniciListNaziv>
  <DomainObject.Predmet.SudioniciListAdressOIB>
    <izvorni_sadrzaj>
      <item>FINA, OIB 85821130368</item>
      <item>STINA d.o.o. za stočarstvo, OIB 69115132038, Lovre Matačića/40,23000 Zadar</item>
    </izvorni_sadrzaj>
    <derivirana_varijabla naziv="DomainObject.Predmet.SudioniciListAdressOIB_1">
      <item>FINA, OIB 85821130368</item>
      <item>STINA d.o.o. za stočarstvo, OIB 69115132038, Lovre Matačića/40,23000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69115132038</item>
    </izvorni_sadrzaj>
    <derivirana_varijabla naziv="DomainObject.Predmet.SudioniciListNazivOIB_1">
      <item>, OIB 85821130368</item>
      <item>, OIB 69115132038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2086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2016-01-27T11:50:00Z</dcterms:created>
  <dc:creator>Tina Grgas</dc:creator>
  <cp:lastModifiedBy>Nena Mužanović</cp:lastModifiedBy>
  <cp:lastPrinted>2016-01-27T11:49:00Z</cp:lastPrinted>
  <dcterms:modified xmlns:xsi="http://www.w3.org/2001/XMLSchema-instance" xsi:type="dcterms:W3CDTF">2016-01-27T11:50:00Z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