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39a0" w14:paraId="f2c39a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C2632">
        <w:t>5 St-359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1C2632">
        <w:t xml:space="preserve"> dužnika SEVERTECH d.o.o., Vidovec, Trg Sv. Vida 10/A</w:t>
      </w:r>
      <w:r w:rsidR="00740000">
        <w:t>, M</w:t>
      </w:r>
      <w:r w:rsidR="001C2632">
        <w:t>BS: 070071759, OIB: 30196690096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C2632" w:rsidRPr="001C2632">
        <w:t xml:space="preserve"> </w:t>
      </w:r>
      <w:r w:rsidR="001C2632">
        <w:t>SEVERTECH d.o.o., Vidovec, Trg Sv. Vida 10/A, MBS: 070071759, OIB: 30196690096</w:t>
      </w:r>
      <w:r w:rsidR="00740000">
        <w:t xml:space="preserve">, </w:t>
      </w:r>
      <w:r w:rsidR="00CB6C18">
        <w:t xml:space="preserve">iznosi </w:t>
      </w:r>
      <w:r w:rsidR="001C2632">
        <w:t>1.664.264,53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1C2632">
        <w:t xml:space="preserve"> dužnika Damir Sever</w:t>
      </w:r>
      <w:r w:rsidR="00857D21">
        <w:t>,</w:t>
      </w:r>
      <w:r w:rsidR="001C2632">
        <w:t xml:space="preserve"> Vidovec, Trg Sv. Vida 10/A, OIB:71023197252</w:t>
      </w:r>
      <w:r w:rsidR="00A523AB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E3D8C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DE3D8C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DE3D8C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1C263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7EE" w:rsidR="006A17EE">
      <w:r>
        <w:separator/>
      </w:r>
    </w:p>
  </w:endnote>
  <w:endnote w:id="0" w:type="continuationSeparator">
    <w:p w:rsidRDefault="006A17EE" w:rsidR="006A1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7EE" w:rsidR="006A17EE">
      <w:r>
        <w:separator/>
      </w:r>
    </w:p>
  </w:footnote>
  <w:footnote w:id="0" w:type="continuationSeparator">
    <w:p w:rsidRDefault="006A17EE" w:rsidR="006A1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C2632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D22ED"/>
    <w:rsid w:val="004F0490"/>
    <w:rsid w:val="00525276"/>
    <w:rsid w:val="005253B8"/>
    <w:rsid w:val="00550E19"/>
    <w:rsid w:val="00581316"/>
    <w:rsid w:val="005A4620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A17EE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7D21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3D8C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2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St-359/2015-4</izvorni_sadrzaj>
    <derivirana_varijabla naziv="DomainObject.Oznaka_1">St-359/2015-4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SEVERTECH d.o.o. za proizvodnju i usluge</izvorni_sadrzaj>
    <derivirana_varijabla naziv="DomainObject.Predmet.ProtustrankaFormated_1">  SEVERTECH d.o.o. za proizvodnju i usluge</derivirana_varijabla>
  </DomainObject.Predmet.ProtustrankaFormated>
  <DomainObject.Predmet.ProtustrankaFormatedOIB>
    <izvorni_sadrzaj>  SEVERTECH d.o.o. za proizvodnju i usluge, OIB 30196690096</izvorni_sadrzaj>
    <derivirana_varijabla naziv="DomainObject.Predmet.ProtustrankaFormatedOIB_1">  SEVERTECH d.o.o. za proizvodnju i usluge, OIB 30196690096</derivirana_varijabla>
  </DomainObject.Predmet.ProtustrankaFormatedOIB>
  <DomainObject.Predmet.ProtustrankaFormatedWithAdress>
    <izvorni_sadrzaj> SEVERTECH d.o.o. za proizvodnju i usluge, Trg Sv. Vida 10/A, 42205 Vidovec</izvorni_sadrzaj>
    <derivirana_varijabla naziv="DomainObject.Predmet.ProtustrankaFormatedWithAdress_1"> SEVERTECH d.o.o. za proizvodnju i usluge, Trg Sv. Vida 10/A, 42205 Vidovec</derivirana_varijabla>
  </DomainObject.Predmet.ProtustrankaFormatedWithAdress>
  <DomainObject.Predmet.ProtustrankaFormatedWithAdressOIB>
    <izvorni_sadrzaj> SEVERTECH d.o.o. za proizvodnju i usluge, OIB 30196690096, Trg Sv. Vida 10/A, 42205 Vidovec</izvorni_sadrzaj>
    <derivirana_varijabla naziv="DomainObject.Predmet.ProtustrankaFormatedWithAdressOIB_1"> SEVERTECH d.o.o. za proizvodnju i usluge, OIB 30196690096, Trg Sv. Vida 10/A, 42205 Vidovec</derivirana_varijabla>
  </DomainObject.Predmet.ProtustrankaFormatedWithAdressOIB>
  <DomainObject.Predmet.ProtustrankaWithAdress>
    <izvorni_sadrzaj>SEVERTECH d.o.o. za proizvodnju i usluge Trg Sv. Vida 10/A, 42205 Vidovec</izvorni_sadrzaj>
    <derivirana_varijabla naziv="DomainObject.Predmet.ProtustrankaWithAdress_1">SEVERTECH d.o.o. za proizvodnju i usluge Trg Sv. Vida 10/A, 42205 Vidovec</derivirana_varijabla>
  </DomainObject.Predmet.ProtustrankaWithAdress>
  <DomainObject.Predmet.ProtustrankaWithAdressOIB>
    <izvorni_sadrzaj>SEVERTECH d.o.o. za proizvodnju i usluge, OIB 30196690096, Trg Sv. Vida 10/A, 42205 Vidovec</izvorni_sadrzaj>
    <derivirana_varijabla naziv="DomainObject.Predmet.ProtustrankaWithAdressOIB_1">SEVERTECH d.o.o. za proizvodnju i usluge, OIB 30196690096, Trg Sv. Vida 10/A, 42205 Vidovec</derivirana_varijabla>
  </DomainObject.Predmet.ProtustrankaWithAdressOIB>
  <DomainObject.Predmet.ProtustrankaNazivFormated>
    <izvorni_sadrzaj>SEVERTECH d.o.o. za proizvodnju i usluge</izvorni_sadrzaj>
    <derivirana_varijabla naziv="DomainObject.Predmet.ProtustrankaNazivFormated_1">SEVERTECH d.o.o. za proizvodnju i usluge</derivirana_varijabla>
  </DomainObject.Predmet.ProtustrankaNazivFormated>
  <DomainObject.Predmet.ProtustrankaNazivFormatedOIB>
    <izvorni_sadrzaj>SEVERTECH d.o.o. za proizvodnju i usluge, OIB 30196690096</izvorni_sadrzaj>
    <derivirana_varijabla naziv="DomainObject.Predmet.ProtustrankaNazivFormatedOIB_1">SEVERTECH d.o.o. za proizvodnju i usluge, OIB 30196690096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1664264.53</izvorni_sadrzaj>
    <derivirana_varijabla naziv="DomainObject.Predmet.TrenutnaVrijednost_1">1664264.53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SEVERTECH d.o.o. za proizvodnju i usluge</item>
    </izvorni_sadrzaj>
    <derivirana_varijabla naziv="DomainObject.Predmet.ProtuStrankaListFormated_1">
      <item>SEVERTECH d.o.o. za proizvodnju i usluge</item>
    </derivirana_varijabla>
  </DomainObject.Predmet.ProtuStrankaListFormated>
  <DomainObject.Predmet.ProtuStrankaListFormatedOIB>
    <izvorni_sadrzaj>
      <item>SEVERTECH d.o.o. za proizvodnju i usluge, OIB 30196690096</item>
    </izvorni_sadrzaj>
    <derivirana_varijabla naziv="DomainObject.Predmet.ProtuStrankaListFormatedOIB_1">
      <item>SEVERTECH d.o.o. za proizvodnju i usluge, OIB 30196690096</item>
    </derivirana_varijabla>
  </DomainObject.Predmet.ProtuStrankaListFormatedOIB>
  <DomainObject.Predmet.ProtuStrankaListFormatedWithAdress>
    <izvorni_sadrzaj>
      <item>SEVERTECH d.o.o. za proizvodnju i usluge, Trg Sv. Vida 10/A, 42205 Vidovec</item>
    </izvorni_sadrzaj>
    <derivirana_varijabla naziv="DomainObject.Predmet.ProtuStrankaListFormatedWithAdress_1">
      <item>SEVERTECH d.o.o. za proizvodnju i usluge, Trg Sv. Vida 10/A, 42205 Vidovec</item>
    </derivirana_varijabla>
  </DomainObject.Predmet.ProtuStrankaListFormatedWithAdress>
  <DomainObject.Predmet.ProtuStrankaListFormatedWithAdressOIB>
    <izvorni_sadrzaj>
      <item>SEVERTECH d.o.o. za proizvodnju i usluge, OIB 30196690096, Trg Sv. Vida 10/A, 42205 Vidovec</item>
    </izvorni_sadrzaj>
    <derivirana_varijabla naziv="DomainObject.Predmet.ProtuStrankaListFormatedWithAdressOIB_1">
      <item>SEVERTECH d.o.o. za proizvodnju i usluge, OIB 30196690096, Trg Sv. Vida 10/A, 42205 Vidovec</item>
    </derivirana_varijabla>
  </DomainObject.Predmet.ProtuStrankaListFormatedWithAdressOIB>
  <DomainObject.Predmet.ProtuStrankaListNazivFormated>
    <izvorni_sadrzaj>
      <item>SEVERTECH d.o.o. za proizvodnju i usluge</item>
    </izvorni_sadrzaj>
    <derivirana_varijabla naziv="DomainObject.Predmet.ProtuStrankaListNazivFormated_1">
      <item>SEVERTECH d.o.o. za proizvodnju i usluge</item>
    </derivirana_varijabla>
  </DomainObject.Predmet.ProtuStrankaListNazivFormated>
  <DomainObject.Predmet.ProtuStrankaListNazivFormatedOIB>
    <izvorni_sadrzaj>
      <item>SEVERTECH d.o.o. za proizvodnju i usluge, OIB 30196690096</item>
    </izvorni_sadrzaj>
    <derivirana_varijabla naziv="DomainObject.Predmet.ProtuStrankaListNazivFormatedOIB_1">
      <item>SEVERTECH d.o.o. za proizvodnju i usluge, OIB 30196690096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St-359/2015-4</izvorni_sadrzaj>
    <derivirana_varijabla naziv="DomainObject.PoslovniBrojDokumenta_1">St-359/2015-4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SEVERTECH d.o.o. za proizvodnju i usluge</izvorni_sadrzaj>
    <derivirana_varijabla naziv="DomainObject.Predmet.ProtustrankaIDrugi_1">SEVERTECH d.o.o. za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SEVERTECH d.o.o. za proizvodnju i usluge, OIB 30196690096, Trg Sv. Vida 10/A, 42205 Vidovec</izvorni_sadrzaj>
    <derivirana_varijabla naziv="DomainObject.Predmet.ProtustrankaIDrugiAdressOIB_1">SEVERTECH d.o.o. za proizvodnju i usluge, OIB 30196690096, Trg Sv. Vida 10/A,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SEVERTECH d.o.o. za proizvodnju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SEVERTECH d.o.o. za proizvodnju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SEVERTECH d.o.o. za proizvodnju i usluge, OIB 30196690096, Trg Sv. Vida 10/A,42205 Vidovec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SEVERTECH d.o.o. za proizvodnju i usluge, OIB 30196690096, Trg Sv. Vida 10/A,42205 Vidovec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30196690096</item>
      <item>, OIB null</item>
      <item>, OIB null</item>
    </izvorni_sadrzaj>
    <derivirana_varijabla naziv="DomainObject.Predmet.SudioniciListNazivOIB_1">
      <item>, OIB null</item>
      <item>, OIB 30196690096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93CBE-820B-4F2F-BFED-9897B053B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1885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2016-01-13T09:23:00Z</dcterms:created>
  <dc:creator>Ljubica Makovec</dc:creator>
  <cp:lastModifiedBy>Maja Marčec</cp:lastModifiedBy>
  <cp:lastPrinted>2016-01-13T09:23:00Z</cp:lastPrinted>
  <dcterms:modified xmlns:xsi="http://www.w3.org/2001/XMLSchema-instance" xsi:type="dcterms:W3CDTF">2016-01-13T11:21:00Z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