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d6a43" w14:paraId="bad6a43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64180">
        <w:t>25</w:t>
      </w:r>
      <w:r w:rsidR="00E92461">
        <w:t>33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886380" w:rsidRPr="00886380">
        <w:rPr>
          <w:b/>
        </w:rPr>
        <w:t>BRANKAREL IZDAVAŠTVO d.o.o.</w:t>
      </w:r>
      <w:r w:rsidRPr="004B14C7">
        <w:rPr>
          <w:b/>
        </w:rPr>
        <w:t xml:space="preserve">, </w:t>
      </w:r>
      <w:r w:rsidR="00886380" w:rsidRPr="00886380">
        <w:rPr>
          <w:b/>
        </w:rPr>
        <w:t>Zagorska 23</w:t>
      </w:r>
      <w:r w:rsidR="00DF18EB" w:rsidRPr="00DF18EB">
        <w:rPr>
          <w:b/>
        </w:rPr>
        <w:t xml:space="preserve">, </w:t>
      </w:r>
      <w:r w:rsidR="00886380" w:rsidRPr="00886380">
        <w:rPr>
          <w:b/>
        </w:rPr>
        <w:t>Samobor</w:t>
      </w:r>
      <w:r w:rsidRPr="004B14C7">
        <w:rPr>
          <w:b/>
        </w:rPr>
        <w:t xml:space="preserve">, </w:t>
      </w:r>
      <w:r w:rsidR="00B20950">
        <w:rPr>
          <w:b/>
        </w:rPr>
        <w:t>MBS</w:t>
      </w:r>
      <w:r w:rsidR="00DF18EB" w:rsidRPr="00DF18EB">
        <w:rPr>
          <w:b/>
        </w:rPr>
        <w:t xml:space="preserve">: </w:t>
      </w:r>
      <w:r w:rsidR="00886380" w:rsidRPr="00886380">
        <w:rPr>
          <w:b/>
        </w:rPr>
        <w:t>080760085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886380" w:rsidRPr="00886380">
        <w:rPr>
          <w:b/>
        </w:rPr>
        <w:t>30366988434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86380">
        <w:rPr>
          <w:b/>
        </w:rPr>
        <w:t>BRANKAREL IZDAVAŠTVO d.o.o., Zagorska 23, Samobor, MBS: 080760085, OIB: 30366988434</w:t>
      </w:r>
      <w:r>
        <w:t xml:space="preserve">, iznosi </w:t>
      </w:r>
      <w:r w:rsidR="00886380">
        <w:t>1.154.810,15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404F73" w:rsidRPr="00404F73">
        <w:t>Mladen Marković, OIB: 97284479336</w:t>
      </w:r>
      <w:r w:rsidR="00D67238">
        <w:t xml:space="preserve">, </w:t>
      </w:r>
      <w:r w:rsidR="00404F73" w:rsidRPr="00404F73">
        <w:t>Samobor, Zagorska 23</w:t>
      </w:r>
      <w:r w:rsidR="00FD2677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72B5">
        <w:t>5</w:t>
      </w:r>
      <w:r w:rsidR="00E92461">
        <w:t>33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CB2F8C">
        <w:t>a</w:t>
      </w:r>
      <w:r>
        <w:t xml:space="preserve"> z</w:t>
      </w:r>
      <w:r w:rsidR="00CB2F8C">
        <w:t>a zastupanje dužnika po zakonu,</w:t>
      </w:r>
      <w:r>
        <w:t xml:space="preserve">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37A" w:rsidR="0099137A">
      <w:r>
        <w:separator/>
      </w:r>
    </w:p>
  </w:endnote>
  <w:endnote w:id="0" w:type="continuationSeparator">
    <w:p w:rsidRDefault="0099137A" w:rsidR="00991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37A" w:rsidR="0099137A">
      <w:r>
        <w:separator/>
      </w:r>
    </w:p>
  </w:footnote>
  <w:footnote w:id="0" w:type="continuationSeparator">
    <w:p w:rsidRDefault="0099137A" w:rsidR="00991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5D0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8A7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E7B6F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52E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4F73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4180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86380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37A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0950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2F8C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52B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2461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2B5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D2677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B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7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B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7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St-2533/2016</izvorni_sadrzaj>
    <derivirana_varijabla naziv="DomainObject.Predmet.OznakaBroj_1">St-2533/2016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 o sudovim</izvorni_sadrzaj>
    <derivirana_varijabla naziv="DomainObject.Predmet.PrimjedbaSuca_1">ČL. 11 Zakon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BRANKAREL IZDAVAŠTVO d.o.o.</izvorni_sadrzaj>
    <derivirana_varijabla naziv="DomainObject.Predmet.ProtustrankaFormated_1">  BRANKAREL IZDAVAŠTVO d.o.o.</derivirana_varijabla>
  </DomainObject.Predmet.ProtustrankaFormated>
  <DomainObject.Predmet.ProtustrankaFormatedOIB>
    <izvorni_sadrzaj>  BRANKAREL IZDAVAŠTVO d.o.o., OIB 30366988434</izvorni_sadrzaj>
    <derivirana_varijabla naziv="DomainObject.Predmet.ProtustrankaFormatedOIB_1">  BRANKAREL IZDAVAŠTVO d.o.o., OIB 30366988434</derivirana_varijabla>
  </DomainObject.Predmet.ProtustrankaFormatedOIB>
  <DomainObject.Predmet.ProtustrankaFormatedWithAdress>
    <izvorni_sadrzaj> BRANKAREL IZDAVAŠTVO d.o.o., Zagorska 23, 10430 Samobor</izvorni_sadrzaj>
    <derivirana_varijabla naziv="DomainObject.Predmet.ProtustrankaFormatedWithAdress_1"> BRANKAREL IZDAVAŠTVO d.o.o., Zagorska 23, 10430 Samobor</derivirana_varijabla>
  </DomainObject.Predmet.ProtustrankaFormatedWithAdress>
  <DomainObject.Predmet.ProtustrankaFormatedWithAdressOIB>
    <izvorni_sadrzaj> BRANKAREL IZDAVAŠTVO d.o.o., OIB 30366988434, Zagorska 23, 10430 Samobor</izvorni_sadrzaj>
    <derivirana_varijabla naziv="DomainObject.Predmet.ProtustrankaFormatedWithAdressOIB_1"> BRANKAREL IZDAVAŠTVO d.o.o., OIB 30366988434, Zagorska 23, 10430 Samobor</derivirana_varijabla>
  </DomainObject.Predmet.ProtustrankaFormatedWithAdressOIB>
  <DomainObject.Predmet.ProtustrankaWithAdress>
    <izvorni_sadrzaj>BRANKAREL IZDAVAŠTVO d.o.o. Zagorska 23, 10430 Samobor</izvorni_sadrzaj>
    <derivirana_varijabla naziv="DomainObject.Predmet.ProtustrankaWithAdress_1">BRANKAREL IZDAVAŠTVO d.o.o. Zagorska 23, 10430 Samobor</derivirana_varijabla>
  </DomainObject.Predmet.ProtustrankaWithAdress>
  <DomainObject.Predmet.ProtustrankaWithAdressOIB>
    <izvorni_sadrzaj>BRANKAREL IZDAVAŠTVO d.o.o., OIB 30366988434, Zagorska 23, 10430 Samobor</izvorni_sadrzaj>
    <derivirana_varijabla naziv="DomainObject.Predmet.ProtustrankaWithAdressOIB_1">BRANKAREL IZDAVAŠTVO d.o.o., OIB 30366988434, Zagorska 23, 10430 Samobor</derivirana_varijabla>
  </DomainObject.Predmet.ProtustrankaWithAdressOIB>
  <DomainObject.Predmet.ProtustrankaNazivFormated>
    <izvorni_sadrzaj>BRANKAREL IZDAVAŠTVO d.o.o.</izvorni_sadrzaj>
    <derivirana_varijabla naziv="DomainObject.Predmet.ProtustrankaNazivFormated_1">BRANKAREL IZDAVAŠTVO d.o.o.</derivirana_varijabla>
  </DomainObject.Predmet.ProtustrankaNazivFormated>
  <DomainObject.Predmet.ProtustrankaNazivFormatedOIB>
    <izvorni_sadrzaj>BRANKAREL IZDAVAŠTVO d.o.o., OIB 30366988434</izvorni_sadrzaj>
    <derivirana_varijabla naziv="DomainObject.Predmet.ProtustrankaNazivFormatedOIB_1">BRANKAREL IZDAVAŠTVO d.o.o., OIB 30366988434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BRANKAREL IZDAVAŠTVO d.o.o.</item>
    </izvorni_sadrzaj>
    <derivirana_varijabla naziv="DomainObject.Predmet.ProtuStrankaListFormated_1">
      <item>BRANKAREL IZDAVAŠTVO d.o.o.</item>
    </derivirana_varijabla>
  </DomainObject.Predmet.ProtuStrankaListFormated>
  <DomainObject.Predmet.ProtuStrankaListFormatedOIB>
    <izvorni_sadrzaj>
      <item>BRANKAREL IZDAVAŠTVO d.o.o., OIB 30366988434</item>
    </izvorni_sadrzaj>
    <derivirana_varijabla naziv="DomainObject.Predmet.ProtuStrankaListFormatedOIB_1">
      <item>BRANKAREL IZDAVAŠTVO d.o.o., OIB 30366988434</item>
    </derivirana_varijabla>
  </DomainObject.Predmet.ProtuStrankaListFormatedOIB>
  <DomainObject.Predmet.ProtuStrankaListFormatedWithAdress>
    <izvorni_sadrzaj>
      <item>BRANKAREL IZDAVAŠTVO d.o.o., Zagorska 23, 10430 Samobor</item>
    </izvorni_sadrzaj>
    <derivirana_varijabla naziv="DomainObject.Predmet.ProtuStrankaListFormatedWithAdress_1">
      <item>BRANKAREL IZDAVAŠTVO d.o.o., Zagorska 23, 10430 Samobor</item>
    </derivirana_varijabla>
  </DomainObject.Predmet.ProtuStrankaListFormatedWithAdress>
  <DomainObject.Predmet.ProtuStrankaListFormatedWithAdressOIB>
    <izvorni_sadrzaj>
      <item>BRANKAREL IZDAVAŠTVO d.o.o., OIB 30366988434, Zagorska 23, 10430 Samobor</item>
    </izvorni_sadrzaj>
    <derivirana_varijabla naziv="DomainObject.Predmet.ProtuStrankaListFormatedWithAdressOIB_1">
      <item>BRANKAREL IZDAVAŠTVO d.o.o., OIB 30366988434, Zagorska 23, 10430 Samobor</item>
    </derivirana_varijabla>
  </DomainObject.Predmet.ProtuStrankaListFormatedWithAdressOIB>
  <DomainObject.Predmet.ProtuStrankaListNazivFormated>
    <izvorni_sadrzaj>
      <item>BRANKAREL IZDAVAŠTVO d.o.o.</item>
    </izvorni_sadrzaj>
    <derivirana_varijabla naziv="DomainObject.Predmet.ProtuStrankaListNazivFormated_1">
      <item>BRANKAREL IZDAVAŠTVO d.o.o.</item>
    </derivirana_varijabla>
  </DomainObject.Predmet.ProtuStrankaListNazivFormated>
  <DomainObject.Predmet.ProtuStrankaListNazivFormatedOIB>
    <izvorni_sadrzaj>
      <item>BRANKAREL IZDAVAŠTVO d.o.o., OIB 30366988434</item>
    </izvorni_sadrzaj>
    <derivirana_varijabla naziv="DomainObject.Predmet.ProtuStrankaListNazivFormatedOIB_1">
      <item>BRANKAREL IZDAVAŠTVO d.o.o., OIB 30366988434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BRANKAREL IZDAVAŠTVO d.o.o.</izvorni_sadrzaj>
    <derivirana_varijabla naziv="DomainObject.Predmet.ProtustrankaIDrugi_1">BRANKAREL IZDAVAŠTVO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BRANKAREL IZDAVAŠTVO d.o.o., OIB 30366988434, Zagorska 23, 10430 Samobor</izvorni_sadrzaj>
    <derivirana_varijabla naziv="DomainObject.Predmet.ProtustrankaIDrugiAdressOIB_1">BRANKAREL IZDAVAŠTVO d.o.o., OIB 30366988434, Zagorska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BRANKAREL IZDAVAŠTVO d.o.o.</item>
      <item>FINA Regionalni centar Zagreb</item>
    </izvorni_sadrzaj>
    <derivirana_varijabla naziv="DomainObject.Predmet.SudioniciListNaziv_1">
      <item>BRANKAREL IZDAVAŠTVO d.o.o.</item>
      <item>FINA Regionalni centar Zagreb</item>
    </derivirana_varijabla>
  </DomainObject.Predmet.SudioniciListNaziv>
  <DomainObject.Predmet.SudioniciListAdressOIB>
    <izvorni_sadrzaj>
      <item>BRANKAREL IZDAVAŠTVO d.o.o., OIB 30366988434, Zagorska 23,10430 Samobor</item>
      <item>FINA Regionalni centar Zagreb, OIB 85821130368, Trg svibanjskih žrtava 1995. 1,10000 Zagreb</item>
    </izvorni_sadrzaj>
    <derivirana_varijabla naziv="DomainObject.Predmet.SudioniciListAdressOIB_1">
      <item>BRANKAREL IZDAVAŠTVO d.o.o., OIB 30366988434, Zagorska 23,10430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30366988434</item>
      <item>, OIB 85821130368</item>
    </izvorni_sadrzaj>
    <derivirana_varijabla naziv="DomainObject.Predmet.SudioniciListNazivOIB_1">
      <item>, OIB 30366988434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1942</properties:Characters>
  <properties:Lines>48</properties:Lines>
  <properties:Paragraphs>16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2016-10-26T07:30:00Z</dcterms:modified>
  <cp:revision>119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