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180f" w14:paraId="421180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437A7" w:rsidP="002437A7" w:rsidR="002437A7" w:rsidRPr="002437A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437A7">
        <w:rPr>
          <w:rFonts w:cs="Times New Roman" w:eastAsia="Times New Roman"/>
          <w:szCs w:val="20"/>
          <w:lang w:eastAsia="hr-HR"/>
        </w:rPr>
        <w:t xml:space="preserve">               5. St-1211/2016-2</w:t>
      </w:r>
    </w:p>
    <w:p w:rsidRDefault="002437A7" w:rsidP="002437A7" w:rsidR="002437A7" w:rsidRPr="002437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437A7" w:rsidP="002437A7" w:rsidR="002437A7" w:rsidRPr="002437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437A7" w:rsidP="002437A7" w:rsidR="002437A7" w:rsidRPr="002437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437A7" w:rsidP="002437A7" w:rsidR="002437A7" w:rsidRPr="002437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437A7">
        <w:rPr>
          <w:rFonts w:cs="Times New Roman" w:eastAsia="Times New Roman"/>
          <w:szCs w:val="20"/>
          <w:lang w:eastAsia="hr-HR"/>
        </w:rPr>
        <w:t>O G L A S</w:t>
      </w:r>
    </w:p>
    <w:p w:rsidRDefault="002437A7" w:rsidP="002437A7" w:rsidR="002437A7" w:rsidRPr="002437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437A7" w:rsidP="002437A7" w:rsidR="002437A7" w:rsidRPr="002437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437A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JAGODA, d.o.o. za proizvodnju i trgovinu na veliko i malo, Zagreb, Harambašićeva 40/a, MBS: 080127510, OIB: 14166986550, koji se vodi kod ovoga suda pod brojem St-1211/2016, temeljem odredbe čl.430., 431. i 434. Stečajnog zakona ("Narodne novine" broj 71/15.), objavljuje:</w:t>
      </w:r>
    </w:p>
    <w:p w:rsidRDefault="002437A7" w:rsidP="002437A7" w:rsidR="002437A7" w:rsidRPr="002437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37A7" w:rsidP="002437A7" w:rsidR="002437A7" w:rsidRPr="002437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437A7">
        <w:rPr>
          <w:rFonts w:cs="Times New Roman" w:eastAsia="Times New Roman"/>
          <w:szCs w:val="20"/>
          <w:lang w:eastAsia="hr-HR"/>
        </w:rPr>
        <w:t xml:space="preserve">I. Na dan 24. ožujka 2016. dužnik u Očevidniku redoslijeda osnova za plaćanje ima evidentirane neizvršene osnove za plaćanje u ukupnom iznosu od 18.123,40 kn, u koji iznos je uračunata kamata i naknada Financijske agencije za provedbu ovrhe na novčanim sredstvima.  </w:t>
      </w:r>
    </w:p>
    <w:p w:rsidRDefault="002437A7" w:rsidP="002437A7" w:rsidR="002437A7" w:rsidRPr="002437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37A7" w:rsidP="002437A7" w:rsidR="002437A7" w:rsidRPr="002437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437A7">
        <w:rPr>
          <w:rFonts w:cs="Times New Roman" w:eastAsia="Times New Roman"/>
          <w:szCs w:val="20"/>
          <w:lang w:eastAsia="hr-HR"/>
        </w:rPr>
        <w:t>II. Poziva se osoba ovlaštena za zastupanje dužnika – Jakov Žarko, Prigorje Brdovečko, Draga 8/a, OIB: 02346027776, da u roku od 15 dana od objave ovog oglasa na mrežnoj stranici e-Oglasna ploča Trgovačkog suda u Bjelovaru podnese sudu javnobilježnički ovjerovljen popis imovine i obveza na propisanom obrascu.</w:t>
      </w:r>
    </w:p>
    <w:p w:rsidRDefault="002437A7" w:rsidP="002437A7" w:rsidR="002437A7" w:rsidRPr="002437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37A7" w:rsidP="002437A7" w:rsidR="002437A7" w:rsidRPr="002437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437A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437A7" w:rsidP="002437A7" w:rsidR="002437A7" w:rsidRPr="002437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37A7" w:rsidP="002437A7" w:rsidR="002437A7" w:rsidRPr="002437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437A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437A7" w:rsidP="002437A7" w:rsidR="002437A7" w:rsidRPr="002437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37A7" w:rsidP="002437A7" w:rsidR="002437A7" w:rsidRPr="002437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437A7">
        <w:rPr>
          <w:rFonts w:cs="Times New Roman" w:eastAsia="Times New Roman"/>
          <w:szCs w:val="20"/>
          <w:lang w:eastAsia="hr-HR"/>
        </w:rPr>
        <w:t xml:space="preserve">U Bjelovaru, 20. veljače 2017. </w:t>
      </w:r>
    </w:p>
    <w:p w:rsidRDefault="002437A7" w:rsidP="002437A7" w:rsidR="002437A7" w:rsidRPr="002437A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437A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437A7" w:rsidP="002437A7" w:rsidR="002437A7" w:rsidRPr="002437A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437A7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2437A7" w:rsidP="002437A7" w:rsidR="0071688E" w:rsidRPr="002437A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MARIJA PETRINA KUBICA</w:t>
      </w: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7A7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896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St-1211/2016-2</izvorni_sadrzaj>
    <derivirana_varijabla naziv="DomainObject.Oznaka_1">St-1211/2016-2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St-1211/2016</izvorni_sadrzaj>
    <derivirana_varijabla naziv="DomainObject.Predmet.OznakaBroj_1">St-1211/2016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JAGODA, d.o.o. zastupanog po punomoćniku Jakov Žarko</izvorni_sadrzaj>
    <derivirana_varijabla naziv="DomainObject.Predmet.ProtustrankaFormated_1">  JAGODA, d.o.o. zastupanog po punomoćniku Jakov Žarko</derivirana_varijabla>
  </DomainObject.Predmet.ProtustrankaFormated>
  <DomainObject.Predmet.ProtustrankaFormatedOIB>
    <izvorni_sadrzaj>  JAGODA, d.o.o., OIB 14166986550 zastupanog po punomoćniku Jakov Žarko</izvorni_sadrzaj>
    <derivirana_varijabla naziv="DomainObject.Predmet.ProtustrankaFormatedOIB_1">  JAGODA, d.o.o., OIB 14166986550 zastupanog po punomoćniku Jakov Žarko</derivirana_varijabla>
  </DomainObject.Predmet.ProtustrankaFormatedOIB>
  <DomainObject.Predmet.ProtustrankaFormatedWithAdress>
    <izvorni_sadrzaj> JAGODA, d.o.o., Harambašićeva 40/a, 10000 Zagreb zastupanog po punomoćniku Jakov Žarko</izvorni_sadrzaj>
    <derivirana_varijabla naziv="DomainObject.Predmet.ProtustrankaFormatedWithAdress_1"> JAGODA, d.o.o., Harambašićeva 40/a, 10000 Zagreb zastupanog po punomoćniku Jakov Žarko</derivirana_varijabla>
  </DomainObject.Predmet.ProtustrankaFormatedWithAdress>
  <DomainObject.Predmet.ProtustrankaFormatedWithAdressOIB>
    <izvorni_sadrzaj> JAGODA, d.o.o., OIB 14166986550, Harambašićeva 40/a, 10000 Zagreb zastupanog po punomoćniku Jakov Žarko</izvorni_sadrzaj>
    <derivirana_varijabla naziv="DomainObject.Predmet.ProtustrankaFormatedWithAdressOIB_1"> JAGODA, d.o.o., OIB 14166986550, Harambašićeva 40/a, 10000 Zagreb zastupanog po punomoćniku Jakov Žarko</derivirana_varijabla>
  </DomainObject.Predmet.ProtustrankaFormatedWithAdressOIB>
  <DomainObject.Predmet.ProtustrankaWithAdress>
    <izvorni_sadrzaj>JAGODA, d.o.o. Harambašićeva 40/a, 10000 Zagreb</izvorni_sadrzaj>
    <derivirana_varijabla naziv="DomainObject.Predmet.ProtustrankaWithAdress_1">JAGODA, d.o.o. Harambašićeva 40/a, 10000 Zagreb</derivirana_varijabla>
  </DomainObject.Predmet.ProtustrankaWithAdress>
  <DomainObject.Predmet.ProtustrankaWithAdressOIB>
    <izvorni_sadrzaj>JAGODA, d.o.o., OIB 14166986550, Harambašićeva 40/a, 10000 Zagreb</izvorni_sadrzaj>
    <derivirana_varijabla naziv="DomainObject.Predmet.ProtustrankaWithAdressOIB_1">JAGODA, d.o.o., OIB 14166986550, Harambašićeva 40/a, 10000 Zagreb</derivirana_varijabla>
  </DomainObject.Predmet.ProtustrankaWithAdressOIB>
  <DomainObject.Predmet.ProtustrankaNazivFormated>
    <izvorni_sadrzaj>JAGODA, d.o.o.</izvorni_sadrzaj>
    <derivirana_varijabla naziv="DomainObject.Predmet.ProtustrankaNazivFormated_1">JAGODA, d.o.o.</derivirana_varijabla>
  </DomainObject.Predmet.ProtustrankaNazivFormated>
  <DomainObject.Predmet.ProtustrankaNazivFormatedOIB>
    <izvorni_sadrzaj>JAGODA, d.o.o., OIB 14166986550</izvorni_sadrzaj>
    <derivirana_varijabla naziv="DomainObject.Predmet.ProtustrankaNazivFormatedOIB_1">JAGODA, d.o.o., OIB 14166986550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JAGODA, d.o.o. zastupanog po punomoćniku Jakov Žarko</item>
    </izvorni_sadrzaj>
    <derivirana_varijabla naziv="DomainObject.Predmet.ProtuStrankaListFormated_1">
      <item>JAGODA, d.o.o. zastupanog po punomoćniku Jakov Žarko</item>
    </derivirana_varijabla>
  </DomainObject.Predmet.ProtuStrankaListFormated>
  <DomainObject.Predmet.ProtuStrankaListFormatedOIB>
    <izvorni_sadrzaj>
      <item>JAGODA, d.o.o., OIB 14166986550 zastupanog po punomoćniku Jakov Žarko</item>
    </izvorni_sadrzaj>
    <derivirana_varijabla naziv="DomainObject.Predmet.ProtuStrankaListFormatedOIB_1">
      <item>JAGODA, d.o.o., OIB 14166986550 zastupanog po punomoćniku Jakov Žarko</item>
    </derivirana_varijabla>
  </DomainObject.Predmet.ProtuStrankaListFormatedOIB>
  <DomainObject.Predmet.ProtuStrankaListFormatedWithAdress>
    <izvorni_sadrzaj>
      <item>JAGODA, d.o.o., Harambašićeva 40/a, 10000 Zagreb zastupanog po punomoćniku Jakov Žarko</item>
    </izvorni_sadrzaj>
    <derivirana_varijabla naziv="DomainObject.Predmet.ProtuStrankaListFormatedWithAdress_1">
      <item>JAGODA, d.o.o., Harambašićeva 40/a, 10000 Zagreb zastupanog po punomoćniku Jakov Žarko</item>
    </derivirana_varijabla>
  </DomainObject.Predmet.ProtuStrankaListFormatedWithAdress>
  <DomainObject.Predmet.ProtuStrankaListFormatedWithAdressOIB>
    <izvorni_sadrzaj>
      <item>JAGODA, d.o.o., OIB 14166986550, Harambašićeva 40/a, 10000 Zagreb zastupanog po punomoćniku Jakov Žarko</item>
    </izvorni_sadrzaj>
    <derivirana_varijabla naziv="DomainObject.Predmet.ProtuStrankaListFormatedWithAdressOIB_1">
      <item>JAGODA, d.o.o., OIB 14166986550, Harambašićeva 40/a, 10000 Zagreb zastupanog po punomoćniku Jakov Žarko</item>
    </derivirana_varijabla>
  </DomainObject.Predmet.ProtuStrankaListFormatedWithAdressOIB>
  <DomainObject.Predmet.ProtuStrankaListNazivFormated>
    <izvorni_sadrzaj>
      <item>JAGODA, d.o.o.</item>
    </izvorni_sadrzaj>
    <derivirana_varijabla naziv="DomainObject.Predmet.ProtuStrankaListNazivFormated_1">
      <item>JAGODA, d.o.o.</item>
    </derivirana_varijabla>
  </DomainObject.Predmet.ProtuStrankaListNazivFormated>
  <DomainObject.Predmet.ProtuStrankaListNazivFormatedOIB>
    <izvorni_sadrzaj>
      <item>JAGODA, d.o.o., OIB 14166986550</item>
    </izvorni_sadrzaj>
    <derivirana_varijabla naziv="DomainObject.Predmet.ProtuStrankaListNazivFormatedOIB_1">
      <item>JAGODA, d.o.o., OIB 14166986550</item>
    </derivirana_varijabla>
  </DomainObject.Predmet.ProtuStrankaListNazivFormatedOIB>
  <DomainObject.Predmet.OstaliListFormated>
    <izvorni_sadrzaj>
      <item>Jakov Žarko punomoćnik sudionika u postupku JAGODA, d.o.o.</item>
    </izvorni_sadrzaj>
    <derivirana_varijabla naziv="DomainObject.Predmet.OstaliListFormated_1">
      <item>Jakov Žarko punomoćnik sudionika u postupku JAGODA, d.o.o.</item>
    </derivirana_varijabla>
  </DomainObject.Predmet.OstaliListFormated>
  <DomainObject.Predmet.OstaliListFormatedOIB>
    <izvorni_sadrzaj>
      <item>Jakov Žarko, OIB 02346027776 punomoćnik sudionika u postupku JAGODA, d.o.o.</item>
    </izvorni_sadrzaj>
    <derivirana_varijabla naziv="DomainObject.Predmet.OstaliListFormatedOIB_1">
      <item>Jakov Žarko, OIB 02346027776 punomoćnik sudionika u postupku JAGODA, d.o.o.</item>
    </derivirana_varijabla>
  </DomainObject.Predmet.OstaliListFormatedOIB>
  <DomainObject.Predmet.OstaliListFormatedWithAdress>
    <izvorni_sadrzaj>
      <item>Jakov Žarko, Draga 8/a, 10291 Prigorje Brdovečko punomoćnik sudionika u postupku JAGODA, d.o.o.</item>
    </izvorni_sadrzaj>
    <derivirana_varijabla naziv="DomainObject.Predmet.OstaliListFormatedWithAdress_1">
      <item>Jakov Žarko, Draga 8/a, 10291 Prigorje Brdovečko punomoćnik sudionika u postupku JAGODA, d.o.o.</item>
    </derivirana_varijabla>
  </DomainObject.Predmet.OstaliListFormatedWithAdress>
  <DomainObject.Predmet.OstaliListFormatedWithAdressOIB>
    <izvorni_sadrzaj>
      <item>Jakov Žarko, OIB 02346027776, Draga 8/a, 10291 Prigorje Brdovečko punomoćnik sudionika u postupku JAGODA, d.o.o.</item>
    </izvorni_sadrzaj>
    <derivirana_varijabla naziv="DomainObject.Predmet.OstaliListFormatedWithAdressOIB_1">
      <item>Jakov Žarko, OIB 02346027776, Draga 8/a, 10291 Prigorje Brdovečko punomoćnik sudionika u postupku JAGODA, d.o.o.</item>
    </derivirana_varijabla>
  </DomainObject.Predmet.OstaliListFormatedWithAdressOIB>
  <DomainObject.Predmet.OstaliListNazivFormated>
    <izvorni_sadrzaj>
      <item>Jakov Žarko</item>
    </izvorni_sadrzaj>
    <derivirana_varijabla naziv="DomainObject.Predmet.OstaliListNazivFormated_1">
      <item>Jakov Žarko</item>
    </derivirana_varijabla>
  </DomainObject.Predmet.OstaliListNazivFormated>
  <DomainObject.Predmet.OstaliListNazivFormatedOIB>
    <izvorni_sadrzaj>
      <item>Jakov Žarko, OIB 02346027776</item>
    </izvorni_sadrzaj>
    <derivirana_varijabla naziv="DomainObject.Predmet.OstaliListNazivFormatedOIB_1">
      <item>Jakov Žarko, OIB 02346027776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St-1211/2016-2</izvorni_sadrzaj>
    <derivirana_varijabla naziv="DomainObject.PoslovniBrojDokumenta_1">St-1211/2016-2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JAGODA, d.o.o.</izvorni_sadrzaj>
    <derivirana_varijabla naziv="DomainObject.Predmet.ProtustrankaIDrugi_1">JAGODA,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JAGODA, d.o.o., OIB 14166986550, Harambašićeva 40/a, 10000 Zagreb</izvorni_sadrzaj>
    <derivirana_varijabla naziv="DomainObject.Predmet.ProtustrankaIDrugiAdressOIB_1">JAGODA, d.o.o., OIB 14166986550, Harambašićeva 40/a,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JAGODA, d.o.o.</item>
      <item>FINA Regionalni centar Zagreb</item>
      <item>Jakov Žarko</item>
    </izvorni_sadrzaj>
    <derivirana_varijabla naziv="DomainObject.Predmet.SudioniciListNaziv_1">
      <item>JAGODA, d.o.o.</item>
      <item>FINA Regionalni centar Zagreb</item>
      <item>Jakov Žarko</item>
    </derivirana_varijabla>
  </DomainObject.Predmet.SudioniciListNaziv>
  <DomainObject.Predmet.SudioniciListAdressOIB>
    <izvorni_sadrzaj>
      <item>JAGODA, d.o.o., OIB 14166986550, Harambašićeva 40/a,10000 Zagreb</item>
      <item>FINA Regionalni centar Zagreb, OIB 85821130368, Trg svibanjskih žrtava 1995. br. 1,10000 Zagreb</item>
      <item>Jakov Žarko, OIB 02346027776, Draga 8/a,10291 Prigorje Brdovečko</item>
    </izvorni_sadrzaj>
    <derivirana_varijabla naziv="DomainObject.Predmet.SudioniciListAdressOIB_1">
      <item>JAGODA, d.o.o., OIB 14166986550, Harambašićeva 40/a,10000 Zagreb</item>
      <item>FINA Regionalni centar Zagreb, OIB 85821130368, Trg svibanjskih žrtava 1995. br. 1,10000 Zagreb</item>
      <item>Jakov Žarko, OIB 02346027776, Draga 8/a,10291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EC8D8-3E3B-4E2E-92F9-E7721CD74C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1621</properties:Characters>
  <properties:Lines>42</properties:Lines>
  <properties:Paragraphs>10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2017-02-20T13:20:00Z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St-1211/2016-2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