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1191" w14:paraId="f01119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20</w:t>
      </w:r>
      <w:r w:rsidR="00D6743B">
        <w:rPr>
          <w:rStyle w:val="Naglaeno"/>
          <w:b w:val="false"/>
        </w:rPr>
        <w:t>91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r w:rsidR="00D6743B">
        <w:t>AGRO-USLUGA društvo s ograničenom odgovornošću za poljoprivredne djelatnosti</w:t>
      </w:r>
      <w:r w:rsidR="003829D9">
        <w:t xml:space="preserve">, </w:t>
      </w:r>
      <w:r w:rsidR="00915922">
        <w:t xml:space="preserve">Osijek, </w:t>
      </w:r>
      <w:r w:rsidR="00D6743B">
        <w:t>Vukovarska 10/1</w:t>
      </w:r>
      <w:r w:rsidR="00ED7CF1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4F0B19">
        <w:t>030</w:t>
      </w:r>
      <w:r w:rsidR="00D6743B">
        <w:t>095172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D6743B">
        <w:t>71928068941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F0B19">
        <w:t>1</w:t>
      </w:r>
      <w:r w:rsidR="00915922">
        <w:t>1</w:t>
      </w:r>
      <w:r w:rsidR="00BB3D58">
        <w:t xml:space="preserve">. </w:t>
      </w:r>
      <w:r w:rsidR="004F0B19">
        <w:t>kolovoza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6743B">
        <w:t>AGRO-USLUGA društvo s ograničenom odgovornošću za poljoprivredne djelatnosti, Osijek, Vukovarska 10/1, MBS: 030095172, OIB: 71928068941</w:t>
      </w:r>
      <w:r w:rsidR="004F0B19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6743B">
        <w:t>120</w:t>
      </w:r>
      <w:r w:rsidR="00780AF6">
        <w:t>.</w:t>
      </w:r>
      <w:r w:rsidR="00D6743B">
        <w:t>197</w:t>
      </w:r>
      <w:r w:rsidR="00B20F95">
        <w:t>,</w:t>
      </w:r>
      <w:r w:rsidR="00D6743B">
        <w:t>79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743B">
        <w:t>2091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F0B19">
        <w:t>1</w:t>
      </w:r>
      <w:r w:rsidR="00915922">
        <w:t>1</w:t>
      </w:r>
      <w:r w:rsidR="004F0B19">
        <w:t>. kolovoz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D7CF1">
        <w:t>5</w:t>
      </w:r>
      <w:r w:rsidR="004F0B19">
        <w:t>.</w:t>
      </w:r>
      <w:r w:rsidR="00ED7CF1">
        <w:t>10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10C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3F45C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5FE8"/>
    <w:rsid w:val="004F653C"/>
    <w:rsid w:val="005126B5"/>
    <w:rsid w:val="005159C5"/>
    <w:rsid w:val="00515F79"/>
    <w:rsid w:val="005167FF"/>
    <w:rsid w:val="00516EFA"/>
    <w:rsid w:val="00530A9B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86247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F45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45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5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5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F45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45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5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5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St-2091/2016</izvorni_sadrzaj>
    <derivirana_varijabla naziv="DomainObject.Predmet.OznakaBroj_1">St-2091/2016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AGRO-USLUGA društvo s ograničenom odgovornošću za poljoprivredne djelatnosti</izvorni_sadrzaj>
    <derivirana_varijabla naziv="DomainObject.Predmet.ProtustrankaFormated_1">  AGRO-USLUGA društvo s ograničenom odgovornošću za poljoprivredne djelatnosti</derivirana_varijabla>
  </DomainObject.Predmet.ProtustrankaFormated>
  <DomainObject.Predmet.ProtustrankaFormatedOIB>
    <izvorni_sadrzaj>  AGRO-USLUGA društvo s ograničenom odgovornošću za poljoprivredne djelatnosti, OIB 71928068941</izvorni_sadrzaj>
    <derivirana_varijabla naziv="DomainObject.Predmet.ProtustrankaFormatedOIB_1">  AGRO-USLUGA društvo s ograničenom odgovornošću za poljoprivredne djelatnosti, OIB 71928068941</derivirana_varijabla>
  </DomainObject.Predmet.ProtustrankaFormatedOIB>
  <DomainObject.Predmet.ProtustrankaFormatedWithAdress>
    <izvorni_sadrzaj> AGRO-USLUGA društvo s ograničenom odgovornošću za poljoprivredne djelatnosti, Vukovarska 101, 31000 Osijek</izvorni_sadrzaj>
    <derivirana_varijabla naziv="DomainObject.Predmet.ProtustrankaFormatedWithAdress_1"> AGRO-USLUGA društvo s ograničenom odgovornošću za poljoprivredne djelatnosti, Vukovarska 101, 31000 Osijek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</izvorni_sadrzaj>
    <derivirana_varijabla naziv="DomainObject.Predmet.ProtustrankaFormatedWithAdressOIB_1"> AGRO-USLUGA društvo s ograničenom odgovornošću za poljoprivredne djelatnosti, OIB 71928068941, Vukovarska 101, 31000 Osijek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AGRO-USLUGA društvo s ograničenom odgovornošću za poljoprivredne djelatnosti</item>
    </izvorni_sadrzaj>
    <derivirana_varijabla naziv="DomainObject.Predmet.ProtuStrankaListFormated_1">
      <item>AGRO-USLUGA društvo s ograničenom odgovornošću za poljoprivredne djelatnosti</item>
    </derivirana_varijabla>
  </DomainObject.Predmet.ProtuStrankaListFormated>
  <DomainObject.Predmet.ProtuStrankaListFormatedOIB>
    <izvorni_sadrzaj>
      <item>AGRO-USLUGA društvo s ograničenom odgovornošću za poljoprivredne djelatnosti, OIB 71928068941</item>
    </izvorni_sadrzaj>
    <derivirana_varijabla naziv="DomainObject.Predmet.ProtuStrankaListFormatedOIB_1">
      <item>AGRO-USLUGA društvo s ograničenom odgovornošću za poljoprivredne djelatnosti, OIB 71928068941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</item>
    </izvorni_sadrzaj>
    <derivirana_varijabla naziv="DomainObject.Predmet.ProtuStrankaListFormatedWithAdress_1">
      <item>AGRO-USLUGA društvo s ograničenom odgovornošću za poljoprivredne djelatnosti, Vukovarska 101, 31000 Osijek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</item>
    </izvorni_sadrzaj>
    <derivirana_varijabla naziv="DomainObject.Predmet.ProtuStrankaListFormatedWithAdressOIB_1">
      <item>AGRO-USLUGA društvo s ograničenom odgovornošću za poljoprivredne djelatnosti, OIB 71928068941, Vukovarska 101, 31000 Osijek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AGRO-USLUGA društvo s ograničenom odgovornošću za poljoprivredne djelatnosti</item>
    </izvorni_sadrzaj>
    <derivirana_varijabla naziv="DomainObject.Predmet.SudioniciListNaziv_1">
      <item>FINA RC OSIJEK</item>
      <item>AGRO-USLUGA društvo s ograničenom odgovornošću za poljoprivredne djelatnosti</item>
    </derivirana_varijabla>
  </DomainObject.Predmet.SudioniciListNaziv>
  <DomainObject.Predmet.SudioniciListAdressOIB>
    <izvorni_sadrzaj>
      <item>FINA RC OSIJEK, OIB 85821130368</item>
      <item>AGRO-USLUGA društvo s ograničenom odgovornošću za poljoprivredne djelatnosti, OIB 71928068941, Vukovarska 101,31000 Osijek</item>
    </izvorni_sadrzaj>
    <derivirana_varijabla naziv="DomainObject.Predmet.SudioniciListAdressOIB_1">
      <item>FINA RC OSIJEK, OIB 85821130368</item>
      <item>AGRO-USLUGA društvo s ograničenom odgovornošću za poljoprivredne djelatnosti, OIB 71928068941, Vukovarska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71928068941</item>
    </izvorni_sadrzaj>
    <derivirana_varijabla naziv="DomainObject.Predmet.SudioniciListNazivOIB_1">
      <item>, OIB 85821130368</item>
      <item>, OIB 71928068941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4352DA-4609-421F-8D57-B3F7E9CAAF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2113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2016-08-11T09:02:00Z</dcterms:created>
  <dc:creator>Korisnik</dc:creator>
  <cp:lastModifiedBy>Maja Videnović</cp:lastModifiedBy>
  <cp:lastPrinted>2016-08-11T08:59:00Z</cp:lastPrinted>
  <dcterms:modified xmlns:xsi="http://www.w3.org/2001/XMLSchema-instance" xsi:type="dcterms:W3CDTF">2016-08-11T09:09:00Z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