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041a" w14:paraId="29f041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5D08CF">
        <w:t>932</w:t>
      </w:r>
      <w:r w:rsidR="00787F15">
        <w:t>/16</w:t>
      </w:r>
      <w:r w:rsidR="00674F07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5D08CF" w:rsidRPr="005D08CF">
        <w:t>FLEXI  j.d.o.o. za prijevoz, trgovinu i usluge, Osijek, Ilirska 29, MBS: 030150044, OIB: 10818582908</w:t>
      </w:r>
      <w:r w:rsidR="00231648">
        <w:t xml:space="preserve">, dana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5D08CF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5D08CF" w:rsidRPr="005D08CF">
        <w:t>FLEXI  j.d.o.o. za prijevoz, trgovinu i usluge, Osijek, Ilirska 29, MBS: 030150044, OIB: 10818582908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5D08CF">
        <w:t>Ana-Maria Bogović, Slavonski Brod, Naselje Lutvinka 2/9, OIB: 36495483478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5D08CF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D08CF" w:rsidRPr="005D08CF">
        <w:t>FLEXI  j.d.o.o. za prijevoz, trgovinu i usluge, Osijek, Ilirska 29, MBS: 030150044, OIB: 10818582908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20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5D08CF" w:rsidRPr="005D08CF">
        <w:t>FLEXI  j.d.o.o. za prijevoz, trgovinu i usluge, Osijek, Ilirska 29, MBS: 030150044, OIB: 10818582908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5D08CF">
        <w:t>21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5D08CF">
        <w:t>32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5D08CF">
        <w:t>932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B0A83">
        <w:t>15/7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347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34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34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4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4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34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34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4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4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FLEXI j.d.o.o. za prijevoz, trgovinu i usluge</izvorni_sadrzaj>
    <derivirana_varijabla naziv="DomainObject.Predmet.ProtustrankaFormated_1">  FLEXI j.d.o.o. za prijevoz, trgovinu i usluge</derivirana_varijabla>
  </DomainObject.Predmet.ProtustrankaFormated>
  <DomainObject.Predmet.ProtustrankaFormatedOIB>
    <izvorni_sadrzaj>  FLEXI j.d.o.o. za prijevoz, trgovinu i usluge, OIB 10818582908</izvorni_sadrzaj>
    <derivirana_varijabla naziv="DomainObject.Predmet.ProtustrankaFormatedOIB_1">  FLEXI j.d.o.o. za prijevoz, trgovinu i usluge, OIB 10818582908</derivirana_varijabla>
  </DomainObject.Predmet.ProtustrankaFormatedOIB>
  <DomainObject.Predmet.ProtustrankaFormatedWithAdress>
    <izvorni_sadrzaj> FLEXI j.d.o.o. za prijevoz, trgovinu i usluge, Ilirska 29 , 31000 Osijek</izvorni_sadrzaj>
    <derivirana_varijabla naziv="DomainObject.Predmet.ProtustrankaFormatedWithAdress_1"> FLEXI j.d.o.o. za prijevoz, trgovinu i usluge, Ilirska 29 , 31000 Osijek</derivirana_varijabla>
  </DomainObject.Predmet.ProtustrankaFormatedWithAdress>
  <DomainObject.Predmet.ProtustrankaFormatedWithAdressOIB>
    <izvorni_sadrzaj> FLEXI j.d.o.o. za prijevoz, trgovinu i usluge, OIB 10818582908, Ilirska 29 , 31000 Osijek</izvorni_sadrzaj>
    <derivirana_varijabla naziv="DomainObject.Predmet.ProtustrankaFormatedWithAdressOIB_1"> FLEXI j.d.o.o. za prijevoz, trgovinu i usluge, OIB 10818582908, Ilirska 29 , 31000 Osijek</derivirana_varijabla>
  </DomainObject.Predmet.ProtustrankaFormatedWithAdressOIB>
  <DomainObject.Predmet.ProtustrankaWithAdress>
    <izvorni_sadrzaj>FLEXI j.d.o.o. za prijevoz, trgovinu i usluge Ilirska 29 , 31000 Osijek</izvorni_sadrzaj>
    <derivirana_varijabla naziv="DomainObject.Predmet.ProtustrankaWithAdress_1">FLEXI j.d.o.o. za prijevoz, trgovinu i usluge Ilirska 29 , 31000 Osijek</derivirana_varijabla>
  </DomainObject.Predmet.ProtustrankaWithAdress>
  <DomainObject.Predmet.ProtustrankaWithAdressOIB>
    <izvorni_sadrzaj>FLEXI j.d.o.o. za prijevoz, trgovinu i usluge, OIB 10818582908, Ilirska 29 , 31000 Osijek</izvorni_sadrzaj>
    <derivirana_varijabla naziv="DomainObject.Predmet.ProtustrankaWithAdressOIB_1">FLEXI j.d.o.o. za prijevoz, trgovinu i usluge, OIB 10818582908, Ilirska 29 , 31000 Osijek</derivirana_varijabla>
  </DomainObject.Predmet.ProtustrankaWithAdressOIB>
  <DomainObject.Predmet.ProtustrankaNazivFormated>
    <izvorni_sadrzaj>FLEXI j.d.o.o. za prijevoz, trgovinu i usluge</izvorni_sadrzaj>
    <derivirana_varijabla naziv="DomainObject.Predmet.ProtustrankaNazivFormated_1">FLEXI j.d.o.o. za prijevoz, trgovinu i usluge</derivirana_varijabla>
  </DomainObject.Predmet.ProtustrankaNazivFormated>
  <DomainObject.Predmet.ProtustrankaNazivFormatedOIB>
    <izvorni_sadrzaj>FLEXI j.d.o.o. za prijevoz, trgovinu i usluge, OIB 10818582908</izvorni_sadrzaj>
    <derivirana_varijabla naziv="DomainObject.Predmet.ProtustrankaNazivFormatedOIB_1">FLEXI j.d.o.o. za prijevoz, trgovinu i usluge, OIB 10818582908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FLEXI j.d.o.o. za prijevoz, trgovinu i usluge</item>
    </izvorni_sadrzaj>
    <derivirana_varijabla naziv="DomainObject.Predmet.ProtuStrankaListFormated_1">
      <item>FLEXI j.d.o.o. za prijevoz, trgovinu i usluge</item>
    </derivirana_varijabla>
  </DomainObject.Predmet.ProtuStrankaListFormated>
  <DomainObject.Predmet.ProtuStrankaListFormatedOIB>
    <izvorni_sadrzaj>
      <item>FLEXI j.d.o.o. za prijevoz, trgovinu i usluge, OIB 10818582908</item>
    </izvorni_sadrzaj>
    <derivirana_varijabla naziv="DomainObject.Predmet.ProtuStrankaListFormatedOIB_1">
      <item>FLEXI j.d.o.o. za prijevoz, trgovinu i usluge, OIB 10818582908</item>
    </derivirana_varijabla>
  </DomainObject.Predmet.ProtuStrankaListFormatedOIB>
  <DomainObject.Predmet.ProtuStrankaListFormatedWithAdress>
    <izvorni_sadrzaj>
      <item>FLEXI j.d.o.o. za prijevoz, trgovinu i usluge, Ilirska 29 , 31000 Osijek</item>
    </izvorni_sadrzaj>
    <derivirana_varijabla naziv="DomainObject.Predmet.ProtuStrankaListFormatedWithAdress_1">
      <item>FLEXI j.d.o.o. za prijevoz, trgovinu i usluge, Ilirska 29 , 31000 Osijek</item>
    </derivirana_varijabla>
  </DomainObject.Predmet.ProtuStrankaListFormatedWithAdress>
  <DomainObject.Predmet.ProtuStrankaListFormatedWithAdressOIB>
    <izvorni_sadrzaj>
      <item>FLEXI j.d.o.o. za prijevoz, trgovinu i usluge, OIB 10818582908, Ilirska 29 , 31000 Osijek</item>
    </izvorni_sadrzaj>
    <derivirana_varijabla naziv="DomainObject.Predmet.ProtuStrankaListFormatedWithAdressOIB_1">
      <item>FLEXI j.d.o.o. za prijevoz, trgovinu i usluge, OIB 10818582908, Ilirska 29 , 31000 Osijek</item>
    </derivirana_varijabla>
  </DomainObject.Predmet.ProtuStrankaListFormatedWithAdressOIB>
  <DomainObject.Predmet.ProtuStrankaListNazivFormated>
    <izvorni_sadrzaj>
      <item>FLEXI j.d.o.o. za prijevoz, trgovinu i usluge</item>
    </izvorni_sadrzaj>
    <derivirana_varijabla naziv="DomainObject.Predmet.ProtuStrankaListNazivFormated_1">
      <item>FLEXI j.d.o.o. za prijevoz, trgovinu i usluge</item>
    </derivirana_varijabla>
  </DomainObject.Predmet.ProtuStrankaListNazivFormated>
  <DomainObject.Predmet.ProtuStrankaListNazivFormatedOIB>
    <izvorni_sadrzaj>
      <item>FLEXI j.d.o.o. za prijevoz, trgovinu i usluge, OIB 10818582908</item>
    </izvorni_sadrzaj>
    <derivirana_varijabla naziv="DomainObject.Predmet.ProtuStrankaListNazivFormatedOIB_1">
      <item>FLEXI j.d.o.o. za prijevoz, trgovinu i usluge, OIB 10818582908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FLEXI j.d.o.o. za prijevoz, trgovinu i usluge</izvorni_sadrzaj>
    <derivirana_varijabla naziv="DomainObject.Predmet.ProtustrankaIDrugi_1">FLEXI j.d.o.o.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FLEXI j.d.o.o. za prijevoz, trgovinu i usluge, OIB 10818582908, Ilirska 29 , 31000 Osijek</izvorni_sadrzaj>
    <derivirana_varijabla naziv="DomainObject.Predmet.ProtustrankaIDrugiAdressOIB_1">FLEXI j.d.o.o. za prijevoz, trgovinu i usluge, OIB 10818582908, Ilirska 29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FLEXI j.d.o.o. za prijevoz, trgovinu i usluge</item>
    </izvorni_sadrzaj>
    <derivirana_varijabla naziv="DomainObject.Predmet.SudioniciListNaziv_1">
      <item>FINA RC OSIJEK</item>
      <item>FLEXI j.d.o.o. za prijevoz, trgovinu i usluge</item>
    </derivirana_varijabla>
  </DomainObject.Predmet.SudioniciListNaziv>
  <DomainObject.Predmet.SudioniciListAdressOIB>
    <izvorni_sadrzaj>
      <item>FINA RC OSIJEK, OIB 85821130368</item>
      <item>FLEXI j.d.o.o. za prijevoz, trgovinu i usluge, OIB 10818582908, Ilirska 29 ,31000 Osijek</item>
    </izvorni_sadrzaj>
    <derivirana_varijabla naziv="DomainObject.Predmet.SudioniciListAdressOIB_1">
      <item>FINA RC OSIJEK, OIB 85821130368</item>
      <item>FLEXI j.d.o.o. za prijevoz, trgovinu i usluge, OIB 10818582908, Ilirska 29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10818582908</item>
    </izvorni_sadrzaj>
    <derivirana_varijabla naziv="DomainObject.Predmet.SudioniciListNazivOIB_1">
      <item>, OIB 85821130368</item>
      <item>, OIB 10818582908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2244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2016-06-15T10:34:00Z</dcterms:created>
  <dc:creator>korisnik</dc:creator>
  <cp:lastModifiedBy>Žana Bem</cp:lastModifiedBy>
  <cp:lastPrinted>2016-01-04T10:52:00Z</cp:lastPrinted>
  <dcterms:modified xmlns:xsi="http://www.w3.org/2001/XMLSchema-instance" xsi:type="dcterms:W3CDTF">2016-06-15T10:36:00Z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