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e46f9" w14:paraId="bce46f9" w:rsidRDefault="00E912D7" w:rsidP="00E56243" w:rsidR="00E56243" w:rsidRPr="00E56243">
      <w:pPr>
        <w:ind w:firstLine="708"/>
        <w:jc w:val="both"/>
        <w15:collapsed w:val="false"/>
      </w:pPr>
      <w:bookmarkStart w:name="_GoBack" w:id="0"/>
      <w:bookmarkEnd w:id="0"/>
      <w:r>
        <w:t xml:space="preserve"> </w:t>
      </w:r>
      <w:r w:rsidR="00B33C2C">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p>
    <w:p w:rsidRDefault="000C2DF8" w:rsidP="00123F7F" w:rsidR="000C2DF8" w:rsidRPr="001F51EA">
      <w:pPr>
        <w:jc w:val="center"/>
      </w:pPr>
      <w:r w:rsidRPr="001F51EA">
        <w:t>R E P U B L I K A  H R V A T S K A</w:t>
      </w:r>
    </w:p>
    <w:p w:rsidRDefault="000C2DF8" w:rsidP="00123F7F" w:rsidR="000C2DF8">
      <w:pPr>
        <w:jc w:val="center"/>
      </w:pPr>
      <w:r w:rsidRPr="001F51EA">
        <w:t>R J E Š E NJ E</w:t>
      </w:r>
    </w:p>
    <w:p w:rsidRDefault="00C72D4A" w:rsidP="00123F7F" w:rsidR="00C72D4A" w:rsidRPr="001F51EA">
      <w:pPr>
        <w:jc w:val="center"/>
        <w:rPr>
          <w:b/>
        </w:rPr>
      </w:pPr>
    </w:p>
    <w:p w:rsidRDefault="000C2DF8" w:rsidP="000C2DF8" w:rsidR="000C2DF8" w:rsidRPr="001F51EA">
      <w:pPr>
        <w:jc w:val="center"/>
        <w:rPr>
          <w:b/>
        </w:rPr>
      </w:pPr>
    </w:p>
    <w:p w:rsidRDefault="00F97628" w:rsidP="00123F7F" w:rsidR="000C2DF8">
      <w:pPr>
        <w:ind w:firstLine="708"/>
        <w:jc w:val="both"/>
      </w:pPr>
      <w:r w:rsidRPr="001F51EA">
        <w:t>TRGOVAČKI SUD U ZAGREBU po sucu Anti Galiću, kao stečajnom sucu,</w:t>
      </w:r>
      <w:r w:rsidRPr="001F51EA">
        <w:rPr>
          <w:lang w:eastAsia="en-US" w:val="pt-BR"/>
        </w:rPr>
        <w:t xml:space="preserve"> </w:t>
      </w:r>
      <w:r w:rsidRPr="001F51EA">
        <w:t xml:space="preserve"> </w:t>
      </w:r>
      <w:r w:rsidR="009F0E50" w:rsidRPr="001F51EA">
        <w:t xml:space="preserve">postupajući po prijedlogu predlagatelja LJEKARNE </w:t>
      </w:r>
      <w:proofErr w:type="spellStart"/>
      <w:r w:rsidR="009F0E50" w:rsidRPr="001F51EA">
        <w:t>DVORŽAK</w:t>
      </w:r>
      <w:proofErr w:type="spellEnd"/>
      <w:r w:rsidR="009F0E50" w:rsidRPr="001F51EA">
        <w:t xml:space="preserve">, Zagreb, </w:t>
      </w:r>
      <w:proofErr w:type="spellStart"/>
      <w:r w:rsidR="009F0E50" w:rsidRPr="001F51EA">
        <w:t>D.Golika</w:t>
      </w:r>
      <w:proofErr w:type="spellEnd"/>
      <w:r w:rsidR="009F0E50" w:rsidRPr="001F51EA">
        <w:t xml:space="preserve"> </w:t>
      </w:r>
      <w:proofErr w:type="spellStart"/>
      <w:r w:rsidR="009F0E50" w:rsidRPr="001F51EA">
        <w:t>36</w:t>
      </w:r>
      <w:proofErr w:type="spellEnd"/>
      <w:r w:rsidR="009F0E50" w:rsidRPr="001F51EA">
        <w:t>. (</w:t>
      </w:r>
      <w:proofErr w:type="spellStart"/>
      <w:r w:rsidR="009F0E50" w:rsidRPr="001F51EA">
        <w:t>OIB</w:t>
      </w:r>
      <w:proofErr w:type="spellEnd"/>
      <w:r w:rsidR="009F0E50" w:rsidRPr="001F51EA">
        <w:t xml:space="preserve"> </w:t>
      </w:r>
      <w:proofErr w:type="spellStart"/>
      <w:r w:rsidR="009F0E50" w:rsidRPr="001F51EA">
        <w:t>21981372220</w:t>
      </w:r>
      <w:proofErr w:type="spellEnd"/>
      <w:r w:rsidR="009F0E50" w:rsidRPr="001F51EA">
        <w:t xml:space="preserve">), za otvaranje stečajnog postupka nad dužnikom LJEKARNE </w:t>
      </w:r>
      <w:proofErr w:type="spellStart"/>
      <w:r w:rsidR="009F0E50" w:rsidRPr="001F51EA">
        <w:t>ŠERNHORST</w:t>
      </w:r>
      <w:proofErr w:type="spellEnd"/>
      <w:r w:rsidR="009F0E50" w:rsidRPr="001F51EA">
        <w:t xml:space="preserve">, Zagreb, III. </w:t>
      </w:r>
      <w:proofErr w:type="spellStart"/>
      <w:r w:rsidR="009F0E50" w:rsidRPr="001F51EA">
        <w:t>Podbrežje</w:t>
      </w:r>
      <w:proofErr w:type="spellEnd"/>
      <w:r w:rsidR="009F0E50" w:rsidRPr="001F51EA">
        <w:t xml:space="preserve"> </w:t>
      </w:r>
      <w:proofErr w:type="spellStart"/>
      <w:r w:rsidR="009F0E50" w:rsidRPr="001F51EA">
        <w:t>35.b</w:t>
      </w:r>
      <w:proofErr w:type="spellEnd"/>
      <w:r w:rsidR="009F0E50" w:rsidRPr="001F51EA">
        <w:t xml:space="preserve"> (</w:t>
      </w:r>
      <w:proofErr w:type="spellStart"/>
      <w:r w:rsidR="009F0E50" w:rsidRPr="001F51EA">
        <w:t>OIB</w:t>
      </w:r>
      <w:proofErr w:type="spellEnd"/>
      <w:r w:rsidR="009F0E50" w:rsidRPr="001F51EA">
        <w:t xml:space="preserve"> </w:t>
      </w:r>
      <w:proofErr w:type="spellStart"/>
      <w:r w:rsidR="009F0E50" w:rsidRPr="001F51EA">
        <w:t>05619687128</w:t>
      </w:r>
      <w:proofErr w:type="spellEnd"/>
      <w:r w:rsidR="009F0E50" w:rsidRPr="001F51EA">
        <w:t xml:space="preserve">), dana  </w:t>
      </w:r>
      <w:proofErr w:type="spellStart"/>
      <w:r w:rsidR="009F0E50" w:rsidRPr="001F51EA">
        <w:t>1</w:t>
      </w:r>
      <w:r w:rsidR="00504476" w:rsidRPr="001F51EA">
        <w:t>6</w:t>
      </w:r>
      <w:r w:rsidR="009F0E50" w:rsidRPr="001F51EA">
        <w:t>.veljače</w:t>
      </w:r>
      <w:proofErr w:type="spellEnd"/>
      <w:r w:rsidR="009F0E50" w:rsidRPr="001F51EA">
        <w:t xml:space="preserve"> </w:t>
      </w:r>
      <w:proofErr w:type="spellStart"/>
      <w:r w:rsidR="009F0E50" w:rsidRPr="001F51EA">
        <w:t>2017</w:t>
      </w:r>
      <w:proofErr w:type="spellEnd"/>
      <w:r w:rsidR="009F0E50" w:rsidRPr="001F51EA">
        <w:t>.</w:t>
      </w:r>
    </w:p>
    <w:p w:rsidRDefault="00C72D4A" w:rsidP="00123F7F" w:rsidR="00C72D4A">
      <w:pPr>
        <w:ind w:firstLine="708"/>
        <w:jc w:val="both"/>
      </w:pPr>
    </w:p>
    <w:p w:rsidRDefault="00C72D4A" w:rsidP="00123F7F" w:rsidR="00C72D4A" w:rsidRPr="001F51EA">
      <w:pPr>
        <w:ind w:firstLine="708"/>
        <w:jc w:val="both"/>
        <w:rPr>
          <w:sz w:val="40"/>
          <w:szCs w:val="40"/>
        </w:rPr>
      </w:pPr>
    </w:p>
    <w:p w:rsidRDefault="00065B42" w:rsidP="00D677F7" w:rsidR="00065B42">
      <w:pPr>
        <w:jc w:val="center"/>
      </w:pPr>
      <w:r w:rsidRPr="001F51EA">
        <w:t>r i j e š i o     j e</w:t>
      </w:r>
    </w:p>
    <w:p w:rsidRDefault="00C72D4A" w:rsidP="00D677F7" w:rsidR="00C72D4A" w:rsidRPr="001F51EA">
      <w:pPr>
        <w:jc w:val="center"/>
      </w:pPr>
    </w:p>
    <w:p w:rsidRDefault="00065B42" w:rsidP="00065B42" w:rsidR="00065B42" w:rsidRPr="001F51EA">
      <w:r w:rsidRPr="001F51EA">
        <w:t xml:space="preserve"> </w:t>
      </w:r>
    </w:p>
    <w:p w:rsidRDefault="00065B42" w:rsidP="00B807AF" w:rsidR="00065B42" w:rsidRPr="001F51EA">
      <w:pPr>
        <w:ind w:firstLine="555"/>
        <w:jc w:val="both"/>
      </w:pPr>
      <w:r w:rsidRPr="001F51EA">
        <w:t>I</w:t>
      </w:r>
      <w:r w:rsidR="00D677F7" w:rsidRPr="001F51EA">
        <w:t>.</w:t>
      </w:r>
      <w:r w:rsidRPr="001F51EA">
        <w:t xml:space="preserve"> Pozivaju se </w:t>
      </w:r>
      <w:r w:rsidR="00B807AF" w:rsidRPr="001F51EA">
        <w:t xml:space="preserve">osobe koje imaju pravni interes za provedbu </w:t>
      </w:r>
      <w:r w:rsidRPr="001F51EA">
        <w:t>s</w:t>
      </w:r>
      <w:r w:rsidR="00B807AF" w:rsidRPr="001F51EA">
        <w:t>tečajnog postupka nad d</w:t>
      </w:r>
      <w:r w:rsidR="002817DE" w:rsidRPr="001F51EA">
        <w:t>užnik</w:t>
      </w:r>
      <w:r w:rsidR="00B807AF" w:rsidRPr="001F51EA">
        <w:t>om</w:t>
      </w:r>
      <w:r w:rsidR="00C23ADD" w:rsidRPr="001F51EA">
        <w:t xml:space="preserve"> </w:t>
      </w:r>
      <w:r w:rsidR="006E4FBE" w:rsidRPr="001F51EA">
        <w:t xml:space="preserve">nad </w:t>
      </w:r>
      <w:r w:rsidR="00ED4235" w:rsidRPr="001F51EA">
        <w:t xml:space="preserve">LJEKARNE </w:t>
      </w:r>
      <w:proofErr w:type="spellStart"/>
      <w:r w:rsidR="00ED4235" w:rsidRPr="001F51EA">
        <w:t>ŠERNHORST</w:t>
      </w:r>
      <w:proofErr w:type="spellEnd"/>
      <w:r w:rsidR="00ED4235" w:rsidRPr="001F51EA">
        <w:t xml:space="preserve">, Zagreb, III. </w:t>
      </w:r>
      <w:proofErr w:type="spellStart"/>
      <w:r w:rsidR="00ED4235" w:rsidRPr="001F51EA">
        <w:t>Podbrežje</w:t>
      </w:r>
      <w:proofErr w:type="spellEnd"/>
      <w:r w:rsidR="00ED4235" w:rsidRPr="001F51EA">
        <w:t xml:space="preserve"> </w:t>
      </w:r>
      <w:proofErr w:type="spellStart"/>
      <w:r w:rsidR="00ED4235" w:rsidRPr="001F51EA">
        <w:t>35.b</w:t>
      </w:r>
      <w:proofErr w:type="spellEnd"/>
      <w:r w:rsidR="00ED4235" w:rsidRPr="001F51EA">
        <w:t xml:space="preserve"> (</w:t>
      </w:r>
      <w:proofErr w:type="spellStart"/>
      <w:r w:rsidR="00ED4235" w:rsidRPr="001F51EA">
        <w:t>OIB</w:t>
      </w:r>
      <w:proofErr w:type="spellEnd"/>
      <w:r w:rsidR="00ED4235" w:rsidRPr="001F51EA">
        <w:t xml:space="preserve"> </w:t>
      </w:r>
      <w:proofErr w:type="spellStart"/>
      <w:r w:rsidR="00ED4235" w:rsidRPr="001F51EA">
        <w:t>05619687128</w:t>
      </w:r>
      <w:proofErr w:type="spellEnd"/>
      <w:r w:rsidR="00ED4235" w:rsidRPr="001F51EA">
        <w:t>)</w:t>
      </w:r>
      <w:r w:rsidR="00B325CE" w:rsidRPr="001F51EA">
        <w:t>,</w:t>
      </w:r>
      <w:r w:rsidR="000C61B3" w:rsidRPr="001F51EA">
        <w:t xml:space="preserve"> </w:t>
      </w:r>
      <w:r w:rsidRPr="001F51EA">
        <w:t xml:space="preserve">u roku </w:t>
      </w:r>
      <w:proofErr w:type="spellStart"/>
      <w:r w:rsidR="000C2DF8" w:rsidRPr="001F51EA">
        <w:t>15</w:t>
      </w:r>
      <w:proofErr w:type="spellEnd"/>
      <w:r w:rsidR="007B068E" w:rsidRPr="001F51EA">
        <w:t xml:space="preserve"> dan</w:t>
      </w:r>
      <w:r w:rsidR="00FC7A95" w:rsidRPr="001F51EA">
        <w:t xml:space="preserve">a </w:t>
      </w:r>
      <w:r w:rsidR="00B807AF" w:rsidRPr="001F51EA">
        <w:t xml:space="preserve">uplatiti predujam u iznosu </w:t>
      </w:r>
      <w:r w:rsidR="00FC7A95" w:rsidRPr="001F51EA">
        <w:t xml:space="preserve">od </w:t>
      </w:r>
      <w:proofErr w:type="spellStart"/>
      <w:r w:rsidR="00786966" w:rsidRPr="001F51EA">
        <w:t>50.000</w:t>
      </w:r>
      <w:proofErr w:type="spellEnd"/>
      <w:r w:rsidR="00786966" w:rsidRPr="001F51EA">
        <w:t>,</w:t>
      </w:r>
      <w:proofErr w:type="spellStart"/>
      <w:r w:rsidR="00786966" w:rsidRPr="001F51EA">
        <w:t>00</w:t>
      </w:r>
      <w:proofErr w:type="spellEnd"/>
      <w:r w:rsidR="00B11FC7" w:rsidRPr="001F51EA">
        <w:t xml:space="preserve"> kn</w:t>
      </w:r>
      <w:r w:rsidRPr="001F51EA">
        <w:t xml:space="preserve"> za </w:t>
      </w:r>
      <w:r w:rsidR="00B807AF" w:rsidRPr="001F51EA">
        <w:t xml:space="preserve">namirenje </w:t>
      </w:r>
      <w:r w:rsidRPr="001F51EA">
        <w:t xml:space="preserve">troškova prethodnog i </w:t>
      </w:r>
      <w:r w:rsidR="00B807AF" w:rsidRPr="001F51EA">
        <w:t xml:space="preserve">otvorenog </w:t>
      </w:r>
      <w:r w:rsidRPr="001F51EA">
        <w:t xml:space="preserve">stečajnog postupka na račun Trgovačkog suda u Zagrebu otvoren pri </w:t>
      </w:r>
      <w:r w:rsidR="00E423A6" w:rsidRPr="001F51EA">
        <w:t xml:space="preserve">Hrvatskoj poštanskoj banci d.d., Zagreb, IBAN HR9223900011300000460, pozivom na broj </w:t>
      </w:r>
      <w:proofErr w:type="spellStart"/>
      <w:r w:rsidR="00E423A6" w:rsidRPr="001F51EA">
        <w:t>05</w:t>
      </w:r>
      <w:proofErr w:type="spellEnd"/>
      <w:r w:rsidR="00850EF6" w:rsidRPr="001F51EA">
        <w:t>-</w:t>
      </w:r>
      <w:proofErr w:type="spellStart"/>
      <w:r w:rsidR="00ED4235" w:rsidRPr="001F51EA">
        <w:t>3160</w:t>
      </w:r>
      <w:proofErr w:type="spellEnd"/>
      <w:r w:rsidR="00850EF6" w:rsidRPr="001F51EA">
        <w:t>/</w:t>
      </w:r>
      <w:proofErr w:type="spellStart"/>
      <w:r w:rsidR="00850EF6" w:rsidRPr="001F51EA">
        <w:t>1</w:t>
      </w:r>
      <w:r w:rsidR="00B325CE" w:rsidRPr="001F51EA">
        <w:t>5</w:t>
      </w:r>
      <w:proofErr w:type="spellEnd"/>
      <w:r w:rsidR="00A0793E" w:rsidRPr="001F51EA">
        <w:t>.</w:t>
      </w:r>
    </w:p>
    <w:p w:rsidRDefault="00065B42" w:rsidP="0021298E" w:rsidR="00065B42">
      <w:pPr>
        <w:ind w:firstLine="708"/>
        <w:jc w:val="both"/>
      </w:pPr>
      <w:r w:rsidRPr="001F51EA">
        <w:t>II</w:t>
      </w:r>
      <w:r w:rsidR="00D677F7" w:rsidRPr="001F51EA">
        <w:t>. Ako</w:t>
      </w:r>
      <w:r w:rsidRPr="001F51EA">
        <w:t xml:space="preserve"> </w:t>
      </w:r>
      <w:r w:rsidR="00B807AF" w:rsidRPr="001F51EA">
        <w:t xml:space="preserve">osobe iz stavka I. ovog rješenja ne predujme traženi iznos sud će donijeti rješenje </w:t>
      </w:r>
      <w:r w:rsidRPr="001F51EA">
        <w:t xml:space="preserve"> o otvaranju i zaključenju stečajnog postupka.</w:t>
      </w:r>
    </w:p>
    <w:p w:rsidRDefault="00C72D4A" w:rsidP="0021298E" w:rsidR="00C72D4A" w:rsidRPr="001F51EA">
      <w:pPr>
        <w:ind w:firstLine="708"/>
        <w:jc w:val="both"/>
      </w:pPr>
    </w:p>
    <w:p w:rsidRDefault="00D677F7" w:rsidP="00065B42" w:rsidR="00D677F7" w:rsidRPr="001F51EA"/>
    <w:p w:rsidRDefault="00065B42" w:rsidP="00D677F7" w:rsidR="00065B42">
      <w:pPr>
        <w:jc w:val="center"/>
      </w:pPr>
      <w:r w:rsidRPr="001F51EA">
        <w:t>Obrazloženje</w:t>
      </w:r>
    </w:p>
    <w:p w:rsidRDefault="00C72D4A" w:rsidP="00D677F7" w:rsidR="00C72D4A" w:rsidRPr="001F51EA">
      <w:pPr>
        <w:jc w:val="center"/>
      </w:pPr>
    </w:p>
    <w:p w:rsidRDefault="00B11FC7" w:rsidP="00D677F7" w:rsidR="00B11FC7" w:rsidRPr="001F51EA">
      <w:pPr>
        <w:jc w:val="center"/>
      </w:pPr>
    </w:p>
    <w:p w:rsidRDefault="007940A1" w:rsidP="007940A1" w:rsidR="007940A1" w:rsidRPr="001F51EA">
      <w:pPr>
        <w:pStyle w:val="Tijeloteksta"/>
        <w:ind w:firstLine="708"/>
      </w:pPr>
      <w:r w:rsidRPr="001F51EA">
        <w:t xml:space="preserve">Predlagatelj </w:t>
      </w:r>
      <w:r w:rsidR="00602425" w:rsidRPr="001F51EA">
        <w:t xml:space="preserve">LJEKARNE </w:t>
      </w:r>
      <w:proofErr w:type="spellStart"/>
      <w:r w:rsidR="00602425" w:rsidRPr="001F51EA">
        <w:t>DVORŽAK</w:t>
      </w:r>
      <w:proofErr w:type="spellEnd"/>
      <w:r w:rsidR="00602425" w:rsidRPr="001F51EA">
        <w:t xml:space="preserve">, Zagreb, </w:t>
      </w:r>
      <w:proofErr w:type="spellStart"/>
      <w:r w:rsidR="00602425" w:rsidRPr="001F51EA">
        <w:t>D.Golika</w:t>
      </w:r>
      <w:proofErr w:type="spellEnd"/>
      <w:r w:rsidR="00602425" w:rsidRPr="001F51EA">
        <w:t xml:space="preserve"> </w:t>
      </w:r>
      <w:proofErr w:type="spellStart"/>
      <w:r w:rsidR="00602425" w:rsidRPr="001F51EA">
        <w:t>36</w:t>
      </w:r>
      <w:proofErr w:type="spellEnd"/>
      <w:r w:rsidR="00602425" w:rsidRPr="001F51EA">
        <w:t>. (</w:t>
      </w:r>
      <w:proofErr w:type="spellStart"/>
      <w:r w:rsidR="00602425" w:rsidRPr="001F51EA">
        <w:t>OIB</w:t>
      </w:r>
      <w:proofErr w:type="spellEnd"/>
      <w:r w:rsidR="00602425" w:rsidRPr="001F51EA">
        <w:t xml:space="preserve"> </w:t>
      </w:r>
      <w:proofErr w:type="spellStart"/>
      <w:r w:rsidR="00602425" w:rsidRPr="001F51EA">
        <w:t>21981372220</w:t>
      </w:r>
      <w:proofErr w:type="spellEnd"/>
      <w:r w:rsidR="00602425" w:rsidRPr="001F51EA">
        <w:t xml:space="preserve">) podnio je </w:t>
      </w:r>
      <w:r w:rsidRPr="001F51EA">
        <w:t xml:space="preserve">dana </w:t>
      </w:r>
      <w:proofErr w:type="spellStart"/>
      <w:r w:rsidRPr="001F51EA">
        <w:t>28</w:t>
      </w:r>
      <w:proofErr w:type="spellEnd"/>
      <w:r w:rsidRPr="001F51EA">
        <w:t xml:space="preserve">. svibnja </w:t>
      </w:r>
      <w:proofErr w:type="spellStart"/>
      <w:r w:rsidRPr="001F51EA">
        <w:t>2014</w:t>
      </w:r>
      <w:proofErr w:type="spellEnd"/>
      <w:r w:rsidRPr="001F51EA">
        <w:t xml:space="preserve">. godine ovom sudu prijedlog za otvaranjem stečajnog postupka nad LJEKARNE </w:t>
      </w:r>
      <w:proofErr w:type="spellStart"/>
      <w:r w:rsidRPr="001F51EA">
        <w:t>ŠERNHORST</w:t>
      </w:r>
      <w:proofErr w:type="spellEnd"/>
      <w:r w:rsidRPr="001F51EA">
        <w:t xml:space="preserve">, Zagreb, III. </w:t>
      </w:r>
      <w:proofErr w:type="spellStart"/>
      <w:r w:rsidRPr="001F51EA">
        <w:t>Podbrežje</w:t>
      </w:r>
      <w:proofErr w:type="spellEnd"/>
      <w:r w:rsidRPr="001F51EA">
        <w:t xml:space="preserve"> </w:t>
      </w:r>
      <w:proofErr w:type="spellStart"/>
      <w:r w:rsidRPr="001F51EA">
        <w:t>35</w:t>
      </w:r>
      <w:proofErr w:type="spellEnd"/>
      <w:r w:rsidRPr="001F51EA">
        <w:t xml:space="preserve">/b, </w:t>
      </w:r>
      <w:proofErr w:type="spellStart"/>
      <w:r w:rsidRPr="001F51EA">
        <w:t>OIB</w:t>
      </w:r>
      <w:proofErr w:type="spellEnd"/>
      <w:r w:rsidRPr="001F51EA">
        <w:t xml:space="preserve">: </w:t>
      </w:r>
      <w:proofErr w:type="spellStart"/>
      <w:r w:rsidRPr="001F51EA">
        <w:t>05619687128</w:t>
      </w:r>
      <w:proofErr w:type="spellEnd"/>
      <w:r w:rsidRPr="001F51EA">
        <w:t xml:space="preserve">, </w:t>
      </w:r>
      <w:proofErr w:type="spellStart"/>
      <w:r w:rsidRPr="001F51EA">
        <w:t>MBS</w:t>
      </w:r>
      <w:proofErr w:type="spellEnd"/>
      <w:r w:rsidRPr="001F51EA">
        <w:t xml:space="preserve">: </w:t>
      </w:r>
      <w:proofErr w:type="spellStart"/>
      <w:r w:rsidRPr="001F51EA">
        <w:t>080387770</w:t>
      </w:r>
      <w:proofErr w:type="spellEnd"/>
      <w:r w:rsidRPr="001F51EA">
        <w:t xml:space="preserve">, navodeći da je predloženi stečajni dužnik nesposoban za plaćanje obzirom da isti nema otvoren račun niti u jednoj banci u Republici Hrvatskoj. Nadalje se navodi kako predloženi stečajni dužnik nema niti jednu ljekarničku jedinicu i ne posluje već godinama, a na adresi sjedišta nema ničega što bi imalo veze sa poslovanje dužnika. Predlagatelj navodi kako prema predloženom stečajnom dužniku ima tražbinu na ime parničnih troškova temeljem pravomoćne i ovršne presude Trgovačkog suda u Zagrebu, </w:t>
      </w:r>
      <w:proofErr w:type="spellStart"/>
      <w:r w:rsidRPr="001F51EA">
        <w:t>posl</w:t>
      </w:r>
      <w:proofErr w:type="spellEnd"/>
      <w:r w:rsidRPr="001F51EA">
        <w:t>. broj. P-</w:t>
      </w:r>
      <w:proofErr w:type="spellStart"/>
      <w:r w:rsidRPr="001F51EA">
        <w:t>3219</w:t>
      </w:r>
      <w:proofErr w:type="spellEnd"/>
      <w:r w:rsidRPr="001F51EA">
        <w:t>/</w:t>
      </w:r>
      <w:proofErr w:type="spellStart"/>
      <w:r w:rsidRPr="001F51EA">
        <w:t>05</w:t>
      </w:r>
      <w:proofErr w:type="spellEnd"/>
      <w:r w:rsidRPr="001F51EA">
        <w:t xml:space="preserve"> od 12.10.2010. godine.</w:t>
      </w:r>
    </w:p>
    <w:p w:rsidRDefault="007940A1" w:rsidP="007940A1" w:rsidR="007940A1" w:rsidRPr="001F51EA">
      <w:pPr>
        <w:pStyle w:val="Tijeloteksta"/>
        <w:ind w:firstLine="720"/>
      </w:pPr>
    </w:p>
    <w:p w:rsidRDefault="007940A1" w:rsidP="007940A1" w:rsidR="007940A1" w:rsidRPr="001F51EA">
      <w:pPr>
        <w:pStyle w:val="Tijeloteksta"/>
        <w:ind w:firstLine="555"/>
      </w:pPr>
      <w:r w:rsidRPr="001F51EA">
        <w:t xml:space="preserve">Predlagatelj uz prijedlog dostavlja nepravomoćnu Presudu i rješenje Trgovačkog suda u Zagrebu, </w:t>
      </w:r>
      <w:proofErr w:type="spellStart"/>
      <w:r w:rsidRPr="001F51EA">
        <w:t>posl</w:t>
      </w:r>
      <w:proofErr w:type="spellEnd"/>
      <w:r w:rsidRPr="001F51EA">
        <w:t>. broj. P-</w:t>
      </w:r>
      <w:proofErr w:type="spellStart"/>
      <w:r w:rsidRPr="001F51EA">
        <w:t>3219</w:t>
      </w:r>
      <w:proofErr w:type="spellEnd"/>
      <w:r w:rsidRPr="001F51EA">
        <w:t>/</w:t>
      </w:r>
      <w:proofErr w:type="spellStart"/>
      <w:r w:rsidRPr="001F51EA">
        <w:t>05</w:t>
      </w:r>
      <w:proofErr w:type="spellEnd"/>
      <w:r w:rsidRPr="001F51EA">
        <w:t xml:space="preserve"> od 12.10.2010. godine, nepravomoćnu presudu P-</w:t>
      </w:r>
      <w:proofErr w:type="spellStart"/>
      <w:r w:rsidRPr="001F51EA">
        <w:t>4074</w:t>
      </w:r>
      <w:proofErr w:type="spellEnd"/>
      <w:r w:rsidRPr="001F51EA">
        <w:t>/</w:t>
      </w:r>
      <w:proofErr w:type="spellStart"/>
      <w:r w:rsidRPr="001F51EA">
        <w:t>12</w:t>
      </w:r>
      <w:proofErr w:type="spellEnd"/>
      <w:r w:rsidRPr="001F51EA">
        <w:t xml:space="preserve"> od </w:t>
      </w:r>
      <w:proofErr w:type="spellStart"/>
      <w:r w:rsidRPr="001F51EA">
        <w:t>29</w:t>
      </w:r>
      <w:proofErr w:type="spellEnd"/>
      <w:r w:rsidRPr="001F51EA">
        <w:t xml:space="preserve">. srpnja </w:t>
      </w:r>
      <w:proofErr w:type="spellStart"/>
      <w:r w:rsidRPr="001F51EA">
        <w:t>2014</w:t>
      </w:r>
      <w:proofErr w:type="spellEnd"/>
      <w:r w:rsidRPr="001F51EA">
        <w:t>., Rješenje P-</w:t>
      </w:r>
      <w:proofErr w:type="spellStart"/>
      <w:r w:rsidRPr="001F51EA">
        <w:t>4074</w:t>
      </w:r>
      <w:proofErr w:type="spellEnd"/>
      <w:r w:rsidRPr="001F51EA">
        <w:t>/</w:t>
      </w:r>
      <w:proofErr w:type="spellStart"/>
      <w:r w:rsidRPr="001F51EA">
        <w:t>2012</w:t>
      </w:r>
      <w:proofErr w:type="spellEnd"/>
      <w:r w:rsidRPr="001F51EA">
        <w:t xml:space="preserve"> od 4. rujna </w:t>
      </w:r>
      <w:proofErr w:type="spellStart"/>
      <w:r w:rsidRPr="001F51EA">
        <w:t>2013</w:t>
      </w:r>
      <w:proofErr w:type="spellEnd"/>
      <w:r w:rsidRPr="001F51EA">
        <w:t xml:space="preserve">. kojim je dužniku naložen </w:t>
      </w:r>
      <w:proofErr w:type="spellStart"/>
      <w:r w:rsidRPr="001F51EA">
        <w:t>platež</w:t>
      </w:r>
      <w:proofErr w:type="spellEnd"/>
      <w:r w:rsidRPr="001F51EA">
        <w:t xml:space="preserve"> </w:t>
      </w:r>
      <w:r w:rsidRPr="001F51EA">
        <w:lastRenderedPageBreak/>
        <w:t xml:space="preserve">sudske pristojbe u iznosu od </w:t>
      </w:r>
      <w:proofErr w:type="spellStart"/>
      <w:r w:rsidRPr="001F51EA">
        <w:t>5.000</w:t>
      </w:r>
      <w:proofErr w:type="spellEnd"/>
      <w:r w:rsidRPr="001F51EA">
        <w:t>,</w:t>
      </w:r>
      <w:proofErr w:type="spellStart"/>
      <w:r w:rsidRPr="001F51EA">
        <w:t>00</w:t>
      </w:r>
      <w:proofErr w:type="spellEnd"/>
      <w:r w:rsidRPr="001F51EA">
        <w:t xml:space="preserve"> kuna, Obavijest FINA-e od 23.10.2013. iz koje je vidljivo kako predloženi stečajni dužnik nema aktivnih računa.</w:t>
      </w:r>
    </w:p>
    <w:p w:rsidRDefault="007940A1" w:rsidP="007940A1" w:rsidR="007940A1" w:rsidRPr="001F51EA">
      <w:pPr>
        <w:pStyle w:val="Bezproreda"/>
        <w:jc w:val="both"/>
      </w:pPr>
    </w:p>
    <w:p w:rsidRDefault="00B325CE" w:rsidP="008C5ABE" w:rsidR="00A06769" w:rsidRPr="001F51EA">
      <w:pPr>
        <w:jc w:val="both"/>
      </w:pPr>
      <w:r w:rsidRPr="001F51EA">
        <w:tab/>
        <w:t xml:space="preserve">Rješenjem ovog suda od </w:t>
      </w:r>
      <w:proofErr w:type="spellStart"/>
      <w:r w:rsidR="00254A85" w:rsidRPr="001F51EA">
        <w:t>15.rujna</w:t>
      </w:r>
      <w:proofErr w:type="spellEnd"/>
      <w:r w:rsidRPr="001F51EA">
        <w:t xml:space="preserve"> </w:t>
      </w:r>
      <w:proofErr w:type="spellStart"/>
      <w:r w:rsidRPr="001F51EA">
        <w:t>201</w:t>
      </w:r>
      <w:r w:rsidR="00254A85" w:rsidRPr="001F51EA">
        <w:t>4</w:t>
      </w:r>
      <w:proofErr w:type="spellEnd"/>
      <w:r w:rsidRPr="001F51EA">
        <w:t xml:space="preserve">. pokrenut je prethodni postupak radi utvrđivanja pretpostavki za otvaranje stečajnog postupka, </w:t>
      </w:r>
      <w:r w:rsidR="008C5ABE" w:rsidRPr="001F51EA">
        <w:t xml:space="preserve">te imenovan </w:t>
      </w:r>
      <w:r w:rsidR="00A06769" w:rsidRPr="001F51EA">
        <w:t xml:space="preserve">privremeni stečajni upravitelj </w:t>
      </w:r>
      <w:r w:rsidR="008C5ABE" w:rsidRPr="001F51EA">
        <w:t xml:space="preserve">Davor </w:t>
      </w:r>
      <w:proofErr w:type="spellStart"/>
      <w:r w:rsidR="00E46A4A" w:rsidRPr="001F51EA">
        <w:t>P</w:t>
      </w:r>
      <w:r w:rsidR="008C5ABE" w:rsidRPr="001F51EA">
        <w:t>etera</w:t>
      </w:r>
      <w:proofErr w:type="spellEnd"/>
      <w:r w:rsidR="008C5ABE" w:rsidRPr="001F51EA">
        <w:t xml:space="preserve"> iz </w:t>
      </w:r>
      <w:r w:rsidR="00E46A4A" w:rsidRPr="001F51EA">
        <w:t>Z</w:t>
      </w:r>
      <w:r w:rsidR="008C5ABE" w:rsidRPr="001F51EA">
        <w:t>agreba</w:t>
      </w:r>
    </w:p>
    <w:p w:rsidRDefault="00E46A4A" w:rsidP="00B11FC7" w:rsidR="00602425" w:rsidRPr="001F51EA">
      <w:pPr>
        <w:ind w:firstLine="720"/>
        <w:jc w:val="both"/>
      </w:pPr>
      <w:r w:rsidRPr="001F51EA">
        <w:t xml:space="preserve">Rješenjima ovog suda od </w:t>
      </w:r>
      <w:proofErr w:type="spellStart"/>
      <w:r w:rsidRPr="001F51EA">
        <w:t>12.studenog</w:t>
      </w:r>
      <w:proofErr w:type="spellEnd"/>
      <w:r w:rsidRPr="001F51EA">
        <w:t xml:space="preserve"> </w:t>
      </w:r>
      <w:proofErr w:type="spellStart"/>
      <w:r w:rsidRPr="001F51EA">
        <w:t>2014</w:t>
      </w:r>
      <w:proofErr w:type="spellEnd"/>
      <w:r w:rsidRPr="001F51EA">
        <w:t xml:space="preserve">. (list </w:t>
      </w:r>
      <w:proofErr w:type="spellStart"/>
      <w:r w:rsidRPr="001F51EA">
        <w:t>61</w:t>
      </w:r>
      <w:proofErr w:type="spellEnd"/>
      <w:r w:rsidRPr="001F51EA">
        <w:t>-</w:t>
      </w:r>
      <w:proofErr w:type="spellStart"/>
      <w:r w:rsidRPr="001F51EA">
        <w:t>61</w:t>
      </w:r>
      <w:proofErr w:type="spellEnd"/>
      <w:r w:rsidRPr="001F51EA">
        <w:t xml:space="preserve">) i </w:t>
      </w:r>
      <w:proofErr w:type="spellStart"/>
      <w:r w:rsidRPr="001F51EA">
        <w:t>27.srpnja</w:t>
      </w:r>
      <w:proofErr w:type="spellEnd"/>
      <w:r w:rsidRPr="001F51EA">
        <w:t xml:space="preserve"> </w:t>
      </w:r>
      <w:proofErr w:type="spellStart"/>
      <w:r w:rsidRPr="001F51EA">
        <w:t>2015</w:t>
      </w:r>
      <w:proofErr w:type="spellEnd"/>
      <w:r w:rsidRPr="001F51EA">
        <w:t xml:space="preserve">. (list </w:t>
      </w:r>
      <w:proofErr w:type="spellStart"/>
      <w:r w:rsidRPr="001F51EA">
        <w:t>127</w:t>
      </w:r>
      <w:proofErr w:type="spellEnd"/>
      <w:r w:rsidRPr="001F51EA">
        <w:t>-</w:t>
      </w:r>
      <w:proofErr w:type="spellStart"/>
      <w:r w:rsidR="00602425" w:rsidRPr="001F51EA">
        <w:t>129</w:t>
      </w:r>
      <w:proofErr w:type="spellEnd"/>
      <w:r w:rsidR="00602425" w:rsidRPr="001F51EA">
        <w:t xml:space="preserve">) odbačen je prijedlog  LJEKARNE </w:t>
      </w:r>
      <w:proofErr w:type="spellStart"/>
      <w:r w:rsidR="00602425" w:rsidRPr="001F51EA">
        <w:t>DVORŽAK</w:t>
      </w:r>
      <w:proofErr w:type="spellEnd"/>
      <w:r w:rsidR="00602425" w:rsidRPr="001F51EA">
        <w:t xml:space="preserve">, Zagreb, </w:t>
      </w:r>
      <w:proofErr w:type="spellStart"/>
      <w:r w:rsidR="00602425" w:rsidRPr="001F51EA">
        <w:t>D.Golika</w:t>
      </w:r>
      <w:proofErr w:type="spellEnd"/>
      <w:r w:rsidR="00602425" w:rsidRPr="001F51EA">
        <w:t xml:space="preserve"> </w:t>
      </w:r>
      <w:proofErr w:type="spellStart"/>
      <w:r w:rsidR="00602425" w:rsidRPr="001F51EA">
        <w:t>36</w:t>
      </w:r>
      <w:proofErr w:type="spellEnd"/>
      <w:r w:rsidR="00602425" w:rsidRPr="001F51EA">
        <w:t>. (</w:t>
      </w:r>
      <w:proofErr w:type="spellStart"/>
      <w:r w:rsidR="00602425" w:rsidRPr="001F51EA">
        <w:t>OIB</w:t>
      </w:r>
      <w:proofErr w:type="spellEnd"/>
      <w:r w:rsidR="00602425" w:rsidRPr="001F51EA">
        <w:t xml:space="preserve"> </w:t>
      </w:r>
      <w:proofErr w:type="spellStart"/>
      <w:r w:rsidR="00602425" w:rsidRPr="001F51EA">
        <w:t>21981372220</w:t>
      </w:r>
      <w:proofErr w:type="spellEnd"/>
      <w:r w:rsidR="00602425" w:rsidRPr="001F51EA">
        <w:t xml:space="preserve">) od </w:t>
      </w:r>
      <w:proofErr w:type="spellStart"/>
      <w:r w:rsidR="00602425" w:rsidRPr="001F51EA">
        <w:t>28.svibnja</w:t>
      </w:r>
      <w:proofErr w:type="spellEnd"/>
      <w:r w:rsidR="00602425" w:rsidRPr="001F51EA">
        <w:t xml:space="preserve"> </w:t>
      </w:r>
      <w:proofErr w:type="spellStart"/>
      <w:r w:rsidR="00602425" w:rsidRPr="001F51EA">
        <w:t>2014</w:t>
      </w:r>
      <w:proofErr w:type="spellEnd"/>
      <w:r w:rsidR="00602425" w:rsidRPr="001F51EA">
        <w:t xml:space="preserve">. za otvaranje stečajnog postupka nad dužnikom, a rješenjima Visokog trgovačkog suda </w:t>
      </w:r>
      <w:proofErr w:type="spellStart"/>
      <w:r w:rsidR="00602425" w:rsidRPr="001F51EA">
        <w:t>Republik</w:t>
      </w:r>
      <w:proofErr w:type="spellEnd"/>
      <w:r w:rsidR="00602425" w:rsidRPr="001F51EA">
        <w:t xml:space="preserve"> Hrvatske </w:t>
      </w:r>
      <w:proofErr w:type="spellStart"/>
      <w:r w:rsidR="002F0787" w:rsidRPr="001F51EA">
        <w:t>23.prosinca</w:t>
      </w:r>
      <w:proofErr w:type="spellEnd"/>
      <w:r w:rsidR="002F0787" w:rsidRPr="001F51EA">
        <w:t xml:space="preserve"> </w:t>
      </w:r>
      <w:proofErr w:type="spellStart"/>
      <w:r w:rsidR="002F0787" w:rsidRPr="001F51EA">
        <w:t>2014</w:t>
      </w:r>
      <w:proofErr w:type="spellEnd"/>
      <w:r w:rsidR="002F0787" w:rsidRPr="001F51EA">
        <w:t xml:space="preserve">. (list </w:t>
      </w:r>
      <w:proofErr w:type="spellStart"/>
      <w:r w:rsidR="002F0787" w:rsidRPr="001F51EA">
        <w:t>76</w:t>
      </w:r>
      <w:proofErr w:type="spellEnd"/>
      <w:r w:rsidR="002F0787" w:rsidRPr="001F51EA">
        <w:t>-</w:t>
      </w:r>
      <w:proofErr w:type="spellStart"/>
      <w:r w:rsidR="002F0787" w:rsidRPr="001F51EA">
        <w:t>78</w:t>
      </w:r>
      <w:proofErr w:type="spellEnd"/>
      <w:r w:rsidR="002F0787" w:rsidRPr="001F51EA">
        <w:t xml:space="preserve">) i </w:t>
      </w:r>
      <w:proofErr w:type="spellStart"/>
      <w:r w:rsidR="002F0787" w:rsidRPr="001F51EA">
        <w:t>13.listopada</w:t>
      </w:r>
      <w:proofErr w:type="spellEnd"/>
      <w:r w:rsidR="002F0787" w:rsidRPr="001F51EA">
        <w:t xml:space="preserve"> </w:t>
      </w:r>
      <w:proofErr w:type="spellStart"/>
      <w:r w:rsidR="002F0787" w:rsidRPr="001F51EA">
        <w:t>2015</w:t>
      </w:r>
      <w:proofErr w:type="spellEnd"/>
      <w:r w:rsidR="002F0787" w:rsidRPr="001F51EA">
        <w:t xml:space="preserve">. (list </w:t>
      </w:r>
      <w:proofErr w:type="spellStart"/>
      <w:r w:rsidR="002F0787" w:rsidRPr="001F51EA">
        <w:t>138</w:t>
      </w:r>
      <w:proofErr w:type="spellEnd"/>
      <w:r w:rsidR="002F0787" w:rsidRPr="001F51EA">
        <w:t>-</w:t>
      </w:r>
      <w:proofErr w:type="spellStart"/>
      <w:r w:rsidR="002F0787" w:rsidRPr="001F51EA">
        <w:t>141</w:t>
      </w:r>
      <w:proofErr w:type="spellEnd"/>
      <w:r w:rsidR="002F0787" w:rsidRPr="001F51EA">
        <w:t>) uvažen žalbe predlagatelja i uk</w:t>
      </w:r>
      <w:r w:rsidR="00504476" w:rsidRPr="001F51EA">
        <w:t>i</w:t>
      </w:r>
      <w:r w:rsidR="002F0787" w:rsidRPr="001F51EA">
        <w:t xml:space="preserve">nuta rješenja ovog suda od </w:t>
      </w:r>
      <w:proofErr w:type="spellStart"/>
      <w:r w:rsidR="002F0787" w:rsidRPr="001F51EA">
        <w:t>12.studenog</w:t>
      </w:r>
      <w:proofErr w:type="spellEnd"/>
      <w:r w:rsidR="002F0787" w:rsidRPr="001F51EA">
        <w:t xml:space="preserve"> </w:t>
      </w:r>
      <w:proofErr w:type="spellStart"/>
      <w:r w:rsidR="002F0787" w:rsidRPr="001F51EA">
        <w:t>2014</w:t>
      </w:r>
      <w:proofErr w:type="spellEnd"/>
      <w:r w:rsidR="002F0787" w:rsidRPr="001F51EA">
        <w:t xml:space="preserve">. i </w:t>
      </w:r>
      <w:proofErr w:type="spellStart"/>
      <w:r w:rsidR="002F0787" w:rsidRPr="001F51EA">
        <w:t>27.srpnja</w:t>
      </w:r>
      <w:proofErr w:type="spellEnd"/>
      <w:r w:rsidR="002F0787" w:rsidRPr="001F51EA">
        <w:t xml:space="preserve"> </w:t>
      </w:r>
      <w:proofErr w:type="spellStart"/>
      <w:r w:rsidR="002F0787" w:rsidRPr="001F51EA">
        <w:t>2015</w:t>
      </w:r>
      <w:proofErr w:type="spellEnd"/>
      <w:r w:rsidR="002F0787" w:rsidRPr="001F51EA">
        <w:t xml:space="preserve">. </w:t>
      </w:r>
    </w:p>
    <w:p w:rsidRDefault="00E46A4A" w:rsidP="00B11FC7" w:rsidR="00E46A4A" w:rsidRPr="001F51EA">
      <w:pPr>
        <w:ind w:firstLine="720"/>
        <w:jc w:val="both"/>
      </w:pPr>
    </w:p>
    <w:p w:rsidRDefault="00B11FC7" w:rsidP="00B11FC7" w:rsidR="00FC6E7B" w:rsidRPr="001F51EA">
      <w:pPr>
        <w:ind w:firstLine="720"/>
        <w:jc w:val="both"/>
      </w:pPr>
      <w:r w:rsidRPr="001F51EA">
        <w:t xml:space="preserve">Na ročištu radi </w:t>
      </w:r>
      <w:r w:rsidR="00FC6E7B" w:rsidRPr="001F51EA">
        <w:t>rasprave o pretpostavkama za otvaranje stečajnog postupka održanom dana</w:t>
      </w:r>
      <w:r w:rsidR="00B92394" w:rsidRPr="001F51EA">
        <w:t xml:space="preserve"> </w:t>
      </w:r>
      <w:proofErr w:type="spellStart"/>
      <w:r w:rsidR="004945A3" w:rsidRPr="001F51EA">
        <w:t>7.veljače</w:t>
      </w:r>
      <w:proofErr w:type="spellEnd"/>
      <w:r w:rsidR="004945A3" w:rsidRPr="001F51EA">
        <w:t xml:space="preserve"> </w:t>
      </w:r>
      <w:proofErr w:type="spellStart"/>
      <w:r w:rsidR="004945A3" w:rsidRPr="001F51EA">
        <w:t>2017</w:t>
      </w:r>
      <w:proofErr w:type="spellEnd"/>
      <w:r w:rsidR="004945A3" w:rsidRPr="001F51EA">
        <w:t xml:space="preserve">. </w:t>
      </w:r>
      <w:r w:rsidR="00FC6E7B" w:rsidRPr="001F51EA">
        <w:t>dužnik, iako uredno pozvan nije prist</w:t>
      </w:r>
      <w:r w:rsidR="00B92394" w:rsidRPr="001F51EA">
        <w:t>u</w:t>
      </w:r>
      <w:r w:rsidR="00FC6E7B" w:rsidRPr="001F51EA">
        <w:t>pio. Privremeni stečajni upravitelj je ostao kod svog pisanog izvješ</w:t>
      </w:r>
      <w:r w:rsidR="00B92394" w:rsidRPr="001F51EA">
        <w:t>ć</w:t>
      </w:r>
      <w:r w:rsidR="00FC6E7B" w:rsidRPr="001F51EA">
        <w:t xml:space="preserve">a od </w:t>
      </w:r>
      <w:proofErr w:type="spellStart"/>
      <w:r w:rsidR="00EB6A11" w:rsidRPr="001F51EA">
        <w:t>2</w:t>
      </w:r>
      <w:r w:rsidR="004945A3" w:rsidRPr="001F51EA">
        <w:t>4.listopada</w:t>
      </w:r>
      <w:proofErr w:type="spellEnd"/>
      <w:r w:rsidR="004945A3" w:rsidRPr="001F51EA">
        <w:t xml:space="preserve"> </w:t>
      </w:r>
      <w:r w:rsidR="00FC6E7B" w:rsidRPr="001F51EA">
        <w:t xml:space="preserve"> </w:t>
      </w:r>
      <w:proofErr w:type="spellStart"/>
      <w:r w:rsidR="00FC6E7B" w:rsidRPr="001F51EA">
        <w:t>2016</w:t>
      </w:r>
      <w:proofErr w:type="spellEnd"/>
      <w:r w:rsidR="00FC6E7B" w:rsidRPr="001F51EA">
        <w:t>. prema kojem kod dužnika postoji stečajni razlog nesposobnosti za plaćanje</w:t>
      </w:r>
      <w:r w:rsidR="00EB6A11" w:rsidRPr="001F51EA">
        <w:t>,</w:t>
      </w:r>
      <w:r w:rsidR="00FC6E7B" w:rsidRPr="001F51EA">
        <w:t xml:space="preserve"> a imovina dužnika nije dostatna za namirenje troškova postupka.</w:t>
      </w:r>
    </w:p>
    <w:p w:rsidRDefault="00FC6E7B" w:rsidP="00B11FC7" w:rsidR="00837B00" w:rsidRPr="001F51EA">
      <w:pPr>
        <w:ind w:firstLine="720"/>
        <w:jc w:val="both"/>
      </w:pPr>
      <w:r w:rsidRPr="001F51EA">
        <w:t xml:space="preserve">Na istom je ročištu proveden uvid u podnesak Financijske agencije od </w:t>
      </w:r>
      <w:proofErr w:type="spellStart"/>
      <w:r w:rsidR="004945A3" w:rsidRPr="001F51EA">
        <w:t>7.veljače</w:t>
      </w:r>
      <w:proofErr w:type="spellEnd"/>
      <w:r w:rsidR="004945A3" w:rsidRPr="001F51EA">
        <w:t xml:space="preserve"> </w:t>
      </w:r>
      <w:proofErr w:type="spellStart"/>
      <w:r w:rsidRPr="001F51EA">
        <w:t>201</w:t>
      </w:r>
      <w:r w:rsidR="004945A3" w:rsidRPr="001F51EA">
        <w:t>7</w:t>
      </w:r>
      <w:proofErr w:type="spellEnd"/>
      <w:r w:rsidRPr="001F51EA">
        <w:t xml:space="preserve">. prema kojem je račun dužnika u blokadi </w:t>
      </w:r>
      <w:proofErr w:type="spellStart"/>
      <w:r w:rsidR="008F5DD5" w:rsidRPr="001F51EA">
        <w:t>231</w:t>
      </w:r>
      <w:proofErr w:type="spellEnd"/>
      <w:r w:rsidRPr="001F51EA">
        <w:t xml:space="preserve"> dan</w:t>
      </w:r>
      <w:r w:rsidR="008F5DD5" w:rsidRPr="001F51EA">
        <w:t xml:space="preserve"> neprekidno</w:t>
      </w:r>
      <w:r w:rsidR="00837B00" w:rsidRPr="001F51EA">
        <w:t>,</w:t>
      </w:r>
      <w:r w:rsidRPr="001F51EA">
        <w:t xml:space="preserve"> a iznos blokade je </w:t>
      </w:r>
      <w:proofErr w:type="spellStart"/>
      <w:r w:rsidR="008F5DD5" w:rsidRPr="001F51EA">
        <w:t>444.177</w:t>
      </w:r>
      <w:proofErr w:type="spellEnd"/>
      <w:r w:rsidR="008F5DD5" w:rsidRPr="001F51EA">
        <w:t>,</w:t>
      </w:r>
      <w:proofErr w:type="spellStart"/>
      <w:r w:rsidR="008F5DD5" w:rsidRPr="001F51EA">
        <w:t>38</w:t>
      </w:r>
      <w:proofErr w:type="spellEnd"/>
      <w:r w:rsidR="008F5DD5" w:rsidRPr="001F51EA">
        <w:t xml:space="preserve"> kn</w:t>
      </w:r>
      <w:r w:rsidR="00EB6A11" w:rsidRPr="001F51EA">
        <w:t>.</w:t>
      </w:r>
    </w:p>
    <w:p w:rsidRDefault="00837B00" w:rsidP="00B11FC7" w:rsidR="00837B00" w:rsidRPr="001F51EA">
      <w:pPr>
        <w:ind w:firstLine="720"/>
        <w:jc w:val="both"/>
      </w:pPr>
    </w:p>
    <w:p w:rsidRDefault="001036C8" w:rsidP="001036C8" w:rsidR="001036C8" w:rsidRPr="001F51EA">
      <w:pPr>
        <w:ind w:firstLine="720"/>
        <w:jc w:val="both"/>
      </w:pPr>
      <w:r w:rsidRPr="001F51EA">
        <w:t xml:space="preserve">Prema odredbi članka </w:t>
      </w:r>
      <w:proofErr w:type="spellStart"/>
      <w:r w:rsidRPr="001F51EA">
        <w:t>39</w:t>
      </w:r>
      <w:proofErr w:type="spellEnd"/>
      <w:r w:rsidRPr="001F51EA">
        <w:t xml:space="preserve">. stavak 2 Stečajnog zakona ( NN br. </w:t>
      </w:r>
      <w:proofErr w:type="spellStart"/>
      <w:r w:rsidRPr="001F51EA">
        <w:t>44</w:t>
      </w:r>
      <w:proofErr w:type="spellEnd"/>
      <w:r w:rsidRPr="001F51EA">
        <w:t>/</w:t>
      </w:r>
      <w:proofErr w:type="spellStart"/>
      <w:r w:rsidRPr="001F51EA">
        <w:t>96</w:t>
      </w:r>
      <w:proofErr w:type="spellEnd"/>
      <w:r w:rsidRPr="001F51EA">
        <w:t xml:space="preserve">, </w:t>
      </w:r>
      <w:proofErr w:type="spellStart"/>
      <w:r w:rsidRPr="001F51EA">
        <w:t>29</w:t>
      </w:r>
      <w:proofErr w:type="spellEnd"/>
      <w:r w:rsidRPr="001F51EA">
        <w:t>/</w:t>
      </w:r>
      <w:proofErr w:type="spellStart"/>
      <w:r w:rsidRPr="001F51EA">
        <w:t>99</w:t>
      </w:r>
      <w:proofErr w:type="spellEnd"/>
      <w:r w:rsidRPr="001F51EA">
        <w:t xml:space="preserve">., </w:t>
      </w:r>
      <w:proofErr w:type="spellStart"/>
      <w:r w:rsidRPr="001F51EA">
        <w:t>129</w:t>
      </w:r>
      <w:proofErr w:type="spellEnd"/>
      <w:r w:rsidRPr="001F51EA">
        <w:t>/</w:t>
      </w:r>
      <w:proofErr w:type="spellStart"/>
      <w:r w:rsidRPr="001F51EA">
        <w:t>00</w:t>
      </w:r>
      <w:proofErr w:type="spellEnd"/>
      <w:r w:rsidRPr="001F51EA">
        <w:t xml:space="preserve">. </w:t>
      </w:r>
      <w:proofErr w:type="spellStart"/>
      <w:r w:rsidRPr="001F51EA">
        <w:t>123</w:t>
      </w:r>
      <w:proofErr w:type="spellEnd"/>
      <w:r w:rsidRPr="001F51EA">
        <w:t>/</w:t>
      </w:r>
      <w:proofErr w:type="spellStart"/>
      <w:r w:rsidRPr="001F51EA">
        <w:t>03</w:t>
      </w:r>
      <w:proofErr w:type="spellEnd"/>
      <w:r w:rsidRPr="001F51EA">
        <w:t xml:space="preserve">., </w:t>
      </w:r>
      <w:proofErr w:type="spellStart"/>
      <w:r w:rsidRPr="001F51EA">
        <w:t>187</w:t>
      </w:r>
      <w:proofErr w:type="spellEnd"/>
      <w:r w:rsidRPr="001F51EA">
        <w:t>/</w:t>
      </w:r>
      <w:proofErr w:type="spellStart"/>
      <w:r w:rsidRPr="001F51EA">
        <w:t>04</w:t>
      </w:r>
      <w:proofErr w:type="spellEnd"/>
      <w:r w:rsidRPr="001F51EA">
        <w:t xml:space="preserve">., i </w:t>
      </w:r>
      <w:proofErr w:type="spellStart"/>
      <w:r w:rsidRPr="001F51EA">
        <w:t>82</w:t>
      </w:r>
      <w:proofErr w:type="spellEnd"/>
      <w:r w:rsidRPr="001F51EA">
        <w:t>/</w:t>
      </w:r>
      <w:proofErr w:type="spellStart"/>
      <w:r w:rsidRPr="001F51EA">
        <w:t>06</w:t>
      </w:r>
      <w:proofErr w:type="spellEnd"/>
      <w:r w:rsidRPr="001F51EA">
        <w:t xml:space="preserve">., </w:t>
      </w:r>
      <w:proofErr w:type="spellStart"/>
      <w:r w:rsidRPr="001F51EA">
        <w:t>23</w:t>
      </w:r>
      <w:proofErr w:type="spellEnd"/>
      <w:r w:rsidRPr="001F51EA">
        <w:t>/</w:t>
      </w:r>
      <w:proofErr w:type="spellStart"/>
      <w:r w:rsidRPr="001F51EA">
        <w:t>10</w:t>
      </w:r>
      <w:proofErr w:type="spellEnd"/>
      <w:r w:rsidRPr="001F51EA">
        <w:t xml:space="preserve">, </w:t>
      </w:r>
      <w:proofErr w:type="spellStart"/>
      <w:r w:rsidRPr="001F51EA">
        <w:t>116</w:t>
      </w:r>
      <w:proofErr w:type="spellEnd"/>
      <w:r w:rsidRPr="001F51EA">
        <w:t>/</w:t>
      </w:r>
      <w:proofErr w:type="spellStart"/>
      <w:r w:rsidRPr="001F51EA">
        <w:t>11</w:t>
      </w:r>
      <w:proofErr w:type="spellEnd"/>
      <w:r w:rsidR="002C180E" w:rsidRPr="001F51EA">
        <w:t xml:space="preserve">., </w:t>
      </w:r>
      <w:r w:rsidRPr="001F51EA">
        <w:t xml:space="preserve"> </w:t>
      </w:r>
      <w:proofErr w:type="spellStart"/>
      <w:r w:rsidRPr="001F51EA">
        <w:t>25</w:t>
      </w:r>
      <w:proofErr w:type="spellEnd"/>
      <w:r w:rsidRPr="001F51EA">
        <w:t>/</w:t>
      </w:r>
      <w:proofErr w:type="spellStart"/>
      <w:r w:rsidRPr="001F51EA">
        <w:t>12</w:t>
      </w:r>
      <w:proofErr w:type="spellEnd"/>
      <w:r w:rsidRPr="001F51EA">
        <w:t xml:space="preserve"> </w:t>
      </w:r>
      <w:r w:rsidR="002C180E" w:rsidRPr="001F51EA">
        <w:t xml:space="preserve"> i </w:t>
      </w:r>
      <w:proofErr w:type="spellStart"/>
      <w:r w:rsidR="002C180E" w:rsidRPr="001F51EA">
        <w:t>133</w:t>
      </w:r>
      <w:proofErr w:type="spellEnd"/>
      <w:r w:rsidR="002C180E" w:rsidRPr="001F51EA">
        <w:t>/</w:t>
      </w:r>
      <w:proofErr w:type="spellStart"/>
      <w:r w:rsidR="002C180E" w:rsidRPr="001F51EA">
        <w:t>12</w:t>
      </w:r>
      <w:proofErr w:type="spellEnd"/>
      <w:r w:rsidR="002C180E" w:rsidRPr="001F51EA">
        <w:t xml:space="preserve">, </w:t>
      </w:r>
      <w:r w:rsidRPr="001F51EA">
        <w:t xml:space="preserve">dalje: </w:t>
      </w:r>
      <w:proofErr w:type="spellStart"/>
      <w:r w:rsidRPr="001F51EA">
        <w:t>SZ</w:t>
      </w:r>
      <w:proofErr w:type="spellEnd"/>
      <w:r w:rsidRPr="001F51EA">
        <w:t>)</w:t>
      </w:r>
      <w:r w:rsidR="002C180E" w:rsidRPr="001F51EA">
        <w:t xml:space="preserve">, koji Zakon se u ovom postupku primjenjuje temeljem odredbe članka </w:t>
      </w:r>
      <w:proofErr w:type="spellStart"/>
      <w:r w:rsidR="002C180E" w:rsidRPr="001F51EA">
        <w:t>441</w:t>
      </w:r>
      <w:proofErr w:type="spellEnd"/>
      <w:r w:rsidR="002C180E" w:rsidRPr="001F51EA">
        <w:t xml:space="preserve">. stavak 1. Stečajnog zakona (N.N.br. </w:t>
      </w:r>
      <w:proofErr w:type="spellStart"/>
      <w:r w:rsidR="002C180E" w:rsidRPr="001F51EA">
        <w:t>71</w:t>
      </w:r>
      <w:proofErr w:type="spellEnd"/>
      <w:r w:rsidR="002C180E" w:rsidRPr="001F51EA">
        <w:t>/</w:t>
      </w:r>
      <w:proofErr w:type="spellStart"/>
      <w:r w:rsidR="002C180E" w:rsidRPr="001F51EA">
        <w:t>15</w:t>
      </w:r>
      <w:proofErr w:type="spellEnd"/>
      <w:r w:rsidR="008E4197" w:rsidRPr="001F51EA">
        <w:t xml:space="preserve">, dalje </w:t>
      </w:r>
      <w:proofErr w:type="spellStart"/>
      <w:r w:rsidR="008E4197" w:rsidRPr="001F51EA">
        <w:t>SZ</w:t>
      </w:r>
      <w:proofErr w:type="spellEnd"/>
      <w:r w:rsidR="008E4197" w:rsidRPr="001F51EA">
        <w:t xml:space="preserve"> </w:t>
      </w:r>
      <w:proofErr w:type="spellStart"/>
      <w:r w:rsidR="008E4197" w:rsidRPr="001F51EA">
        <w:t>15</w:t>
      </w:r>
      <w:proofErr w:type="spellEnd"/>
      <w:r w:rsidR="002C180E" w:rsidRPr="001F51EA">
        <w:t xml:space="preserve">) </w:t>
      </w:r>
      <w:r w:rsidRPr="001F51EA">
        <w:t xml:space="preserve"> vjerovnik je ovlašten podnijeti prijedlog za  otvaranje stečajnog postupka ako učini vjerojatnim postojanje svoje tražbine i kojeg od stečajnog razloga.</w:t>
      </w:r>
    </w:p>
    <w:p w:rsidRDefault="008552F7" w:rsidP="001036C8" w:rsidR="001036C8" w:rsidRPr="001F51EA">
      <w:pPr>
        <w:ind w:firstLine="708"/>
        <w:jc w:val="both"/>
      </w:pPr>
      <w:r w:rsidRPr="001F51EA">
        <w:t xml:space="preserve">Ovaj sud prvog stupnja prihvaća stav kako </w:t>
      </w:r>
      <w:r w:rsidR="001036C8" w:rsidRPr="001F51EA">
        <w:t>vjerojatnost neke činjenice postoji: „ako ima više argumenata koji govore u prilog uvjerenja o postojanju relevantne činjenice nego onih koje govore protiv“ (</w:t>
      </w:r>
      <w:proofErr w:type="spellStart"/>
      <w:r w:rsidR="001036C8" w:rsidRPr="001F51EA">
        <w:t>Triva</w:t>
      </w:r>
      <w:proofErr w:type="spellEnd"/>
      <w:r w:rsidR="001036C8" w:rsidRPr="001F51EA">
        <w:t xml:space="preserve">-Dika, Građansko parnično procesno, Narodne novine, Zagreb,  </w:t>
      </w:r>
      <w:proofErr w:type="spellStart"/>
      <w:r w:rsidR="001036C8" w:rsidRPr="001F51EA">
        <w:t>2004</w:t>
      </w:r>
      <w:proofErr w:type="spellEnd"/>
      <w:r w:rsidR="001036C8" w:rsidRPr="001F51EA">
        <w:t xml:space="preserve">, </w:t>
      </w:r>
      <w:proofErr w:type="spellStart"/>
      <w:r w:rsidR="001036C8" w:rsidRPr="001F51EA">
        <w:t>str.481</w:t>
      </w:r>
      <w:proofErr w:type="spellEnd"/>
      <w:r w:rsidR="001036C8" w:rsidRPr="001F51EA">
        <w:t xml:space="preserve">).  </w:t>
      </w:r>
    </w:p>
    <w:p w:rsidRDefault="001036C8" w:rsidP="001036C8" w:rsidR="001036C8" w:rsidRPr="001F51EA">
      <w:pPr>
        <w:jc w:val="both"/>
      </w:pPr>
      <w:r w:rsidRPr="001F51EA">
        <w:tab/>
        <w:t>Dakle, umjesto stjecaja spoznaje o izvjesnosti  činjenice zakonodavac dopušta da se spoznaja o toj činjenici stekne vjerojatnošću, tj. višim stupnjem mogućnosti da neka tvrdnja odgovara istini.</w:t>
      </w:r>
    </w:p>
    <w:p w:rsidRDefault="001036C8" w:rsidP="001036C8" w:rsidR="001036C8" w:rsidRPr="001F51EA">
      <w:pPr>
        <w:jc w:val="both"/>
      </w:pPr>
    </w:p>
    <w:p w:rsidRDefault="001036C8" w:rsidP="00211825" w:rsidR="00211825" w:rsidRPr="001F51EA">
      <w:pPr>
        <w:jc w:val="both"/>
      </w:pPr>
      <w:r w:rsidRPr="001F51EA">
        <w:tab/>
        <w:t xml:space="preserve">U konkretnom slučaju </w:t>
      </w:r>
      <w:r w:rsidR="008552F7" w:rsidRPr="001F51EA">
        <w:t xml:space="preserve">predlagatelj je </w:t>
      </w:r>
      <w:r w:rsidR="005259D5" w:rsidRPr="001F51EA">
        <w:t xml:space="preserve">postojanje svoje </w:t>
      </w:r>
      <w:r w:rsidR="008552F7" w:rsidRPr="001F51EA">
        <w:t>tražbin</w:t>
      </w:r>
      <w:r w:rsidR="005259D5" w:rsidRPr="001F51EA">
        <w:t>e prema dužniku</w:t>
      </w:r>
      <w:r w:rsidR="008552F7" w:rsidRPr="001F51EA">
        <w:t xml:space="preserve"> (kao pretpostavku postojanja aktivne legitimacije</w:t>
      </w:r>
      <w:r w:rsidR="00504476" w:rsidRPr="001F51EA">
        <w:t xml:space="preserve"> u ovom postupku</w:t>
      </w:r>
      <w:r w:rsidR="008552F7" w:rsidRPr="001F51EA">
        <w:t>) dokaz</w:t>
      </w:r>
      <w:r w:rsidR="002C180E" w:rsidRPr="001F51EA">
        <w:t>ao</w:t>
      </w:r>
      <w:r w:rsidR="008552F7" w:rsidRPr="001F51EA">
        <w:t xml:space="preserve"> pravomoćnom </w:t>
      </w:r>
      <w:r w:rsidR="005259D5" w:rsidRPr="001F51EA">
        <w:t xml:space="preserve">sudskom odlukom - </w:t>
      </w:r>
      <w:r w:rsidR="008552F7" w:rsidRPr="001F51EA">
        <w:t xml:space="preserve">presudom </w:t>
      </w:r>
      <w:r w:rsidR="005259D5" w:rsidRPr="001F51EA">
        <w:t>Vis</w:t>
      </w:r>
      <w:r w:rsidR="00211825" w:rsidRPr="001F51EA">
        <w:t>o</w:t>
      </w:r>
      <w:r w:rsidR="005259D5" w:rsidRPr="001F51EA">
        <w:t xml:space="preserve">kog trgovačkog suda Republike Hrvatske od </w:t>
      </w:r>
      <w:proofErr w:type="spellStart"/>
      <w:r w:rsidR="005259D5" w:rsidRPr="001F51EA">
        <w:t>5.travnja</w:t>
      </w:r>
      <w:proofErr w:type="spellEnd"/>
      <w:r w:rsidR="005259D5" w:rsidRPr="001F51EA">
        <w:t xml:space="preserve"> </w:t>
      </w:r>
      <w:proofErr w:type="spellStart"/>
      <w:r w:rsidR="005259D5" w:rsidRPr="001F51EA">
        <w:t>2016</w:t>
      </w:r>
      <w:proofErr w:type="spellEnd"/>
      <w:r w:rsidR="005259D5" w:rsidRPr="001F51EA">
        <w:t xml:space="preserve">. poslovni broj </w:t>
      </w:r>
      <w:proofErr w:type="spellStart"/>
      <w:r w:rsidR="005259D5" w:rsidRPr="001F51EA">
        <w:t>Pž</w:t>
      </w:r>
      <w:proofErr w:type="spellEnd"/>
      <w:r w:rsidR="005259D5" w:rsidRPr="001F51EA">
        <w:t>-</w:t>
      </w:r>
      <w:proofErr w:type="spellStart"/>
      <w:r w:rsidR="005259D5" w:rsidRPr="001F51EA">
        <w:t>8481</w:t>
      </w:r>
      <w:proofErr w:type="spellEnd"/>
      <w:r w:rsidR="005259D5" w:rsidRPr="001F51EA">
        <w:t>/</w:t>
      </w:r>
      <w:proofErr w:type="spellStart"/>
      <w:r w:rsidR="005259D5" w:rsidRPr="001F51EA">
        <w:t>14</w:t>
      </w:r>
      <w:proofErr w:type="spellEnd"/>
      <w:r w:rsidR="005259D5" w:rsidRPr="001F51EA">
        <w:t xml:space="preserve"> prema kojoj je </w:t>
      </w:r>
      <w:r w:rsidR="00211825" w:rsidRPr="001F51EA">
        <w:t xml:space="preserve">je dužnik u obvezi isplatiti predlagatelju (vjerovniku) iznos od </w:t>
      </w:r>
      <w:proofErr w:type="spellStart"/>
      <w:r w:rsidR="00211825" w:rsidRPr="001F51EA">
        <w:t>19.111</w:t>
      </w:r>
      <w:proofErr w:type="spellEnd"/>
      <w:r w:rsidR="00211825" w:rsidRPr="001F51EA">
        <w:t>,</w:t>
      </w:r>
      <w:proofErr w:type="spellStart"/>
      <w:r w:rsidR="00211825" w:rsidRPr="001F51EA">
        <w:t>03</w:t>
      </w:r>
      <w:proofErr w:type="spellEnd"/>
      <w:r w:rsidR="00211825" w:rsidRPr="001F51EA">
        <w:t xml:space="preserve"> kn sa </w:t>
      </w:r>
      <w:proofErr w:type="spellStart"/>
      <w:r w:rsidR="00211825" w:rsidRPr="001F51EA">
        <w:t>zz</w:t>
      </w:r>
      <w:proofErr w:type="spellEnd"/>
      <w:r w:rsidR="00211825" w:rsidRPr="001F51EA">
        <w:t xml:space="preserve"> kamatom.</w:t>
      </w:r>
    </w:p>
    <w:p w:rsidRDefault="00211825" w:rsidP="00211825" w:rsidR="00211825" w:rsidRPr="001F51EA">
      <w:pPr>
        <w:jc w:val="both"/>
      </w:pPr>
      <w:r w:rsidRPr="001F51EA">
        <w:tab/>
        <w:t>Prednjom pravomoćnom odlukom je predlagatelj pretpostavku postojanja tražbine prema dužniku digao na razinu izvje</w:t>
      </w:r>
      <w:r w:rsidR="001C346E" w:rsidRPr="001F51EA">
        <w:t xml:space="preserve">snosti </w:t>
      </w:r>
      <w:r w:rsidRPr="001F51EA">
        <w:t xml:space="preserve"> tj. nedvojbenim je dokazao postojanje </w:t>
      </w:r>
      <w:r w:rsidR="001C346E" w:rsidRPr="001F51EA">
        <w:t xml:space="preserve">svoje </w:t>
      </w:r>
      <w:r w:rsidR="002C180E" w:rsidRPr="001F51EA">
        <w:t xml:space="preserve">novčane </w:t>
      </w:r>
      <w:r w:rsidR="001C346E" w:rsidRPr="001F51EA">
        <w:t xml:space="preserve">tražbine prema dužniku </w:t>
      </w:r>
    </w:p>
    <w:p w:rsidRDefault="001C346E" w:rsidP="001036C8" w:rsidR="001C346E" w:rsidRPr="001F51EA">
      <w:pPr>
        <w:jc w:val="both"/>
      </w:pPr>
    </w:p>
    <w:p w:rsidRDefault="001C346E" w:rsidP="00435C7B" w:rsidR="001036C8" w:rsidRPr="001F51EA">
      <w:pPr>
        <w:jc w:val="both"/>
      </w:pPr>
      <w:r w:rsidRPr="001F51EA">
        <w:tab/>
        <w:t xml:space="preserve">Nadalje, prema članku 4. stavak 1. </w:t>
      </w:r>
      <w:proofErr w:type="spellStart"/>
      <w:r w:rsidR="002C180E" w:rsidRPr="001F51EA">
        <w:t>SZ</w:t>
      </w:r>
      <w:proofErr w:type="spellEnd"/>
      <w:r w:rsidR="002C180E" w:rsidRPr="001F51EA">
        <w:t xml:space="preserve">-a </w:t>
      </w:r>
      <w:r w:rsidRPr="001F51EA">
        <w:t xml:space="preserve">stečaj se može otvoriti samo ako se utvrdi postojanje stečajnih razloga, a </w:t>
      </w:r>
      <w:r w:rsidR="002C180E" w:rsidRPr="001F51EA">
        <w:t>prema stavku 2. istog članka stečajni su razlozi: nelikvidnost, nesposobnost za</w:t>
      </w:r>
      <w:r w:rsidR="00504476" w:rsidRPr="001F51EA">
        <w:t xml:space="preserve"> </w:t>
      </w:r>
      <w:r w:rsidR="002C180E" w:rsidRPr="001F51EA">
        <w:t>plaćanje i prezaduženost.</w:t>
      </w:r>
    </w:p>
    <w:p w:rsidRDefault="001036C8" w:rsidP="001036C8" w:rsidR="001036C8" w:rsidRPr="001F51EA">
      <w:pPr>
        <w:ind w:firstLine="720"/>
        <w:jc w:val="both"/>
      </w:pPr>
      <w:r w:rsidRPr="001F51EA">
        <w:t xml:space="preserve">Dužnik je nesposoban za plaćanje ako ne može trajnije ispunjavati svoje dospjele novčane obveze. Okolnost da je dužnik podmirio ili da može podmiriti u cijelosti ili djelomično tražbine nekih vjerovnika sama po sebi ne znači da je on sposoban za plaćanje.  </w:t>
      </w:r>
      <w:r w:rsidRPr="001F51EA">
        <w:lastRenderedPageBreak/>
        <w:t xml:space="preserve">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 </w:t>
      </w:r>
    </w:p>
    <w:p w:rsidRDefault="001036C8" w:rsidP="001036C8" w:rsidR="001036C8" w:rsidRPr="001F51EA">
      <w:pPr>
        <w:ind w:firstLine="720"/>
        <w:jc w:val="both"/>
      </w:pPr>
      <w:r w:rsidRPr="001F51EA">
        <w:t xml:space="preserve">Na postojanje sumnje u insolventnost može ukazivati npr. činjenica da je protiv dužnika podnesen veći broj tužbi, prijedloga za ovrhu, prijedloga za otvaranje stečajnog postupka. Također na insolventnost mogu upućivati blokada žiroračuna, postojanje mjenica koje se ne mogu naplatiti, ispunjavanje obveza kompenzacijom, poslovanje preko druge tvrtke i slično. </w:t>
      </w:r>
    </w:p>
    <w:p w:rsidRDefault="001036C8" w:rsidP="001036C8" w:rsidR="001036C8" w:rsidRPr="001F51EA">
      <w:pPr>
        <w:ind w:firstLine="720"/>
        <w:jc w:val="both"/>
      </w:pPr>
      <w:r w:rsidRPr="001F51EA">
        <w:t>Sud slobodnom ocjenom dokaza ne utvrđuje postojanje stečajnog razloga nesposobnosti za plaćanje ako se taj stečajni razlog dokazuje Očevidnikom redosl</w:t>
      </w:r>
      <w:r w:rsidR="00504476" w:rsidRPr="001F51EA">
        <w:t>i</w:t>
      </w:r>
      <w:r w:rsidRPr="001F51EA">
        <w:t xml:space="preserve">jeda osnova za plaćanje koji vodi FINA i ako  dužnik ima evidentirane neizvršene osnove za plaćanje u razdoblju duljem od </w:t>
      </w:r>
      <w:proofErr w:type="spellStart"/>
      <w:r w:rsidRPr="001F51EA">
        <w:t>60</w:t>
      </w:r>
      <w:proofErr w:type="spellEnd"/>
      <w:r w:rsidRPr="001F51EA">
        <w:t xml:space="preserve"> dana, a koje je trebalo na temelju valjanih osnova za naplatu bez daljnjeg pristanka dužnika naplatiti iz bilo kojeg od njegovih računa. U tom se slučaju radi o neoborivoj zakonskoj presumpciji postojanje stečajnog razloga nesposobnosti za plaćanje.</w:t>
      </w:r>
      <w:r w:rsidR="00435C7B" w:rsidRPr="001F51EA">
        <w:t xml:space="preserve">(članak 4. stavak </w:t>
      </w:r>
      <w:proofErr w:type="spellStart"/>
      <w:r w:rsidR="00435C7B" w:rsidRPr="001F51EA">
        <w:t>7.do</w:t>
      </w:r>
      <w:proofErr w:type="spellEnd"/>
      <w:r w:rsidR="00435C7B" w:rsidRPr="001F51EA">
        <w:t xml:space="preserve"> </w:t>
      </w:r>
      <w:r w:rsidR="00246B3C" w:rsidRPr="001F51EA">
        <w:t xml:space="preserve">9. </w:t>
      </w:r>
      <w:proofErr w:type="spellStart"/>
      <w:r w:rsidR="00246B3C" w:rsidRPr="001F51EA">
        <w:t>SZ</w:t>
      </w:r>
      <w:proofErr w:type="spellEnd"/>
      <w:r w:rsidR="00246B3C" w:rsidRPr="001F51EA">
        <w:t>-a)</w:t>
      </w:r>
      <w:r w:rsidRPr="001F51EA">
        <w:t xml:space="preserve"> </w:t>
      </w:r>
    </w:p>
    <w:p w:rsidRDefault="001036C8" w:rsidP="001036C8" w:rsidR="001036C8" w:rsidRPr="001F51EA">
      <w:pPr>
        <w:ind w:firstLine="720"/>
        <w:jc w:val="both"/>
      </w:pPr>
    </w:p>
    <w:p w:rsidRDefault="008E4197" w:rsidP="001036C8" w:rsidR="001036C8" w:rsidRPr="001F51EA">
      <w:pPr>
        <w:ind w:firstLine="720"/>
        <w:jc w:val="both"/>
      </w:pPr>
      <w:r w:rsidRPr="001F51EA">
        <w:t>Temeljem uvida u d</w:t>
      </w:r>
      <w:r w:rsidR="001036C8" w:rsidRPr="001F51EA">
        <w:t>ostavljen</w:t>
      </w:r>
      <w:r w:rsidRPr="001F51EA">
        <w:t>u</w:t>
      </w:r>
      <w:r w:rsidR="001036C8" w:rsidRPr="001F51EA">
        <w:t xml:space="preserve"> ispravom </w:t>
      </w:r>
      <w:r w:rsidR="00246B3C" w:rsidRPr="001F51EA">
        <w:t>– Potvrd</w:t>
      </w:r>
      <w:r w:rsidRPr="001F51EA">
        <w:t>a</w:t>
      </w:r>
      <w:r w:rsidR="00246B3C" w:rsidRPr="001F51EA">
        <w:t xml:space="preserve"> o blokadi računa i novčanih sredstava od </w:t>
      </w:r>
      <w:proofErr w:type="spellStart"/>
      <w:r w:rsidR="00246B3C" w:rsidRPr="001F51EA">
        <w:t>7.veljače</w:t>
      </w:r>
      <w:proofErr w:type="spellEnd"/>
      <w:r w:rsidR="00246B3C" w:rsidRPr="001F51EA">
        <w:t xml:space="preserve"> </w:t>
      </w:r>
      <w:proofErr w:type="spellStart"/>
      <w:r w:rsidR="00246B3C" w:rsidRPr="001F51EA">
        <w:t>2017</w:t>
      </w:r>
      <w:proofErr w:type="spellEnd"/>
      <w:r w:rsidR="00246B3C" w:rsidRPr="001F51EA">
        <w:t xml:space="preserve">. (list </w:t>
      </w:r>
      <w:proofErr w:type="spellStart"/>
      <w:r w:rsidR="00246B3C" w:rsidRPr="001F51EA">
        <w:t>180</w:t>
      </w:r>
      <w:proofErr w:type="spellEnd"/>
      <w:r w:rsidR="00246B3C" w:rsidRPr="001F51EA">
        <w:t>) prema kojoj je račun dužnika bl</w:t>
      </w:r>
      <w:r w:rsidRPr="001F51EA">
        <w:t>o</w:t>
      </w:r>
      <w:r w:rsidR="00246B3C" w:rsidRPr="001F51EA">
        <w:t xml:space="preserve">kiran </w:t>
      </w:r>
      <w:proofErr w:type="spellStart"/>
      <w:r w:rsidR="00246B3C" w:rsidRPr="001F51EA">
        <w:t>231</w:t>
      </w:r>
      <w:proofErr w:type="spellEnd"/>
      <w:r w:rsidR="00246B3C" w:rsidRPr="001F51EA">
        <w:t xml:space="preserve"> dan neprekidno, a blokada računa je u iznosu od </w:t>
      </w:r>
      <w:proofErr w:type="spellStart"/>
      <w:r w:rsidR="00246B3C" w:rsidRPr="001F51EA">
        <w:t>444.177</w:t>
      </w:r>
      <w:proofErr w:type="spellEnd"/>
      <w:r w:rsidR="00246B3C" w:rsidRPr="001F51EA">
        <w:t>,</w:t>
      </w:r>
      <w:proofErr w:type="spellStart"/>
      <w:r w:rsidR="00246B3C" w:rsidRPr="001F51EA">
        <w:t>36</w:t>
      </w:r>
      <w:proofErr w:type="spellEnd"/>
      <w:r w:rsidR="00246B3C" w:rsidRPr="001F51EA">
        <w:t xml:space="preserve"> kn </w:t>
      </w:r>
      <w:r w:rsidRPr="001F51EA">
        <w:t xml:space="preserve">sud je nedvojbenim utvrdio postojanje </w:t>
      </w:r>
      <w:r w:rsidR="001036C8" w:rsidRPr="001F51EA">
        <w:t xml:space="preserve"> kod dužnika stečajnog razloga nesposobnosti za plaćanje. </w:t>
      </w:r>
    </w:p>
    <w:p w:rsidRDefault="008F5DD5" w:rsidP="00B11FC7" w:rsidR="008F5DD5" w:rsidRPr="001F51EA">
      <w:pPr>
        <w:ind w:firstLine="720"/>
        <w:jc w:val="both"/>
      </w:pPr>
    </w:p>
    <w:p w:rsidRDefault="00B11FC7" w:rsidP="004B0063" w:rsidR="00B807AF" w:rsidRPr="001F51EA">
      <w:pPr>
        <w:overflowPunct w:val="false"/>
        <w:ind w:firstLine="708"/>
        <w:jc w:val="both"/>
      </w:pPr>
      <w:r w:rsidRPr="001F51EA">
        <w:t xml:space="preserve">Prema odredbi članka </w:t>
      </w:r>
      <w:proofErr w:type="spellStart"/>
      <w:r w:rsidR="00B807AF" w:rsidRPr="001F51EA">
        <w:t>132</w:t>
      </w:r>
      <w:proofErr w:type="spellEnd"/>
      <w:r w:rsidR="00B807AF" w:rsidRPr="001F51EA">
        <w:t>. stavak</w:t>
      </w:r>
      <w:r w:rsidRPr="001F51EA">
        <w:t xml:space="preserve"> 1. </w:t>
      </w:r>
      <w:proofErr w:type="spellStart"/>
      <w:r w:rsidRPr="001F51EA">
        <w:t>SZ</w:t>
      </w:r>
      <w:proofErr w:type="spellEnd"/>
      <w:r w:rsidRPr="001F51EA">
        <w:t>-</w:t>
      </w:r>
      <w:proofErr w:type="spellStart"/>
      <w:r w:rsidRPr="001F51EA">
        <w:t>a</w:t>
      </w:r>
      <w:r w:rsidR="008E4197" w:rsidRPr="001F51EA">
        <w:t>15</w:t>
      </w:r>
      <w:proofErr w:type="spellEnd"/>
      <w:r w:rsidR="008E4197" w:rsidRPr="001F51EA">
        <w:t xml:space="preserve">, koji se u ovom postupku primjenjuje temeljem članka </w:t>
      </w:r>
      <w:proofErr w:type="spellStart"/>
      <w:r w:rsidR="008E4197" w:rsidRPr="001F51EA">
        <w:t>441</w:t>
      </w:r>
      <w:proofErr w:type="spellEnd"/>
      <w:r w:rsidR="008E4197" w:rsidRPr="001F51EA">
        <w:t xml:space="preserve">. stavak 2. </w:t>
      </w:r>
      <w:proofErr w:type="spellStart"/>
      <w:r w:rsidR="008E4197" w:rsidRPr="001F51EA">
        <w:t>SZ</w:t>
      </w:r>
      <w:proofErr w:type="spellEnd"/>
      <w:r w:rsidR="008E4197" w:rsidRPr="001F51EA">
        <w:t xml:space="preserve"> </w:t>
      </w:r>
      <w:proofErr w:type="spellStart"/>
      <w:r w:rsidR="008E4197" w:rsidRPr="001F51EA">
        <w:t>15</w:t>
      </w:r>
      <w:proofErr w:type="spellEnd"/>
      <w:r w:rsidR="008E4197" w:rsidRPr="001F51EA">
        <w:t xml:space="preserve">, </w:t>
      </w:r>
      <w:r w:rsidRPr="001F51EA">
        <w:t>ako</w:t>
      </w:r>
      <w:r w:rsidR="00B807AF" w:rsidRPr="001F51EA">
        <w:t xml:space="preserve"> prije otvaranja stečajnog postupka sud utvrdi </w:t>
      </w:r>
      <w:r w:rsidRPr="001F51EA">
        <w:t xml:space="preserve">da imovina dužnika koja bi ušla u stečajnu masu nije dovoljna ni za namirenje troškova tog postupka ili je neznatne vrijednosti, </w:t>
      </w:r>
      <w:r w:rsidR="00B807AF" w:rsidRPr="001F51EA">
        <w:t xml:space="preserve">rješenjem će pozvati osobe koje imaju pravni interes za provedbom stečajnog postupka da u roku od </w:t>
      </w:r>
      <w:proofErr w:type="spellStart"/>
      <w:r w:rsidR="00B807AF" w:rsidRPr="001F51EA">
        <w:t>15</w:t>
      </w:r>
      <w:proofErr w:type="spellEnd"/>
      <w:r w:rsidR="00B807AF" w:rsidRPr="001F51EA">
        <w:t xml:space="preserve"> dana uplate predujam za namirenje troškova prethodnoga i otvorenog stečajnog postupka. </w:t>
      </w:r>
    </w:p>
    <w:p w:rsidRDefault="008424EE" w:rsidP="004B0063" w:rsidR="008424EE" w:rsidRPr="001F51EA">
      <w:pPr>
        <w:overflowPunct w:val="false"/>
        <w:ind w:firstLine="708"/>
        <w:jc w:val="both"/>
      </w:pPr>
    </w:p>
    <w:p w:rsidRDefault="00E32CBD" w:rsidP="00B11FC7" w:rsidR="00373696" w:rsidRPr="001F51EA">
      <w:pPr>
        <w:ind w:firstLine="720"/>
        <w:jc w:val="both"/>
      </w:pPr>
      <w:r w:rsidRPr="001F51EA">
        <w:t xml:space="preserve">Uvidom u izvješće </w:t>
      </w:r>
      <w:r w:rsidR="00837B00" w:rsidRPr="001F51EA">
        <w:t>privremenog stečajnog upravitelja</w:t>
      </w:r>
      <w:r w:rsidR="00373696" w:rsidRPr="001F51EA">
        <w:t xml:space="preserve">, te izvješću priloženi </w:t>
      </w:r>
      <w:proofErr w:type="spellStart"/>
      <w:r w:rsidR="00373696" w:rsidRPr="001F51EA">
        <w:t>prokazni</w:t>
      </w:r>
      <w:proofErr w:type="spellEnd"/>
      <w:r w:rsidR="00373696" w:rsidRPr="001F51EA">
        <w:t xml:space="preserve"> popis imovine prema kojem dužnik nema imovine, </w:t>
      </w:r>
      <w:r w:rsidRPr="001F51EA">
        <w:t xml:space="preserve">sud je utvrdio da </w:t>
      </w:r>
      <w:r w:rsidR="00837B00" w:rsidRPr="001F51EA">
        <w:t>imovina dužnika nije dostatna za namirenje troškova postupka</w:t>
      </w:r>
      <w:r w:rsidR="00373696" w:rsidRPr="001F51EA">
        <w:t>.</w:t>
      </w:r>
    </w:p>
    <w:p w:rsidRDefault="00373696" w:rsidP="00B11FC7" w:rsidR="00837B00" w:rsidRPr="001F51EA">
      <w:pPr>
        <w:ind w:firstLine="720"/>
        <w:jc w:val="both"/>
      </w:pPr>
      <w:r w:rsidRPr="001F51EA">
        <w:t xml:space="preserve"> </w:t>
      </w:r>
    </w:p>
    <w:p w:rsidRDefault="00B11FC7" w:rsidP="00B11FC7" w:rsidR="00B11FC7" w:rsidRPr="001F51EA">
      <w:pPr>
        <w:ind w:firstLine="720"/>
        <w:jc w:val="both"/>
      </w:pPr>
      <w:r w:rsidRPr="001F51EA">
        <w:t xml:space="preserve">U smislu citirane odredbe članka </w:t>
      </w:r>
      <w:proofErr w:type="spellStart"/>
      <w:r w:rsidR="00B807AF" w:rsidRPr="001F51EA">
        <w:t>132</w:t>
      </w:r>
      <w:proofErr w:type="spellEnd"/>
      <w:r w:rsidRPr="001F51EA">
        <w:t xml:space="preserve">. stavak 1. </w:t>
      </w:r>
      <w:proofErr w:type="spellStart"/>
      <w:r w:rsidRPr="001F51EA">
        <w:t>SZ</w:t>
      </w:r>
      <w:proofErr w:type="spellEnd"/>
      <w:r w:rsidRPr="001F51EA">
        <w:t xml:space="preserve">-a stečajni su vjerovnici pozvani na plaćanje troškova prethodnog i stečajnog postupka u ukupnom iznosu  </w:t>
      </w:r>
      <w:proofErr w:type="spellStart"/>
      <w:r w:rsidRPr="001F51EA">
        <w:t>50.000</w:t>
      </w:r>
      <w:proofErr w:type="spellEnd"/>
      <w:r w:rsidRPr="001F51EA">
        <w:t>,</w:t>
      </w:r>
      <w:proofErr w:type="spellStart"/>
      <w:r w:rsidRPr="001F51EA">
        <w:t>00</w:t>
      </w:r>
      <w:proofErr w:type="spellEnd"/>
      <w:r w:rsidRPr="001F51EA">
        <w:t xml:space="preserve"> kn i to za: nagradu stečajnom upravitelju mjesečno neto </w:t>
      </w:r>
      <w:proofErr w:type="spellStart"/>
      <w:r w:rsidRPr="001F51EA">
        <w:t>4.000</w:t>
      </w:r>
      <w:proofErr w:type="spellEnd"/>
      <w:r w:rsidRPr="001F51EA">
        <w:t>,</w:t>
      </w:r>
      <w:proofErr w:type="spellStart"/>
      <w:r w:rsidRPr="001F51EA">
        <w:t>00</w:t>
      </w:r>
      <w:proofErr w:type="spellEnd"/>
      <w:r w:rsidRPr="001F51EA">
        <w:t xml:space="preserve"> kn, odnosno bruto </w:t>
      </w:r>
      <w:proofErr w:type="spellStart"/>
      <w:r w:rsidRPr="001F51EA">
        <w:t>5.787</w:t>
      </w:r>
      <w:proofErr w:type="spellEnd"/>
      <w:r w:rsidRPr="001F51EA">
        <w:t>,</w:t>
      </w:r>
      <w:proofErr w:type="spellStart"/>
      <w:r w:rsidRPr="001F51EA">
        <w:t>22</w:t>
      </w:r>
      <w:proofErr w:type="spellEnd"/>
      <w:r w:rsidRPr="001F51EA">
        <w:t xml:space="preserve"> kn., troškove knjigovodstva mjesečno neto </w:t>
      </w:r>
      <w:proofErr w:type="spellStart"/>
      <w:r w:rsidRPr="001F51EA">
        <w:t>2.500</w:t>
      </w:r>
      <w:proofErr w:type="spellEnd"/>
      <w:r w:rsidRPr="001F51EA">
        <w:t>,</w:t>
      </w:r>
      <w:proofErr w:type="spellStart"/>
      <w:r w:rsidRPr="001F51EA">
        <w:t>00</w:t>
      </w:r>
      <w:proofErr w:type="spellEnd"/>
      <w:r w:rsidRPr="001F51EA">
        <w:t xml:space="preserve"> kn, odnosno bruto </w:t>
      </w:r>
      <w:proofErr w:type="spellStart"/>
      <w:r w:rsidRPr="001F51EA">
        <w:t>3.075</w:t>
      </w:r>
      <w:proofErr w:type="spellEnd"/>
      <w:r w:rsidRPr="001F51EA">
        <w:t>,</w:t>
      </w:r>
      <w:proofErr w:type="spellStart"/>
      <w:r w:rsidRPr="001F51EA">
        <w:t>00</w:t>
      </w:r>
      <w:proofErr w:type="spellEnd"/>
      <w:r w:rsidRPr="001F51EA">
        <w:t xml:space="preserve"> kn, troškove platnog prometa,blagajne i ostalih administrativnih poslova mjesečno neto </w:t>
      </w:r>
      <w:proofErr w:type="spellStart"/>
      <w:r w:rsidRPr="001F51EA">
        <w:t>2.500</w:t>
      </w:r>
      <w:proofErr w:type="spellEnd"/>
      <w:r w:rsidRPr="001F51EA">
        <w:t>,</w:t>
      </w:r>
      <w:proofErr w:type="spellStart"/>
      <w:r w:rsidRPr="001F51EA">
        <w:t>00</w:t>
      </w:r>
      <w:proofErr w:type="spellEnd"/>
      <w:r w:rsidRPr="001F51EA">
        <w:t xml:space="preserve"> kn, odnosno bruto </w:t>
      </w:r>
      <w:proofErr w:type="spellStart"/>
      <w:r w:rsidRPr="001F51EA">
        <w:t>3.546</w:t>
      </w:r>
      <w:proofErr w:type="spellEnd"/>
      <w:r w:rsidRPr="001F51EA">
        <w:t>,</w:t>
      </w:r>
      <w:proofErr w:type="spellStart"/>
      <w:r w:rsidRPr="001F51EA">
        <w:t>10</w:t>
      </w:r>
      <w:proofErr w:type="spellEnd"/>
      <w:r w:rsidRPr="001F51EA">
        <w:t xml:space="preserve"> kn, a sve bazirano na trajanju postupka u vremenu od 4 mjeseca. </w:t>
      </w:r>
    </w:p>
    <w:p w:rsidRDefault="00B11FC7" w:rsidP="00B11FC7" w:rsidR="00B11FC7" w:rsidRPr="001F51EA">
      <w:pPr>
        <w:ind w:firstLine="720"/>
        <w:jc w:val="both"/>
        <w:rPr>
          <w:lang w:val="pl-PL"/>
        </w:rPr>
      </w:pPr>
      <w:r w:rsidRPr="001F51EA">
        <w:t xml:space="preserve"> </w:t>
      </w:r>
    </w:p>
    <w:p w:rsidRDefault="00B11FC7" w:rsidP="00B11FC7" w:rsidR="00B11FC7" w:rsidRPr="001F51EA">
      <w:pPr>
        <w:overflowPunct w:val="false"/>
        <w:jc w:val="both"/>
      </w:pPr>
      <w:r w:rsidRPr="001F51EA">
        <w:tab/>
      </w:r>
      <w:r w:rsidR="00061FD7" w:rsidRPr="001F51EA">
        <w:t xml:space="preserve">Slijedom svega naprijed navedenog valjalo je temeljem </w:t>
      </w:r>
      <w:r w:rsidRPr="001F51EA">
        <w:t xml:space="preserve">članka </w:t>
      </w:r>
      <w:proofErr w:type="spellStart"/>
      <w:r w:rsidR="00316D0D" w:rsidRPr="001F51EA">
        <w:t>132</w:t>
      </w:r>
      <w:proofErr w:type="spellEnd"/>
      <w:r w:rsidRPr="001F51EA">
        <w:t xml:space="preserve">. stavak 1. </w:t>
      </w:r>
      <w:proofErr w:type="spellStart"/>
      <w:r w:rsidRPr="001F51EA">
        <w:t>SZ</w:t>
      </w:r>
      <w:proofErr w:type="spellEnd"/>
      <w:r w:rsidRPr="001F51EA">
        <w:t>-a</w:t>
      </w:r>
      <w:r w:rsidR="00373696" w:rsidRPr="001F51EA">
        <w:t xml:space="preserve"> </w:t>
      </w:r>
      <w:proofErr w:type="spellStart"/>
      <w:r w:rsidR="00373696" w:rsidRPr="001F51EA">
        <w:t>15</w:t>
      </w:r>
      <w:proofErr w:type="spellEnd"/>
      <w:r w:rsidRPr="001F51EA">
        <w:t xml:space="preserve"> pozvati </w:t>
      </w:r>
      <w:r w:rsidR="00316D0D" w:rsidRPr="001F51EA">
        <w:t>osobe koje imaju pravni interes za provedbom stečajnog postupka</w:t>
      </w:r>
      <w:r w:rsidRPr="001F51EA">
        <w:t xml:space="preserve"> na </w:t>
      </w:r>
      <w:r w:rsidR="00316D0D" w:rsidRPr="001F51EA">
        <w:t xml:space="preserve">uplatu </w:t>
      </w:r>
      <w:r w:rsidRPr="001F51EA">
        <w:t>preduj</w:t>
      </w:r>
      <w:r w:rsidR="00316D0D" w:rsidRPr="001F51EA">
        <w:t>ma za namirenje trošk</w:t>
      </w:r>
      <w:r w:rsidRPr="001F51EA">
        <w:t xml:space="preserve">ova prethodnog i </w:t>
      </w:r>
      <w:r w:rsidR="00316D0D" w:rsidRPr="001F51EA">
        <w:t xml:space="preserve">otvorenog </w:t>
      </w:r>
      <w:r w:rsidRPr="001F51EA">
        <w:t>stečajnog postupka ( točka I rješenja).</w:t>
      </w:r>
    </w:p>
    <w:p w:rsidRDefault="00C72D4A" w:rsidP="00A3014E" w:rsidR="00C72D4A">
      <w:pPr>
        <w:overflowPunct w:val="false"/>
        <w:ind w:firstLine="708"/>
        <w:jc w:val="both"/>
      </w:pPr>
    </w:p>
    <w:p w:rsidRDefault="00C72D4A" w:rsidP="00A3014E" w:rsidR="00C72D4A">
      <w:pPr>
        <w:overflowPunct w:val="false"/>
        <w:ind w:firstLine="708"/>
        <w:jc w:val="both"/>
      </w:pPr>
    </w:p>
    <w:p w:rsidRDefault="00C72D4A" w:rsidP="00A3014E" w:rsidR="00C72D4A">
      <w:pPr>
        <w:overflowPunct w:val="false"/>
        <w:ind w:firstLine="708"/>
        <w:jc w:val="both"/>
      </w:pPr>
    </w:p>
    <w:p w:rsidRDefault="00C72D4A" w:rsidP="00A3014E" w:rsidR="00C72D4A">
      <w:pPr>
        <w:overflowPunct w:val="false"/>
        <w:ind w:firstLine="708"/>
        <w:jc w:val="both"/>
      </w:pPr>
    </w:p>
    <w:p w:rsidRDefault="00C72D4A" w:rsidP="00A3014E" w:rsidR="00C72D4A">
      <w:pPr>
        <w:overflowPunct w:val="false"/>
        <w:ind w:firstLine="708"/>
        <w:jc w:val="both"/>
      </w:pPr>
    </w:p>
    <w:p w:rsidRDefault="00C72D4A" w:rsidP="00A3014E" w:rsidR="00C72D4A">
      <w:pPr>
        <w:overflowPunct w:val="false"/>
        <w:ind w:firstLine="708"/>
        <w:jc w:val="both"/>
      </w:pPr>
    </w:p>
    <w:p w:rsidRDefault="00316D0D" w:rsidP="00A3014E" w:rsidR="00B11FC7" w:rsidRPr="001F51EA">
      <w:pPr>
        <w:overflowPunct w:val="false"/>
        <w:ind w:firstLine="708"/>
        <w:jc w:val="both"/>
      </w:pPr>
      <w:r w:rsidRPr="001F51EA">
        <w:lastRenderedPageBreak/>
        <w:t>Osobe koje imaju pravni interes za provedbom stečajnog postupka su pou</w:t>
      </w:r>
      <w:r w:rsidR="00B11FC7" w:rsidRPr="001F51EA">
        <w:t xml:space="preserve">čeni na posljedice </w:t>
      </w:r>
      <w:proofErr w:type="spellStart"/>
      <w:r w:rsidR="00B11FC7" w:rsidRPr="001F51EA">
        <w:t>nepostupanja</w:t>
      </w:r>
      <w:proofErr w:type="spellEnd"/>
      <w:r w:rsidR="00B11FC7" w:rsidRPr="001F51EA">
        <w:t xml:space="preserve"> po ovom rješenju sukladno odredbi članka </w:t>
      </w:r>
      <w:proofErr w:type="spellStart"/>
      <w:r w:rsidRPr="001F51EA">
        <w:t>132</w:t>
      </w:r>
      <w:proofErr w:type="spellEnd"/>
      <w:r w:rsidRPr="001F51EA">
        <w:t>.</w:t>
      </w:r>
      <w:r w:rsidR="00B11FC7" w:rsidRPr="001F51EA">
        <w:t xml:space="preserve"> stavak </w:t>
      </w:r>
      <w:r w:rsidRPr="001F51EA">
        <w:t>2</w:t>
      </w:r>
      <w:r w:rsidR="00B11FC7" w:rsidRPr="001F51EA">
        <w:t xml:space="preserve">. </w:t>
      </w:r>
      <w:proofErr w:type="spellStart"/>
      <w:r w:rsidR="00B11FC7" w:rsidRPr="001F51EA">
        <w:t>SZ</w:t>
      </w:r>
      <w:proofErr w:type="spellEnd"/>
      <w:r w:rsidR="00B11FC7" w:rsidRPr="001F51EA">
        <w:t>-a</w:t>
      </w:r>
      <w:r w:rsidR="00373696" w:rsidRPr="001F51EA">
        <w:t xml:space="preserve"> </w:t>
      </w:r>
      <w:proofErr w:type="spellStart"/>
      <w:r w:rsidR="00373696" w:rsidRPr="001F51EA">
        <w:t>15</w:t>
      </w:r>
      <w:proofErr w:type="spellEnd"/>
      <w:r w:rsidR="00B11FC7" w:rsidRPr="001F51EA">
        <w:t xml:space="preserve"> (točka</w:t>
      </w:r>
      <w:r w:rsidR="00A3014E" w:rsidRPr="001F51EA">
        <w:t xml:space="preserve"> II</w:t>
      </w:r>
      <w:r w:rsidR="00B11FC7" w:rsidRPr="001F51EA">
        <w:t xml:space="preserve"> rješenja).</w:t>
      </w:r>
    </w:p>
    <w:p w:rsidRDefault="001013EE" w:rsidP="00B11FC7" w:rsidR="00065B42" w:rsidRPr="001F51EA">
      <w:pPr>
        <w:jc w:val="center"/>
      </w:pPr>
      <w:r w:rsidRPr="001F51EA">
        <w:t xml:space="preserve">U </w:t>
      </w:r>
      <w:r w:rsidR="00065B42" w:rsidRPr="001F51EA">
        <w:t>Zagreb</w:t>
      </w:r>
      <w:r w:rsidR="00C22E20" w:rsidRPr="001F51EA">
        <w:t xml:space="preserve">u, </w:t>
      </w:r>
      <w:proofErr w:type="spellStart"/>
      <w:r w:rsidR="005B7FD1" w:rsidRPr="001F51EA">
        <w:t>1</w:t>
      </w:r>
      <w:r w:rsidR="001F51EA">
        <w:t>6.veljače</w:t>
      </w:r>
      <w:proofErr w:type="spellEnd"/>
      <w:r w:rsidR="00B11FC7" w:rsidRPr="001F51EA">
        <w:t xml:space="preserve"> </w:t>
      </w:r>
      <w:proofErr w:type="spellStart"/>
      <w:r w:rsidR="00B11FC7" w:rsidRPr="001F51EA">
        <w:t>201</w:t>
      </w:r>
      <w:r w:rsidR="001F51EA">
        <w:t>7</w:t>
      </w:r>
      <w:proofErr w:type="spellEnd"/>
      <w:r w:rsidR="00B11FC7" w:rsidRPr="001F51EA">
        <w:t>.</w:t>
      </w:r>
      <w:r w:rsidR="00065B42" w:rsidRPr="001F51EA">
        <w:t xml:space="preserve">                     </w:t>
      </w:r>
    </w:p>
    <w:p w:rsidRDefault="001013EE" w:rsidP="00C90729" w:rsidR="00065B42" w:rsidRPr="001F51EA">
      <w:pPr>
        <w:jc w:val="right"/>
      </w:pPr>
      <w:r w:rsidRPr="001F51EA">
        <w:t xml:space="preserve">                                                                                                      </w:t>
      </w:r>
      <w:r w:rsidR="00065B42" w:rsidRPr="001F51EA">
        <w:t>Sudac:</w:t>
      </w:r>
    </w:p>
    <w:p w:rsidRDefault="00C90729" w:rsidP="001013EE" w:rsidR="00065B42" w:rsidRPr="001F51EA">
      <w:pPr>
        <w:jc w:val="right"/>
      </w:pPr>
      <w:r w:rsidRPr="001F51EA">
        <w:t>Ante Galić</w:t>
      </w:r>
      <w:r w:rsidR="00C22E20" w:rsidRPr="001F51EA">
        <w:t xml:space="preserve"> </w:t>
      </w:r>
      <w:r w:rsidR="00F424BC" w:rsidRPr="001F51EA">
        <w:t xml:space="preserve"> </w:t>
      </w:r>
      <w:r w:rsidR="00D84D90">
        <w:t>v.r.</w:t>
      </w:r>
    </w:p>
    <w:p w:rsidRDefault="00C72D4A" w:rsidP="00065B42" w:rsidR="00C72D4A"/>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w:t>
      </w:r>
      <w:r w:rsidR="00D84D90">
        <w:t>udu u 2 primjerka za Visoki trgo</w:t>
      </w:r>
      <w:r w:rsidRPr="00E56243">
        <w:t>vački sud RH u roku od 8 dana, od dana dostave rješenja.</w:t>
      </w:r>
    </w:p>
    <w:p w:rsidRDefault="00C72D4A" w:rsidP="00D84D90" w:rsidR="00C72D4A">
      <w:pPr>
        <w:ind w:firstLine="708" w:left="3540"/>
        <w:jc w:val="both"/>
      </w:pPr>
    </w:p>
    <w:p w:rsidRDefault="00D84D90" w:rsidP="00D84D90" w:rsidR="00D84D90">
      <w:pPr>
        <w:ind w:firstLine="708" w:left="3540"/>
        <w:jc w:val="both"/>
      </w:pPr>
      <w:r>
        <w:t xml:space="preserve">Za točnost </w:t>
      </w:r>
      <w:proofErr w:type="spellStart"/>
      <w:r>
        <w:t>otpravka</w:t>
      </w:r>
      <w:proofErr w:type="spellEnd"/>
      <w:r>
        <w:t>, ovlašteni službenik:</w:t>
      </w:r>
    </w:p>
    <w:p w:rsidRDefault="00D84D90" w:rsidP="00422EE0" w:rsidR="00D84D90">
      <w:pPr>
        <w:jc w:val="both"/>
      </w:pPr>
      <w:r>
        <w:t xml:space="preserve">               </w:t>
      </w:r>
      <w:r>
        <w:tab/>
      </w:r>
      <w:r>
        <w:tab/>
      </w:r>
      <w:r>
        <w:tab/>
      </w:r>
      <w:r>
        <w:tab/>
      </w:r>
      <w:r>
        <w:tab/>
      </w:r>
      <w:r>
        <w:tab/>
      </w:r>
      <w:r>
        <w:tab/>
      </w:r>
      <w:r>
        <w:tab/>
        <w:t>Valentina Delač</w:t>
      </w:r>
    </w:p>
    <w:p w:rsidRDefault="00D84D90" w:rsidP="001013EE" w:rsidR="00D84D90">
      <w:pPr>
        <w:jc w:val="both"/>
      </w:pPr>
    </w:p>
    <w:p w:rsidRDefault="00D84D90" w:rsidP="001013EE" w:rsidR="00D84D90">
      <w:pPr>
        <w:jc w:val="both"/>
      </w:pPr>
    </w:p>
    <w:p w:rsidRDefault="00856D51" w:rsidP="001013EE" w:rsidR="00856D51">
      <w:pPr>
        <w:jc w:val="both"/>
      </w:pPr>
    </w:p>
    <w:p w:rsidRDefault="00E312E2" w:rsidP="001013EE" w:rsidR="00E312E2">
      <w:pPr>
        <w:jc w:val="both"/>
      </w:pPr>
    </w:p>
    <w:sectPr w:rsidR="00E312E2">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6E4FBE">
    <w:pPr>
      <w:jc w:val="right"/>
    </w:pPr>
    <w:proofErr w:type="spellStart"/>
    <w:r w:rsidRPr="004D3D14">
      <w:t>40</w:t>
    </w:r>
    <w:proofErr w:type="spellEnd"/>
    <w:r>
      <w:rPr>
        <w:b/>
      </w:rPr>
      <w:t xml:space="preserve">. </w:t>
    </w:r>
    <w:r>
      <w:t>St-</w:t>
    </w:r>
    <w:proofErr w:type="spellStart"/>
    <w:r w:rsidR="009F0E50">
      <w:t>3160</w:t>
    </w:r>
    <w:proofErr w:type="spellEnd"/>
    <w:r w:rsidR="006E4FBE">
      <w:t>/</w:t>
    </w:r>
    <w:proofErr w:type="spellStart"/>
    <w:r w:rsidR="006E4FBE">
      <w:t>1</w:t>
    </w:r>
    <w:r w:rsidR="000D00DE">
      <w:t>5</w:t>
    </w:r>
    <w:proofErr w:type="spellEnd"/>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1FD7"/>
    <w:rsid w:val="00065B42"/>
    <w:rsid w:val="00093C47"/>
    <w:rsid w:val="000B2E2A"/>
    <w:rsid w:val="000C2DF8"/>
    <w:rsid w:val="000C61B3"/>
    <w:rsid w:val="000C6C5F"/>
    <w:rsid w:val="000D00DE"/>
    <w:rsid w:val="001013EE"/>
    <w:rsid w:val="001036C8"/>
    <w:rsid w:val="00123F7F"/>
    <w:rsid w:val="001548F3"/>
    <w:rsid w:val="001764CB"/>
    <w:rsid w:val="00182F64"/>
    <w:rsid w:val="001A4D15"/>
    <w:rsid w:val="001A762F"/>
    <w:rsid w:val="001B28BD"/>
    <w:rsid w:val="001C346E"/>
    <w:rsid w:val="001F191A"/>
    <w:rsid w:val="001F51EA"/>
    <w:rsid w:val="00211825"/>
    <w:rsid w:val="0021298E"/>
    <w:rsid w:val="0024560F"/>
    <w:rsid w:val="00246B3C"/>
    <w:rsid w:val="00254A85"/>
    <w:rsid w:val="00260C00"/>
    <w:rsid w:val="00261742"/>
    <w:rsid w:val="00271650"/>
    <w:rsid w:val="002817DE"/>
    <w:rsid w:val="002A5A52"/>
    <w:rsid w:val="002A7986"/>
    <w:rsid w:val="002C180E"/>
    <w:rsid w:val="002D5087"/>
    <w:rsid w:val="002E0876"/>
    <w:rsid w:val="002E1ABD"/>
    <w:rsid w:val="002F0787"/>
    <w:rsid w:val="00316D0D"/>
    <w:rsid w:val="00373696"/>
    <w:rsid w:val="003B3F39"/>
    <w:rsid w:val="003F3702"/>
    <w:rsid w:val="0040114D"/>
    <w:rsid w:val="00412D47"/>
    <w:rsid w:val="00427341"/>
    <w:rsid w:val="00427765"/>
    <w:rsid w:val="00431959"/>
    <w:rsid w:val="00435C7B"/>
    <w:rsid w:val="004945A3"/>
    <w:rsid w:val="004B0063"/>
    <w:rsid w:val="004F117A"/>
    <w:rsid w:val="004F2AA6"/>
    <w:rsid w:val="004F2DEF"/>
    <w:rsid w:val="004F6CCB"/>
    <w:rsid w:val="00501C98"/>
    <w:rsid w:val="00504476"/>
    <w:rsid w:val="00517FBC"/>
    <w:rsid w:val="005259D5"/>
    <w:rsid w:val="00535D8E"/>
    <w:rsid w:val="00545260"/>
    <w:rsid w:val="00561456"/>
    <w:rsid w:val="00570AC8"/>
    <w:rsid w:val="005B1162"/>
    <w:rsid w:val="005B7FD1"/>
    <w:rsid w:val="005E6979"/>
    <w:rsid w:val="00602425"/>
    <w:rsid w:val="00643B41"/>
    <w:rsid w:val="00673175"/>
    <w:rsid w:val="006748AE"/>
    <w:rsid w:val="006D0E0C"/>
    <w:rsid w:val="006E4C74"/>
    <w:rsid w:val="006E4FBE"/>
    <w:rsid w:val="006E59DF"/>
    <w:rsid w:val="006F7342"/>
    <w:rsid w:val="00745665"/>
    <w:rsid w:val="00751364"/>
    <w:rsid w:val="00761F8D"/>
    <w:rsid w:val="0077349F"/>
    <w:rsid w:val="00786966"/>
    <w:rsid w:val="007940A1"/>
    <w:rsid w:val="007B068E"/>
    <w:rsid w:val="007C517E"/>
    <w:rsid w:val="00833165"/>
    <w:rsid w:val="00837B00"/>
    <w:rsid w:val="008424EE"/>
    <w:rsid w:val="00850EF6"/>
    <w:rsid w:val="008538F5"/>
    <w:rsid w:val="008552F7"/>
    <w:rsid w:val="00856D51"/>
    <w:rsid w:val="00862837"/>
    <w:rsid w:val="008B669A"/>
    <w:rsid w:val="008C5ABE"/>
    <w:rsid w:val="008E4197"/>
    <w:rsid w:val="008F5DD5"/>
    <w:rsid w:val="009015B2"/>
    <w:rsid w:val="00913E15"/>
    <w:rsid w:val="00947BCF"/>
    <w:rsid w:val="009B3D51"/>
    <w:rsid w:val="009F0E50"/>
    <w:rsid w:val="009F2B43"/>
    <w:rsid w:val="00A06769"/>
    <w:rsid w:val="00A0793E"/>
    <w:rsid w:val="00A13C08"/>
    <w:rsid w:val="00A1753E"/>
    <w:rsid w:val="00A20E9B"/>
    <w:rsid w:val="00A3014E"/>
    <w:rsid w:val="00A37E47"/>
    <w:rsid w:val="00A542A1"/>
    <w:rsid w:val="00A66D3C"/>
    <w:rsid w:val="00A75EA1"/>
    <w:rsid w:val="00A75F17"/>
    <w:rsid w:val="00A851A3"/>
    <w:rsid w:val="00A968CB"/>
    <w:rsid w:val="00AA716F"/>
    <w:rsid w:val="00AE4008"/>
    <w:rsid w:val="00AF28A0"/>
    <w:rsid w:val="00B0495D"/>
    <w:rsid w:val="00B11FC7"/>
    <w:rsid w:val="00B325CE"/>
    <w:rsid w:val="00B33C2C"/>
    <w:rsid w:val="00B76FDD"/>
    <w:rsid w:val="00B807AF"/>
    <w:rsid w:val="00B90925"/>
    <w:rsid w:val="00B92394"/>
    <w:rsid w:val="00BE431A"/>
    <w:rsid w:val="00BE5577"/>
    <w:rsid w:val="00BF01D0"/>
    <w:rsid w:val="00C06762"/>
    <w:rsid w:val="00C22E20"/>
    <w:rsid w:val="00C23ADD"/>
    <w:rsid w:val="00C26E53"/>
    <w:rsid w:val="00C72D4A"/>
    <w:rsid w:val="00C90729"/>
    <w:rsid w:val="00D677F7"/>
    <w:rsid w:val="00D803A5"/>
    <w:rsid w:val="00D84D90"/>
    <w:rsid w:val="00D9121D"/>
    <w:rsid w:val="00DC2B6B"/>
    <w:rsid w:val="00DE1B6E"/>
    <w:rsid w:val="00E24B5E"/>
    <w:rsid w:val="00E27B5D"/>
    <w:rsid w:val="00E312E2"/>
    <w:rsid w:val="00E32CBD"/>
    <w:rsid w:val="00E423A6"/>
    <w:rsid w:val="00E46A4A"/>
    <w:rsid w:val="00E56243"/>
    <w:rsid w:val="00E82186"/>
    <w:rsid w:val="00E912D7"/>
    <w:rsid w:val="00EB6A11"/>
    <w:rsid w:val="00EC137A"/>
    <w:rsid w:val="00ED4235"/>
    <w:rsid w:val="00F424BC"/>
    <w:rsid w:val="00F55987"/>
    <w:rsid w:val="00F75446"/>
    <w:rsid w:val="00F85618"/>
    <w:rsid w:val="00F97628"/>
    <w:rsid w:val="00FA00E1"/>
    <w:rsid w:val="00FC6E7B"/>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Bezproreda" w:type="paragraph">
    <w:name w:val="No Spacing"/>
    <w:uiPriority w:val="1"/>
    <w:qFormat/>
    <w:rsid w:val="007940A1"/>
    <w:rPr>
      <w:rFonts w:cstheme="minorBidi" w:eastAsiaTheme="minorHAnsi"/>
      <w:sz w:val="24"/>
      <w:szCs w:val="22"/>
      <w:lang w:eastAsia="en-US"/>
    </w:rPr>
  </w:style>
  <w:style w:styleId="Tekstrezerviranogmjesta" w:type="character">
    <w:name w:val="Placeholder Text"/>
    <w:basedOn w:val="Zadanifontodlomka"/>
    <w:uiPriority w:val="99"/>
    <w:semiHidden/>
    <w:rsid w:val="00D84D90"/>
    <w:rPr>
      <w:color w:val="808080"/>
      <w:bdr w:space="0" w:sz="0" w:color="auto" w:val="none"/>
      <w:shd w:fill="auto" w:color="auto" w:val="clear"/>
    </w:rPr>
  </w:style>
  <w:style w:customStyle="true" w:styleId="eSPISCCParagraphDefaultFont" w:type="character">
    <w:name w:val="eSPIS_CC_Paragraph Default Font"/>
    <w:basedOn w:val="Zadanifontodlomka"/>
    <w:rsid w:val="00D84D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4D90"/>
    <w:rPr>
      <w:bdr w:space="0" w:sz="0" w:color="auto" w:val="none"/>
      <w:shd w:fill="FFFFCC" w:color="auto" w:val="clear"/>
      <w:lang w:val="hr-HR"/>
    </w:rPr>
  </w:style>
  <w:style w:customStyle="true" w:styleId="PozadinaSvijetloCrvena" w:type="character">
    <w:name w:val="Pozadina_SvijetloCrvena"/>
    <w:basedOn w:val="eSPISCCParagraphDefaultFont"/>
    <w:rsid w:val="00D84D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4D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Bezproreda" w:type="paragraph">
    <w:name w:val="No Spacing"/>
    <w:uiPriority w:val="1"/>
    <w:qFormat/>
    <w:rsid w:val="007940A1"/>
    <w:rPr>
      <w:rFonts w:cstheme="minorBidi" w:eastAsiaTheme="minorHAnsi"/>
      <w:sz w:val="24"/>
      <w:szCs w:val="22"/>
      <w:lang w:eastAsia="en-US"/>
    </w:rPr>
  </w:style>
  <w:style w:styleId="Tekstrezerviranogmjesta" w:type="character">
    <w:name w:val="Placeholder Text"/>
    <w:basedOn w:val="Zadanifontodlomka"/>
    <w:uiPriority w:val="99"/>
    <w:semiHidden/>
    <w:rsid w:val="00D84D90"/>
    <w:rPr>
      <w:color w:val="808080"/>
      <w:bdr w:color="auto" w:space="0" w:sz="0" w:val="none"/>
      <w:shd w:color="auto" w:fill="auto" w:val="clear"/>
    </w:rPr>
  </w:style>
  <w:style w:customStyle="1" w:styleId="eSPISCCParagraphDefaultFont" w:type="character">
    <w:name w:val="eSPIS_CC_Paragraph Default Font"/>
    <w:basedOn w:val="Zadanifontodlomka"/>
    <w:rsid w:val="00D84D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4D90"/>
    <w:rPr>
      <w:bdr w:color="auto" w:space="0" w:sz="0" w:val="none"/>
      <w:shd w:color="auto" w:fill="FFFFCC" w:val="clear"/>
      <w:lang w:val="hr-HR"/>
    </w:rPr>
  </w:style>
  <w:style w:customStyle="1" w:styleId="PozadinaSvijetloCrvena" w:type="character">
    <w:name w:val="Pozadina_SvijetloCrvena"/>
    <w:basedOn w:val="eSPISCCParagraphDefaultFont"/>
    <w:rsid w:val="00D84D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4D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14229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3160</izvorni_sadrzaj>
    <derivirana_varijabla naziv="DomainObject.Predmet.Broj_1">3160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 odluci Pž-6828/15 pred drugog suca</izvorni_sadrzaj>
    <derivirana_varijabla naziv="DomainObject.Predmet.Opis_1">Po odluci Pž-6828/15 pred drugog suca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St-3160/2015</izvorni_sadrzaj>
    <derivirana_varijabla naziv="DomainObject.Predmet.OznakaBroj_1">St-3160/2015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LJEKARNE ŠERNHORST</izvorni_sadrzaj>
    <derivirana_varijabla naziv="DomainObject.Predmet.ProtustrankaFormated_1">  LJEKARNE ŠERNHORST</derivirana_varijabla>
  </DomainObject.Predmet.ProtustrankaFormated>
  <DomainObject.Predmet.ProtustrankaFormatedOIB>
    <izvorni_sadrzaj>  LJEKARNE ŠERNHORST, OIB 05619687128</izvorni_sadrzaj>
    <derivirana_varijabla naziv="DomainObject.Predmet.ProtustrankaFormatedOIB_1">  LJEKARNE ŠERNHORST, OIB 05619687128</derivirana_varijabla>
  </DomainObject.Predmet.ProtustrankaFormatedOIB>
  <DomainObject.Predmet.ProtustrankaFormatedWithAdress>
    <izvorni_sadrzaj> LJEKARNE ŠERNHORST, III. Podbrežje 35/b, 10000 Zagreb</izvorni_sadrzaj>
    <derivirana_varijabla naziv="DomainObject.Predmet.ProtustrankaFormatedWithAdress_1"> LJEKARNE ŠERNHORST, III. Podbrežje 35/b, 10000 Zagreb</derivirana_varijabla>
  </DomainObject.Predmet.ProtustrankaFormatedWithAdress>
  <DomainObject.Predmet.ProtustrankaFormatedWithAdressOIB>
    <izvorni_sadrzaj> LJEKARNE ŠERNHORST, OIB 05619687128, III. Podbrežje 35/b, 10000 Zagreb</izvorni_sadrzaj>
    <derivirana_varijabla naziv="DomainObject.Predmet.ProtustrankaFormatedWithAdressOIB_1"> LJEKARNE ŠERNHORST, OIB 05619687128, III. Podbrežje 35/b, 10000 Zagreb</derivirana_varijabla>
  </DomainObject.Predmet.ProtustrankaFormatedWithAdressOIB>
  <DomainObject.Predmet.ProtustrankaWithAdress>
    <izvorni_sadrzaj>LJEKARNE ŠERNHORST III. Podbrežje 35/b, 10000 Zagreb</izvorni_sadrzaj>
    <derivirana_varijabla naziv="DomainObject.Predmet.ProtustrankaWithAdress_1">LJEKARNE ŠERNHORST III. Podbrežje 35/b, 10000 Zagreb</derivirana_varijabla>
  </DomainObject.Predmet.ProtustrankaWithAdress>
  <DomainObject.Predmet.ProtustrankaWithAdressOIB>
    <izvorni_sadrzaj>LJEKARNE ŠERNHORST, OIB 05619687128, III. Podbrežje 35/b, 10000 Zagreb</izvorni_sadrzaj>
    <derivirana_varijabla naziv="DomainObject.Predmet.ProtustrankaWithAdressOIB_1">LJEKARNE ŠERNHORST, OIB 05619687128, III. Podbrežje 35/b, 10000 Zagreb</derivirana_varijabla>
  </DomainObject.Predmet.ProtustrankaWithAdressOIB>
  <DomainObject.Predmet.ProtustrankaNazivFormated>
    <izvorni_sadrzaj>LJEKARNE ŠERNHORST</izvorni_sadrzaj>
    <derivirana_varijabla naziv="DomainObject.Predmet.ProtustrankaNazivFormated_1">LJEKARNE ŠERNHORST</derivirana_varijabla>
  </DomainObject.Predmet.ProtustrankaNazivFormated>
  <DomainObject.Predmet.ProtustrankaNazivFormatedOIB>
    <izvorni_sadrzaj>LJEKARNE ŠERNHORST, OIB 05619687128</izvorni_sadrzaj>
    <derivirana_varijabla naziv="DomainObject.Predmet.ProtustrankaNazivFormatedOIB_1">LJEKARNE ŠERNHORST, OIB 05619687128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LJEKARNE DVORŽAK zdravstvena ustanova za ljekarničku djelatnost</izvorni_sadrzaj>
    <derivirana_varijabla naziv="DomainObject.Predmet.StrankaFormated_1">  LJEKARNE DVORŽAK zdravstvena ustanova za ljekarničku djelatnost</derivirana_varijabla>
  </DomainObject.Predmet.StrankaFormated>
  <DomainObject.Predmet.StrankaFormatedOIB>
    <izvorni_sadrzaj>  LJEKARNE DVORŽAK zdravstvena ustanova za ljekarničku djelatnost, OIB 21981372220</izvorni_sadrzaj>
    <derivirana_varijabla naziv="DomainObject.Predmet.StrankaFormatedOIB_1">  LJEKARNE DVORŽAK zdravstvena ustanova za ljekarničku djelatnost, OIB 21981372220</derivirana_varijabla>
  </DomainObject.Predmet.StrankaFormatedOIB>
  <DomainObject.Predmet.StrankaFormatedWithAdress>
    <izvorni_sadrzaj> LJEKARNE DVORŽAK zdravstvena ustanova za ljekarničku djelatnost, Dragutina Golika 36, 10000 Zagreb</izvorni_sadrzaj>
    <derivirana_varijabla naziv="DomainObject.Predmet.StrankaFormatedWithAdress_1"> LJEKARNE DVORŽAK zdravstvena ustanova za ljekarničku djelatnost, Dragutina Golika 36, 10000 Zagreb</derivirana_varijabla>
  </DomainObject.Predmet.StrankaFormatedWithAdress>
  <DomainObject.Predmet.StrankaFormatedWithAdressOIB>
    <izvorni_sadrzaj> LJEKARNE DVORŽAK zdravstvena ustanova za ljekarničku djelatnost, OIB 21981372220, Dragutina Golika 36, 10000 Zagreb</izvorni_sadrzaj>
    <derivirana_varijabla naziv="DomainObject.Predmet.StrankaFormatedWithAdressOIB_1"> LJEKARNE DVORŽAK zdravstvena ustanova za ljekarničku djelatnost, OIB 21981372220, Dragutina Golika 36, 10000 Zagreb</derivirana_varijabla>
  </DomainObject.Predmet.StrankaFormatedWithAdressOIB>
  <DomainObject.Predmet.StrankaWithAdress>
    <izvorni_sadrzaj>LJEKARNE DVORŽAK zdravstvena ustanova za ljekarničku djelatnost Dragutina Golika 36,10000 Zagreb</izvorni_sadrzaj>
    <derivirana_varijabla naziv="DomainObject.Predmet.StrankaWithAdress_1">LJEKARNE DVORŽAK zdravstvena ustanova za ljekarničku djelatnost Dragutina Golika 36,10000 Zagreb</derivirana_varijabla>
  </DomainObject.Predmet.StrankaWithAdress>
  <DomainObject.Predmet.StrankaWithAdressOIB>
    <izvorni_sadrzaj>LJEKARNE DVORŽAK zdravstvena ustanova za ljekarničku djelatnost, OIB 21981372220, Dragutina Golika 36,10000 Zagreb</izvorni_sadrzaj>
    <derivirana_varijabla naziv="DomainObject.Predmet.StrankaWithAdressOIB_1">LJEKARNE DVORŽAK zdravstvena ustanova za ljekarničku djelatnost, OIB 21981372220, Dragutina Golika 36,10000 Zagreb</derivirana_varijabla>
  </DomainObject.Predmet.StrankaWithAdressOIB>
  <DomainObject.Predmet.StrankaNazivFormated>
    <izvorni_sadrzaj>LJEKARNE DVORŽAK zdravstvena ustanova za ljekarničku djelatnost</izvorni_sadrzaj>
    <derivirana_varijabla naziv="DomainObject.Predmet.StrankaNazivFormated_1">LJEKARNE DVORŽAK zdravstvena ustanova za ljekarničku djelatnost</derivirana_varijabla>
  </DomainObject.Predmet.StrankaNazivFormated>
  <DomainObject.Predmet.StrankaNazivFormatedOIB>
    <izvorni_sadrzaj>LJEKARNE DVORŽAK zdravstvena ustanova za ljekarničku djelatnost, OIB 21981372220</izvorni_sadrzaj>
    <derivirana_varijabla naziv="DomainObject.Predmet.StrankaNazivFormatedOIB_1">LJEKARNE DVORŽAK zdravstvena ustanova za ljekarničku djelatnost, OIB 21981372220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LJEKARNE DVORŽAK zdravstvena ustanova za ljekarničku djelatnost</item>
    </izvorni_sadrzaj>
    <derivirana_varijabla naziv="DomainObject.Predmet.StrankaListFormated_1">
      <item>LJEKARNE DVORŽAK zdravstvena ustanova za ljekarničku djelatnost</item>
    </derivirana_varijabla>
  </DomainObject.Predmet.StrankaListFormated>
  <DomainObject.Predmet.StrankaListFormatedOIB>
    <izvorni_sadrzaj>
      <item>LJEKARNE DVORŽAK zdravstvena ustanova za ljekarničku djelatnost, OIB 21981372220</item>
    </izvorni_sadrzaj>
    <derivirana_varijabla naziv="DomainObject.Predmet.StrankaListFormatedOIB_1">
      <item>LJEKARNE DVORŽAK zdravstvena ustanova za ljekarničku djelatnost, OIB 21981372220</item>
    </derivirana_varijabla>
  </DomainObject.Predmet.StrankaListFormatedOIB>
  <DomainObject.Predmet.StrankaListFormatedWithAdress>
    <izvorni_sadrzaj>
      <item>LJEKARNE DVORŽAK zdravstvena ustanova za ljekarničku djelatnost, Dragutina Golika 36, 10000 Zagreb</item>
    </izvorni_sadrzaj>
    <derivirana_varijabla naziv="DomainObject.Predmet.StrankaListFormatedWithAdress_1">
      <item>LJEKARNE DVORŽAK zdravstvena ustanova za ljekarničku djelatnost, Dragutina Golika 36, 10000 Zagreb</item>
    </derivirana_varijabla>
  </DomainObject.Predmet.StrankaListFormatedWithAdress>
  <DomainObject.Predmet.StrankaListFormatedWithAdressOIB>
    <izvorni_sadrzaj>
      <item>LJEKARNE DVORŽAK zdravstvena ustanova za ljekarničku djelatnost, OIB 21981372220, Dragutina Golika 36, 10000 Zagreb</item>
    </izvorni_sadrzaj>
    <derivirana_varijabla naziv="DomainObject.Predmet.StrankaListFormatedWithAdressOIB_1">
      <item>LJEKARNE DVORŽAK zdravstvena ustanova za ljekarničku djelatnost, OIB 21981372220, Dragutina Golika 36, 10000 Zagreb</item>
    </derivirana_varijabla>
  </DomainObject.Predmet.StrankaListFormatedWithAdressOIB>
  <DomainObject.Predmet.StrankaListNazivFormated>
    <izvorni_sadrzaj>
      <item>LJEKARNE DVORŽAK zdravstvena ustanova za ljekarničku djelatnost</item>
    </izvorni_sadrzaj>
    <derivirana_varijabla naziv="DomainObject.Predmet.StrankaListNazivFormated_1">
      <item>LJEKARNE DVORŽAK zdravstvena ustanova za ljekarničku djelatnost</item>
    </derivirana_varijabla>
  </DomainObject.Predmet.StrankaListNazivFormated>
  <DomainObject.Predmet.StrankaListNazivFormatedOIB>
    <izvorni_sadrzaj>
      <item>LJEKARNE DVORŽAK zdravstvena ustanova za ljekarničku djelatnost, OIB 21981372220</item>
    </izvorni_sadrzaj>
    <derivirana_varijabla naziv="DomainObject.Predmet.StrankaListNazivFormatedOIB_1">
      <item>LJEKARNE DVORŽAK zdravstvena ustanova za ljekarničku djelatnost, OIB 21981372220</item>
    </derivirana_varijabla>
  </DomainObject.Predmet.StrankaListNazivFormatedOIB>
  <DomainObject.Predmet.ProtuStrankaListFormated>
    <izvorni_sadrzaj>
      <item>LJEKARNE ŠERNHORST</item>
    </izvorni_sadrzaj>
    <derivirana_varijabla naziv="DomainObject.Predmet.ProtuStrankaListFormated_1">
      <item>LJEKARNE ŠERNHORST</item>
    </derivirana_varijabla>
  </DomainObject.Predmet.ProtuStrankaListFormated>
  <DomainObject.Predmet.ProtuStrankaListFormatedOIB>
    <izvorni_sadrzaj>
      <item>LJEKARNE ŠERNHORST, OIB 05619687128</item>
    </izvorni_sadrzaj>
    <derivirana_varijabla naziv="DomainObject.Predmet.ProtuStrankaListFormatedOIB_1">
      <item>LJEKARNE ŠERNHORST, OIB 05619687128</item>
    </derivirana_varijabla>
  </DomainObject.Predmet.ProtuStrankaListFormatedOIB>
  <DomainObject.Predmet.ProtuStrankaListFormatedWithAdress>
    <izvorni_sadrzaj>
      <item>LJEKARNE ŠERNHORST, III. Podbrežje 35/b, 10000 Zagreb</item>
    </izvorni_sadrzaj>
    <derivirana_varijabla naziv="DomainObject.Predmet.ProtuStrankaListFormatedWithAdress_1">
      <item>LJEKARNE ŠERNHORST, III. Podbrežje 35/b, 10000 Zagreb</item>
    </derivirana_varijabla>
  </DomainObject.Predmet.ProtuStrankaListFormatedWithAdress>
  <DomainObject.Predmet.ProtuStrankaListFormatedWithAdressOIB>
    <izvorni_sadrzaj>
      <item>LJEKARNE ŠERNHORST, OIB 05619687128, III. Podbrežje 35/b, 10000 Zagreb</item>
    </izvorni_sadrzaj>
    <derivirana_varijabla naziv="DomainObject.Predmet.ProtuStrankaListFormatedWithAdressOIB_1">
      <item>LJEKARNE ŠERNHORST, OIB 05619687128, III. Podbrežje 35/b, 10000 Zagreb</item>
    </derivirana_varijabla>
  </DomainObject.Predmet.ProtuStrankaListFormatedWithAdressOIB>
  <DomainObject.Predmet.ProtuStrankaListNazivFormated>
    <izvorni_sadrzaj>
      <item>LJEKARNE ŠERNHORST</item>
    </izvorni_sadrzaj>
    <derivirana_varijabla naziv="DomainObject.Predmet.ProtuStrankaListNazivFormated_1">
      <item>LJEKARNE ŠERNHORST</item>
    </derivirana_varijabla>
  </DomainObject.Predmet.ProtuStrankaListNazivFormated>
  <DomainObject.Predmet.ProtuStrankaListNazivFormatedOIB>
    <izvorni_sadrzaj>
      <item>LJEKARNE ŠERNHORST, OIB 05619687128</item>
    </izvorni_sadrzaj>
    <derivirana_varijabla naziv="DomainObject.Predmet.ProtuStrankaListNazivFormatedOIB_1">
      <item>LJEKARNE ŠERNHORST, OIB 05619687128</item>
    </derivirana_varijabla>
  </DomainObject.Predmet.ProtuStrankaListNazivFormatedOIB>
  <DomainObject.Predmet.OstaliListFormated>
    <izvorni_sadrzaj>
      <item>Josip Šernhorst</item>
      <item>Josip Vukadin</item>
      <item>Silvije Hraste</item>
      <item>Davor Petera</item>
    </izvorni_sadrzaj>
    <derivirana_varijabla naziv="DomainObject.Predmet.OstaliListFormated_1">
      <item>Josip Šernhorst</item>
      <item>Josip Vukadin</item>
      <item>Silvije Hraste</item>
      <item>Davor Petera</item>
    </derivirana_varijabla>
  </DomainObject.Predmet.OstaliListFormated>
  <DomainObject.Predmet.OstaliListFormatedOIB>
    <izvorni_sadrzaj>
      <item>Josip Šernhorst</item>
      <item>Josip Vukadin</item>
      <item>Silvije Hraste</item>
      <item>Davor Petera, OIB 90695323330</item>
    </izvorni_sadrzaj>
    <derivirana_varijabla naziv="DomainObject.Predmet.OstaliListFormatedOIB_1">
      <item>Josip Šernhorst</item>
      <item>Josip Vukadin</item>
      <item>Silvije Hraste</item>
      <item>Davor Petera, OIB 90695323330</item>
    </derivirana_varijabla>
  </DomainObject.Predmet.OstaliListFormatedOIB>
  <DomainObject.Predmet.OstaliListFormatedWithAdress>
    <izvorni_sadrzaj>
      <item>Josip Šernhorst, Froudeova 3, 10000 Zagreb</item>
      <item>Josip Vukadin, Utješinovićeva 3, 10000 Zagreb</item>
      <item>Silvije Hraste, Ribnjak 40, 10000 Zagreb</item>
      <item>Davor Petera, Srebrnjak 84, 10000 Zagreb</item>
    </izvorni_sadrzaj>
    <derivirana_varijabla naziv="DomainObject.Predmet.OstaliListFormatedWithAdress_1">
      <item>Josip Šernhorst, Froudeova 3, 10000 Zagreb</item>
      <item>Josip Vukadin, Utješinovićeva 3, 10000 Zagreb</item>
      <item>Silvije Hraste, Ribnjak 40, 10000 Zagreb</item>
      <item>Davor Petera, Srebrnjak 84, 10000 Zagreb</item>
    </derivirana_varijabla>
  </DomainObject.Predmet.OstaliListFormatedWithAdress>
  <DomainObject.Predmet.OstaliListFormatedWithAdressOIB>
    <izvorni_sadrzaj>
      <item>Josip Šernhorst, Froudeova 3, 10000 Zagreb</item>
      <item>Josip Vukadin, Utješinovićeva 3, 10000 Zagreb</item>
      <item>Silvije Hraste, Ribnjak 40, 10000 Zagreb</item>
      <item>Davor Petera, OIB 90695323330, Srebrnjak 84, 10000 Zagreb</item>
    </izvorni_sadrzaj>
    <derivirana_varijabla naziv="DomainObject.Predmet.OstaliListFormatedWithAdressOIB_1">
      <item>Josip Šernhorst, Froudeova 3, 10000 Zagreb</item>
      <item>Josip Vukadin, Utješinovićeva 3, 10000 Zagreb</item>
      <item>Silvije Hraste, Ribnjak 40, 10000 Zagreb</item>
      <item>Davor Petera, OIB 90695323330, Srebrnjak 84, 10000 Zagreb</item>
    </derivirana_varijabla>
  </DomainObject.Predmet.OstaliListFormatedWithAdressOIB>
  <DomainObject.Predmet.OstaliListNazivFormated>
    <izvorni_sadrzaj>
      <item>Josip Šernhorst</item>
      <item>Josip Vukadin</item>
      <item>Silvije Hraste</item>
      <item>Davor Petera</item>
    </izvorni_sadrzaj>
    <derivirana_varijabla naziv="DomainObject.Predmet.OstaliListNazivFormated_1">
      <item>Josip Šernhorst</item>
      <item>Josip Vukadin</item>
      <item>Silvije Hraste</item>
      <item>Davor Petera</item>
    </derivirana_varijabla>
  </DomainObject.Predmet.OstaliListNazivFormated>
  <DomainObject.Predmet.OstaliListNazivFormatedOIB>
    <izvorni_sadrzaj>
      <item>Josip Šernhorst</item>
      <item>Josip Vukadin</item>
      <item>Silvije Hraste</item>
      <item>Davor Petera, OIB 90695323330</item>
    </izvorni_sadrzaj>
    <derivirana_varijabla naziv="DomainObject.Predmet.OstaliListNazivFormatedOIB_1">
      <item>Josip Šernhorst</item>
      <item>Josip Vukadin</item>
      <item>Silvije Hraste</item>
      <item>Davor Petera, OIB 90695323330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LJEKARNE DVORŽAK zdravstvena ustanova za ljekarničku djelatnost</izvorni_sadrzaj>
    <derivirana_varijabla naziv="DomainObject.Predmet.StrankaIDrugi_1">LJEKARNE DVORŽAK zdravstvena ustanova za ljekarničku djelatnost</derivirana_varijabla>
  </DomainObject.Predmet.StrankaIDrugi>
  <DomainObject.Predmet.ProtustrankaIDrugi>
    <izvorni_sadrzaj>LJEKARNE ŠERNHORST</izvorni_sadrzaj>
    <derivirana_varijabla naziv="DomainObject.Predmet.ProtustrankaIDrugi_1">LJEKARNE ŠERNHORST</derivirana_varijabla>
  </DomainObject.Predmet.ProtustrankaIDrugi>
  <DomainObject.Predmet.StrankaIDrugiAdressOIB>
    <izvorni_sadrzaj>LJEKARNE DVORŽAK zdravstvena ustanova za ljekarničku djelatnost, OIB 21981372220, Dragutina Golika 36, 10000 Zagreb</izvorni_sadrzaj>
    <derivirana_varijabla naziv="DomainObject.Predmet.StrankaIDrugiAdressOIB_1">LJEKARNE DVORŽAK zdravstvena ustanova za ljekarničku djelatnost, OIB 21981372220, Dragutina Golika 36, 10000 Zagreb</derivirana_varijabla>
  </DomainObject.Predmet.StrankaIDrugiAdressOIB>
  <DomainObject.Predmet.ProtustrankaIDrugiAdressOIB>
    <izvorni_sadrzaj>LJEKARNE ŠERNHORST, OIB 05619687128, III. Podbrežje 35/b, 10000 Zagreb</izvorni_sadrzaj>
    <derivirana_varijabla naziv="DomainObject.Predmet.ProtustrankaIDrugiAdressOIB_1">LJEKARNE ŠERNHORST, OIB 05619687128, III. Podbrežje 35/b,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LJEKARNE ŠERNHORST</item>
      <item>LJEKARNE DVORŽAK zdravstvena ustanova za ljekarničku djelatnost</item>
      <item>Josip Šernhorst</item>
      <item>Josip Vukadin</item>
      <item>Silvije Hraste</item>
      <item>Davor Petera</item>
    </izvorni_sadrzaj>
    <derivirana_varijabla naziv="DomainObject.Predmet.SudioniciListNaziv_1">
      <item>LJEKARNE ŠERNHORST</item>
      <item>LJEKARNE DVORŽAK zdravstvena ustanova za ljekarničku djelatnost</item>
      <item>Josip Šernhorst</item>
      <item>Josip Vukadin</item>
      <item>Silvije Hraste</item>
      <item>Davor Petera</item>
    </derivirana_varijabla>
  </DomainObject.Predmet.SudioniciListNaziv>
  <DomainObject.Predmet.SudioniciListAdressOIB>
    <izvorni_sadrzaj>
      <item>LJEKARNE ŠERNHORST, OIB 05619687128, III. Podbrežje 35/b,10000 Zagreb</item>
      <item>LJEKARNE DVORŽAK zdravstvena ustanova za ljekarničku djelatnost, OIB 21981372220, Dragutina Golika 36,10000 Zagreb</item>
      <item>Josip Šernhorst, Froudeova 3,10000 Zagreb</item>
      <item>Josip Vukadin, Utješinovićeva 3,10000 Zagreb</item>
      <item>Silvije Hraste, Ribnjak 40,10000 Zagreb</item>
      <item>Davor Petera, OIB 90695323330, Srebrnjak 84,10000 Zagreb</item>
    </izvorni_sadrzaj>
    <derivirana_varijabla naziv="DomainObject.Predmet.SudioniciListAdressOIB_1">
      <item>LJEKARNE ŠERNHORST, OIB 05619687128, III. Podbrežje 35/b,10000 Zagreb</item>
      <item>LJEKARNE DVORŽAK zdravstvena ustanova za ljekarničku djelatnost, OIB 21981372220, Dragutina Golika 36,10000 Zagreb</item>
      <item>Josip Šernhorst, Froudeova 3,10000 Zagreb</item>
      <item>Josip Vukadin, Utješinovićeva 3,10000 Zagreb</item>
      <item>Silvije Hraste, Ribnjak 40,10000 Zagreb</item>
      <item>Davor Petera, OIB 90695323330, Srebrnjak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05619687128</item>
      <item>, OIB 21981372220</item>
      <item>, OIB null</item>
      <item>, OIB null</item>
      <item>, OIB null</item>
      <item>, OIB 90695323330</item>
    </izvorni_sadrzaj>
    <derivirana_varijabla naziv="DomainObject.Predmet.SudioniciListNazivOIB_1">
      <item>, OIB 05619687128</item>
      <item>, OIB 21981372220</item>
      <item>, OIB null</item>
      <item>, OIB null</item>
      <item>, OIB null</item>
      <item>, OIB 90695323330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194983-E394-490A-9A87-576FC4E6E3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1301</properties:Words>
  <properties:Characters>7578</properties:Characters>
  <properties:Lines>160</properties:Lines>
  <properties:Paragraphs>38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2017-02-16T09:56:00Z</dcterms:created>
  <dc:creator>gzubak</dc:creator>
  <cp:lastModifiedBy>Valentina Delač</cp:lastModifiedBy>
  <cp:lastPrinted>2017-02-16T09:59:00Z</cp:lastPrinted>
  <dcterms:modified xmlns:xsi="http://www.w3.org/2001/XMLSchema-instance" xsi:type="dcterms:W3CDTF">2017-02-16T09:59:00Z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