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1917" w14:paraId="ba81917" w:rsidRDefault="0043529B" w:rsidP="0043529B" w:rsidR="0043529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529B" w:rsidP="0043529B" w:rsidR="0043529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3529B" w:rsidP="0043529B" w:rsidR="0043529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3529B" w:rsidP="0043529B" w:rsidR="0043529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3529B" w:rsidP="0043529B" w:rsidR="0043529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3529B" w:rsidP="0043529B" w:rsidR="0043529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3529B" w:rsidP="0043529B" w:rsidR="0043529B" w:rsidRPr="005D578C">
      <w:pPr>
        <w:jc w:val="center"/>
        <w:rPr>
          <w:rFonts w:cs="Times New Roman" w:eastAsia="Times New Roman"/>
          <w:szCs w:val="24"/>
        </w:rPr>
      </w:pPr>
    </w:p>
    <w:p w:rsidRDefault="0043529B" w:rsidP="0043529B" w:rsidR="0043529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3529B" w:rsidP="0043529B" w:rsidR="0043529B" w:rsidRPr="005D578C">
      <w:pPr>
        <w:rPr>
          <w:rFonts w:cs="Times New Roman" w:eastAsia="Times New Roman"/>
          <w:szCs w:val="24"/>
        </w:rPr>
      </w:pPr>
    </w:p>
    <w:p w:rsidRDefault="0043529B" w:rsidP="0043529B" w:rsidR="0043529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2038D6"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KRSTIĆ d. o. o. Rovinj, A. Milossa 3, OIB </w:t>
      </w:r>
      <w:r w:rsidRPr="0043529B">
        <w:rPr>
          <w:rFonts w:cs="Times New Roman" w:eastAsia="Times New Roman"/>
          <w:szCs w:val="24"/>
        </w:rPr>
        <w:t>25775470539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3529B">
        <w:rPr>
          <w:rFonts w:cs="Times New Roman" w:eastAsia="Times New Roman"/>
          <w:szCs w:val="24"/>
        </w:rPr>
        <w:t>040284039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</w:t>
      </w:r>
      <w:r w:rsidR="007D78C6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>. travnja 2016.</w:t>
      </w:r>
    </w:p>
    <w:p w:rsidRDefault="0043529B" w:rsidP="0043529B" w:rsidR="0043529B" w:rsidRPr="005D578C">
      <w:pPr>
        <w:rPr>
          <w:rFonts w:cs="Times New Roman" w:eastAsia="Times New Roman"/>
          <w:szCs w:val="24"/>
        </w:rPr>
      </w:pPr>
    </w:p>
    <w:p w:rsidRDefault="0043529B" w:rsidP="0043529B" w:rsidR="0043529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3529B" w:rsidP="0043529B" w:rsidR="0043529B" w:rsidRPr="005D578C">
      <w:pPr>
        <w:rPr>
          <w:rFonts w:cs="Times New Roman" w:eastAsia="Times New Roman"/>
          <w:szCs w:val="24"/>
        </w:rPr>
      </w:pPr>
    </w:p>
    <w:p w:rsidRDefault="0043529B" w:rsidP="0043529B" w:rsidR="0043529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KRSTIĆ d. o. o. Rovinj, A. Milossa 3, OIB </w:t>
      </w:r>
      <w:r w:rsidRPr="0043529B">
        <w:rPr>
          <w:rFonts w:cs="Times New Roman" w:eastAsia="Times New Roman"/>
          <w:szCs w:val="24"/>
        </w:rPr>
        <w:t>25775470539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3529B">
        <w:rPr>
          <w:rFonts w:cs="Times New Roman" w:eastAsia="Times New Roman"/>
          <w:szCs w:val="24"/>
        </w:rPr>
        <w:t>040284039</w:t>
      </w:r>
      <w:r w:rsidR="002038D6">
        <w:rPr>
          <w:rFonts w:cs="Times New Roman" w:eastAsia="Times New Roman"/>
          <w:szCs w:val="24"/>
        </w:rPr>
        <w:t>.</w:t>
      </w:r>
    </w:p>
    <w:p w:rsidRDefault="0043529B" w:rsidP="0043529B" w:rsidR="0043529B" w:rsidRPr="005D578C">
      <w:pPr>
        <w:rPr>
          <w:rFonts w:cs="Times New Roman" w:eastAsia="Times New Roman"/>
          <w:szCs w:val="24"/>
        </w:rPr>
      </w:pPr>
    </w:p>
    <w:p w:rsidRDefault="0043529B" w:rsidP="0043529B" w:rsidR="0043529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43529B" w:rsidP="0043529B" w:rsidR="0043529B">
      <w:pPr>
        <w:rPr>
          <w:rFonts w:cs="Times New Roman" w:eastAsia="Times New Roman"/>
          <w:szCs w:val="20"/>
        </w:rPr>
      </w:pPr>
    </w:p>
    <w:p w:rsidRDefault="0043529B" w:rsidP="0043529B" w:rsidR="0043529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KRSTIĆ d. o. o. Rovinj, A. Milossa 3, OIB </w:t>
      </w:r>
      <w:r w:rsidRPr="0043529B">
        <w:rPr>
          <w:rFonts w:cs="Times New Roman" w:eastAsia="Times New Roman"/>
          <w:szCs w:val="24"/>
        </w:rPr>
        <w:t>25775470539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3529B">
        <w:rPr>
          <w:rFonts w:cs="Times New Roman" w:eastAsia="Times New Roman"/>
          <w:szCs w:val="24"/>
        </w:rPr>
        <w:t>040284039</w:t>
      </w:r>
      <w:r>
        <w:rPr>
          <w:rFonts w:cs="Times New Roman" w:eastAsia="Times New Roman"/>
          <w:szCs w:val="24"/>
        </w:rPr>
        <w:t>.</w:t>
      </w:r>
    </w:p>
    <w:p w:rsidRDefault="0043529B" w:rsidP="0043529B" w:rsidR="0043529B">
      <w:pPr>
        <w:ind w:firstLine="709"/>
        <w:rPr>
          <w:rFonts w:cs="Times New Roman" w:eastAsia="Times New Roman"/>
          <w:szCs w:val="24"/>
        </w:rPr>
      </w:pPr>
    </w:p>
    <w:p w:rsidRDefault="0043529B" w:rsidP="0043529B" w:rsidR="0043529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KRSTIĆ d. o. o. Rovinj, A. Milossa 3, OIB </w:t>
      </w:r>
      <w:r w:rsidRPr="0043529B">
        <w:rPr>
          <w:rFonts w:cs="Times New Roman" w:eastAsia="Times New Roman"/>
          <w:szCs w:val="24"/>
        </w:rPr>
        <w:t>25775470539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3529B">
        <w:rPr>
          <w:rFonts w:cs="Times New Roman" w:eastAsia="Times New Roman"/>
          <w:szCs w:val="24"/>
        </w:rPr>
        <w:t>040284039</w:t>
      </w:r>
      <w:r>
        <w:rPr>
          <w:rFonts w:cs="Times New Roman" w:eastAsia="Times New Roman"/>
          <w:szCs w:val="24"/>
        </w:rPr>
        <w:t>.</w:t>
      </w:r>
    </w:p>
    <w:p w:rsidRDefault="0043529B" w:rsidP="0043529B" w:rsidR="0043529B">
      <w:pPr>
        <w:rPr>
          <w:rFonts w:cs="Times New Roman" w:eastAsia="Times New Roman"/>
          <w:szCs w:val="24"/>
        </w:rPr>
      </w:pPr>
    </w:p>
    <w:p w:rsidRDefault="0043529B" w:rsidP="0043529B" w:rsidR="0043529B" w:rsidRPr="005D578C">
      <w:pPr>
        <w:rPr>
          <w:rFonts w:cs="Times New Roman" w:eastAsia="Times New Roman"/>
          <w:szCs w:val="24"/>
        </w:rPr>
      </w:pPr>
    </w:p>
    <w:p w:rsidRDefault="0043529B" w:rsidP="0043529B" w:rsidR="0043529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3529B" w:rsidP="0043529B" w:rsidR="0043529B">
      <w:pPr>
        <w:ind w:firstLine="708"/>
        <w:rPr>
          <w:rFonts w:cs="Times New Roman" w:eastAsia="Times New Roman"/>
          <w:szCs w:val="24"/>
        </w:rPr>
      </w:pPr>
    </w:p>
    <w:p w:rsidRDefault="0043529B" w:rsidP="0043529B" w:rsidR="0043529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KRSTIĆ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St-129/2016-3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3529B" w:rsidP="0043529B" w:rsidR="0043529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3529B" w:rsidP="0043529B" w:rsidR="0043529B" w:rsidRPr="005D578C">
      <w:pPr>
        <w:rPr>
          <w:rFonts w:cs="Times New Roman" w:eastAsia="Times New Roman"/>
          <w:szCs w:val="24"/>
        </w:rPr>
      </w:pPr>
    </w:p>
    <w:p w:rsidRDefault="0043529B" w:rsidP="0043529B" w:rsidR="0043529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7D78C6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3529B" w:rsidP="0043529B" w:rsidR="0043529B">
      <w:pPr>
        <w:rPr>
          <w:rFonts w:cs="Times New Roman" w:eastAsia="Times New Roman"/>
          <w:szCs w:val="24"/>
        </w:rPr>
      </w:pPr>
    </w:p>
    <w:p w:rsidRDefault="0043529B" w:rsidP="0043529B" w:rsidR="0043529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43529B" w:rsidP="0043529B" w:rsidR="0043529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43529B" w:rsidP="0043529B" w:rsidR="0043529B">
      <w:pPr>
        <w:jc w:val="left"/>
        <w:rPr>
          <w:rFonts w:cs="Times New Roman" w:eastAsia="Times New Roman"/>
          <w:szCs w:val="24"/>
        </w:rPr>
      </w:pPr>
    </w:p>
    <w:p w:rsidRDefault="0043529B" w:rsidP="0043529B" w:rsidR="0043529B" w:rsidRPr="005D578C">
      <w:pPr>
        <w:jc w:val="left"/>
        <w:rPr>
          <w:rFonts w:cs="Times New Roman" w:eastAsia="Times New Roman"/>
          <w:szCs w:val="24"/>
        </w:rPr>
      </w:pPr>
    </w:p>
    <w:p w:rsidRDefault="007D78C6" w:rsidP="0043529B" w:rsidR="007D78C6">
      <w:pPr>
        <w:jc w:val="left"/>
        <w:rPr>
          <w:rFonts w:cs="Times New Roman" w:eastAsia="Times New Roman"/>
          <w:szCs w:val="24"/>
        </w:rPr>
      </w:pPr>
    </w:p>
    <w:p w:rsidRDefault="007D78C6" w:rsidP="0043529B" w:rsidR="007D78C6">
      <w:pPr>
        <w:jc w:val="left"/>
        <w:rPr>
          <w:rFonts w:cs="Times New Roman" w:eastAsia="Times New Roman"/>
          <w:szCs w:val="24"/>
        </w:rPr>
      </w:pPr>
    </w:p>
    <w:p w:rsidRDefault="0043529B" w:rsidP="0043529B" w:rsidR="0043529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038D6" w:rsidP="002038D6" w:rsidR="002038D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43529B" w:rsidP="0043529B" w:rsidR="004352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3529B" w:rsidP="0043529B" w:rsidR="0043529B">
      <w:pPr>
        <w:rPr>
          <w:rFonts w:cs="Times New Roman" w:eastAsia="Times New Roman"/>
          <w:szCs w:val="24"/>
        </w:rPr>
      </w:pPr>
    </w:p>
    <w:p w:rsidRDefault="0043529B" w:rsidP="0043529B" w:rsidR="0043529B" w:rsidRPr="005D578C">
      <w:pPr>
        <w:rPr>
          <w:rFonts w:cs="Times New Roman" w:eastAsia="Times New Roman"/>
          <w:szCs w:val="24"/>
        </w:rPr>
      </w:pPr>
    </w:p>
    <w:p w:rsidRDefault="0043529B" w:rsidP="0043529B" w:rsidR="0043529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3529B" w:rsidP="0043529B" w:rsidR="004352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3529B" w:rsidP="0043529B" w:rsidR="004352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KRSTIĆ d. o. o. Rovinj, A. Milossa 3,</w:t>
      </w:r>
    </w:p>
    <w:p w:rsidRDefault="0043529B" w:rsidP="0043529B" w:rsidR="0043529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43529B" w:rsidP="0043529B" w:rsidR="004352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3529B" w:rsidP="0043529B" w:rsidR="0043529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43529B" w:rsidP="0043529B" w:rsidR="0043529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43529B" w:rsidP="0043529B" w:rsidR="004352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43529B" w:rsidP="0043529B" w:rsidR="004352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43529B" w:rsidP="0043529B" w:rsidR="0043529B"/>
    <w:p w:rsidRDefault="0043529B" w:rsidP="0043529B" w:rsidR="0043529B"/>
    <w:p w:rsidRDefault="0043529B" w:rsidP="0043529B" w:rsidR="0043529B"/>
    <w:p w:rsidRDefault="0043529B" w:rsidP="0043529B" w:rsidR="0043529B"/>
    <w:p w:rsidRDefault="005216B6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29B" w:rsidP="0043529B" w:rsidR="0043529B">
      <w:r>
        <w:separator/>
      </w:r>
    </w:p>
  </w:endnote>
  <w:endnote w:id="0" w:type="continuationSeparator">
    <w:p w:rsidRDefault="0043529B" w:rsidP="0043529B" w:rsidR="004352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29B" w:rsidP="0043529B" w:rsidR="0043529B">
      <w:r>
        <w:separator/>
      </w:r>
    </w:p>
  </w:footnote>
  <w:footnote w:id="0" w:type="continuationSeparator">
    <w:p w:rsidRDefault="0043529B" w:rsidP="0043529B" w:rsidR="004352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529B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216B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St-129/2016-5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529B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St-129/2016-5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36B3"/>
    <w:rsid w:val="002038D6"/>
    <w:rsid w:val="0043529B"/>
    <w:rsid w:val="005216B6"/>
    <w:rsid w:val="005B4936"/>
    <w:rsid w:val="0075528E"/>
    <w:rsid w:val="0079403F"/>
    <w:rsid w:val="007D78C6"/>
    <w:rsid w:val="009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529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529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3529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29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52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529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1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6B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216B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216B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216B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529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529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3529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2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29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52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529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1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6B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216B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216B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216B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St-129/2016</izvorni_sadrzaj>
    <derivirana_varijabla naziv="DomainObject.Predmet.OznakaBroj_1">St-129/2016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KRSTIĆ d.o.o. ROVINJ</izvorni_sadrzaj>
    <derivirana_varijabla naziv="DomainObject.Predmet.ProtustrankaFormated_1">  KRSTIĆ d.o.o. ROVINJ</derivirana_varijabla>
  </DomainObject.Predmet.ProtustrankaFormated>
  <DomainObject.Predmet.ProtustrankaFormatedOIB>
    <izvorni_sadrzaj>  KRSTIĆ d.o.o. ROVINJ, OIB 25775470539</izvorni_sadrzaj>
    <derivirana_varijabla naziv="DomainObject.Predmet.ProtustrankaFormatedOIB_1">  KRSTIĆ d.o.o. ROVINJ, OIB 25775470539</derivirana_varijabla>
  </DomainObject.Predmet.ProtustrankaFormatedOIB>
  <DomainObject.Predmet.ProtustrankaFormatedWithAdress>
    <izvorni_sadrzaj> KRSTIĆ d.o.o. ROVINJ, A. Milossa 3, 52210 Rovinj</izvorni_sadrzaj>
    <derivirana_varijabla naziv="DomainObject.Predmet.ProtustrankaFormatedWithAdress_1"> KRSTIĆ d.o.o. ROVINJ, A. Milossa 3, 52210 Rovinj</derivirana_varijabla>
  </DomainObject.Predmet.ProtustrankaFormatedWithAdress>
  <DomainObject.Predmet.ProtustrankaFormatedWithAdressOIB>
    <izvorni_sadrzaj> KRSTIĆ d.o.o. ROVINJ, OIB 25775470539, A. Milossa 3, 52210 Rovinj</izvorni_sadrzaj>
    <derivirana_varijabla naziv="DomainObject.Predmet.ProtustrankaFormatedWithAdressOIB_1"> KRSTIĆ d.o.o. ROVINJ, OIB 25775470539, A. Milossa 3, 52210 Rovinj</derivirana_varijabla>
  </DomainObject.Predmet.ProtustrankaFormatedWithAdressOIB>
  <DomainObject.Predmet.ProtustrankaWithAdress>
    <izvorni_sadrzaj>KRSTIĆ d.o.o. ROVINJ A. Milossa 3, 52210 Rovinj</izvorni_sadrzaj>
    <derivirana_varijabla naziv="DomainObject.Predmet.ProtustrankaWithAdress_1">KRSTIĆ d.o.o. ROVINJ A. Milossa 3, 52210 Rovinj</derivirana_varijabla>
  </DomainObject.Predmet.ProtustrankaWithAdress>
  <DomainObject.Predmet.ProtustrankaWithAdressOIB>
    <izvorni_sadrzaj>KRSTIĆ d.o.o. ROVINJ, OIB 25775470539, A. Milossa 3, 52210 Rovinj</izvorni_sadrzaj>
    <derivirana_varijabla naziv="DomainObject.Predmet.ProtustrankaWithAdressOIB_1">KRSTIĆ d.o.o. ROVINJ, OIB 25775470539, A. Milossa 3, 52210 Rovinj</derivirana_varijabla>
  </DomainObject.Predmet.ProtustrankaWithAdressOIB>
  <DomainObject.Predmet.ProtustrankaNazivFormated>
    <izvorni_sadrzaj>KRSTIĆ d.o.o. ROVINJ</izvorni_sadrzaj>
    <derivirana_varijabla naziv="DomainObject.Predmet.ProtustrankaNazivFormated_1">KRSTIĆ d.o.o. ROVINJ</derivirana_varijabla>
  </DomainObject.Predmet.ProtustrankaNazivFormated>
  <DomainObject.Predmet.ProtustrankaNazivFormatedOIB>
    <izvorni_sadrzaj>KRSTIĆ d.o.o. ROVINJ, OIB 25775470539</izvorni_sadrzaj>
    <derivirana_varijabla naziv="DomainObject.Predmet.ProtustrankaNazivFormatedOIB_1">KRSTIĆ d.o.o. ROVINJ, OIB 25775470539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9382.13</izvorni_sadrzaj>
    <derivirana_varijabla naziv="DomainObject.Predmet.TrenutnaVrijednost_1">9382.13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KRSTIĆ d.o.o. ROVINJ</item>
    </izvorni_sadrzaj>
    <derivirana_varijabla naziv="DomainObject.Predmet.ProtuStrankaListFormated_1">
      <item>KRSTIĆ d.o.o. ROVINJ</item>
    </derivirana_varijabla>
  </DomainObject.Predmet.ProtuStrankaListFormated>
  <DomainObject.Predmet.ProtuStrankaListFormatedOIB>
    <izvorni_sadrzaj>
      <item>KRSTIĆ d.o.o. ROVINJ, OIB 25775470539</item>
    </izvorni_sadrzaj>
    <derivirana_varijabla naziv="DomainObject.Predmet.ProtuStrankaListFormatedOIB_1">
      <item>KRSTIĆ d.o.o. ROVINJ, OIB 25775470539</item>
    </derivirana_varijabla>
  </DomainObject.Predmet.ProtuStrankaListFormatedOIB>
  <DomainObject.Predmet.ProtuStrankaListFormatedWithAdress>
    <izvorni_sadrzaj>
      <item>KRSTIĆ d.o.o. ROVINJ, A. Milossa 3, 52210 Rovinj</item>
    </izvorni_sadrzaj>
    <derivirana_varijabla naziv="DomainObject.Predmet.ProtuStrankaListFormatedWithAdress_1">
      <item>KRSTIĆ d.o.o. ROVINJ, A. Milossa 3, 52210 Rovinj</item>
    </derivirana_varijabla>
  </DomainObject.Predmet.ProtuStrankaListFormatedWithAdress>
  <DomainObject.Predmet.ProtuStrankaListFormatedWithAdressOIB>
    <izvorni_sadrzaj>
      <item>KRSTIĆ d.o.o. ROVINJ, OIB 25775470539, A. Milossa 3, 52210 Rovinj</item>
    </izvorni_sadrzaj>
    <derivirana_varijabla naziv="DomainObject.Predmet.ProtuStrankaListFormatedWithAdressOIB_1">
      <item>KRSTIĆ d.o.o. ROVINJ, OIB 25775470539, A. Milossa 3, 52210 Rovinj</item>
    </derivirana_varijabla>
  </DomainObject.Predmet.ProtuStrankaListFormatedWithAdressOIB>
  <DomainObject.Predmet.ProtuStrankaListNazivFormated>
    <izvorni_sadrzaj>
      <item>KRSTIĆ d.o.o. ROVINJ</item>
    </izvorni_sadrzaj>
    <derivirana_varijabla naziv="DomainObject.Predmet.ProtuStrankaListNazivFormated_1">
      <item>KRSTIĆ d.o.o. ROVINJ</item>
    </derivirana_varijabla>
  </DomainObject.Predmet.ProtuStrankaListNazivFormated>
  <DomainObject.Predmet.ProtuStrankaListNazivFormatedOIB>
    <izvorni_sadrzaj>
      <item>KRSTIĆ d.o.o. ROVINJ, OIB 25775470539</item>
    </izvorni_sadrzaj>
    <derivirana_varijabla naziv="DomainObject.Predmet.ProtuStrankaListNazivFormatedOIB_1">
      <item>KRSTIĆ d.o.o. ROVINJ, OIB 25775470539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KRSTIĆ d.o.o. ROVINJ</izvorni_sadrzaj>
    <derivirana_varijabla naziv="DomainObject.Predmet.ProtustrankaIDrugi_1">KRSTIĆ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KRSTIĆ d.o.o. ROVINJ, OIB 25775470539, A. Milossa 3, 52210 Rovinj</izvorni_sadrzaj>
    <derivirana_varijabla naziv="DomainObject.Predmet.ProtustrankaIDrugiAdressOIB_1">KRSTIĆ d.o.o. ROVINJ, OIB 25775470539, A. Milossa 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KRSTIĆ d.o.o. ROVINJ</item>
    </izvorni_sadrzaj>
    <derivirana_varijabla naziv="DomainObject.Predmet.SudioniciListNaziv_1">
      <item>FINANCIJSKA AGENCIJA, RC RIJEKA, PODRUŽNICA PULA, PULA</item>
      <item>KRSTIĆ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KRSTIĆ d.o.o. ROVINJ, OIB 25775470539, A. Milossa 3,52210 Rovinj</item>
    </izvorni_sadrzaj>
    <derivirana_varijabla naziv="DomainObject.Predmet.SudioniciListAdressOIB_1">
      <item>FINANCIJSKA AGENCIJA, RC RIJEKA, PODRUŽNICA PULA, PULA, OIB 85821130368, Giardini 5,52100 Pula</item>
      <item>KRSTIĆ d.o.o. ROVINJ, OIB 25775470539, A. Milossa 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25775470539</item>
    </izvorni_sadrzaj>
    <derivirana_varijabla naziv="DomainObject.Predmet.SudioniciListNazivOIB_1">
      <item>, OIB 85821130368</item>
      <item>, OIB 25775470539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2931</properties:Characters>
  <properties:Lines>81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2016-04-12T05:51:00Z</dcterms:created>
  <dc:creator>Mihaela Kaligari</dc:creator>
  <cp:lastModifiedBy>Sanja Lakošeljac</cp:lastModifiedBy>
  <dcterms:modified xmlns:xsi="http://www.w3.org/2001/XMLSchema-instance" xsi:type="dcterms:W3CDTF">2016-04-12T05:51:00Z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