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69a9" w14:paraId="a6c69a9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472CF2">
        <w:rPr>
          <w:rFonts w:hAnsi="Times New Roman" w:ascii="Times New Roman"/>
        </w:rPr>
        <w:t>3</w:t>
      </w:r>
      <w:r w:rsidR="006B1657">
        <w:rPr>
          <w:rFonts w:hAnsi="Times New Roman" w:ascii="Times New Roman"/>
        </w:rPr>
        <w:t>319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B7206F">
        <w:rPr>
          <w:rFonts w:hAnsi="Times New Roman" w:ascii="Times New Roman"/>
        </w:rPr>
        <w:t>STAPHILEUS</w:t>
      </w:r>
      <w:r w:rsidR="00662935">
        <w:rPr>
          <w:rFonts w:hAnsi="Times New Roman" w:ascii="Times New Roman"/>
        </w:rPr>
        <w:t xml:space="preserve">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B7206F">
        <w:rPr>
          <w:rFonts w:hAnsi="Times New Roman" w:ascii="Times New Roman"/>
        </w:rPr>
        <w:t>Zagreb, Siget 16/E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B7206F">
        <w:rPr>
          <w:rFonts w:hAnsi="Times New Roman" w:ascii="Times New Roman"/>
        </w:rPr>
        <w:t>66074158865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E8418E">
        <w:rPr>
          <w:rFonts w:hAnsi="Times New Roman" w:ascii="Times New Roman"/>
        </w:rPr>
        <w:t>Jošku Klišmaniću</w:t>
      </w:r>
      <w:r w:rsidR="00DB7BBB">
        <w:rPr>
          <w:rFonts w:hAnsi="Times New Roman" w:ascii="Times New Roman"/>
        </w:rPr>
        <w:t xml:space="preserve">, </w:t>
      </w:r>
      <w:r w:rsidR="00E8418E">
        <w:rPr>
          <w:rFonts w:hAnsi="Times New Roman" w:ascii="Times New Roman"/>
        </w:rPr>
        <w:t>Posavski Bregi, Savska 128</w:t>
      </w:r>
      <w:r w:rsidR="00B14D32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E8418E">
        <w:rPr>
          <w:rFonts w:hAnsi="Times New Roman" w:ascii="Times New Roman"/>
        </w:rPr>
        <w:t>29145592464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E216E4">
        <w:rPr>
          <w:rFonts w:hAnsi="Times New Roman" w:ascii="Times New Roman"/>
          <w:color w:val="000000"/>
        </w:rPr>
        <w:t>ivom na broj 2001-3319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E216E4">
        <w:rPr>
          <w:rFonts w:hAnsi="Times New Roman" w:ascii="Times New Roman"/>
          <w:color w:val="000000"/>
        </w:rPr>
        <w:t>2001-3319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510936" w:rsidRPr="00510936">
        <w:rPr>
          <w:rFonts w:hAnsi="Times New Roman" w:ascii="Times New Roman"/>
        </w:rPr>
        <w:t xml:space="preserve"> </w:t>
      </w:r>
      <w:r w:rsidR="00510936">
        <w:rPr>
          <w:rFonts w:hAnsi="Times New Roman" w:ascii="Times New Roman"/>
        </w:rPr>
        <w:t>STAPHILEUS d.o.o., Zagreb, Siget 16/E, OIB 66074158865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2144" w:rsidP="00481288" w:rsidR="00EC2144">
      <w:r>
        <w:separator/>
      </w:r>
    </w:p>
  </w:endnote>
  <w:endnote w:id="0" w:type="continuationSeparator">
    <w:p w:rsidRDefault="00EC2144" w:rsidP="00481288" w:rsidR="00EC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2144" w:rsidP="00481288" w:rsidR="00EC2144">
      <w:r>
        <w:separator/>
      </w:r>
    </w:p>
  </w:footnote>
  <w:footnote w:id="0" w:type="continuationSeparator">
    <w:p w:rsidRDefault="00EC2144" w:rsidP="00481288" w:rsidR="00EC2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92E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DB7BBB">
      <w:rPr>
        <w:rFonts w:hAnsi="Times New Roman" w:ascii="Times New Roman"/>
      </w:rPr>
      <w:t>3</w:t>
    </w:r>
    <w:r w:rsidR="00510936">
      <w:rPr>
        <w:rFonts w:hAnsi="Times New Roman" w:ascii="Times New Roman"/>
      </w:rPr>
      <w:t>319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437A"/>
    <w:rsid w:val="00256F90"/>
    <w:rsid w:val="00264757"/>
    <w:rsid w:val="0027691B"/>
    <w:rsid w:val="002803D7"/>
    <w:rsid w:val="002A2A5D"/>
    <w:rsid w:val="002B74FD"/>
    <w:rsid w:val="002F60A7"/>
    <w:rsid w:val="003150EC"/>
    <w:rsid w:val="00336BE9"/>
    <w:rsid w:val="00337270"/>
    <w:rsid w:val="0034318E"/>
    <w:rsid w:val="00344270"/>
    <w:rsid w:val="0034571A"/>
    <w:rsid w:val="00364557"/>
    <w:rsid w:val="0038517D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65A9E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E52"/>
    <w:rsid w:val="00510936"/>
    <w:rsid w:val="00510DDE"/>
    <w:rsid w:val="005223A2"/>
    <w:rsid w:val="00536359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62935"/>
    <w:rsid w:val="00692F48"/>
    <w:rsid w:val="006B1657"/>
    <w:rsid w:val="006C1937"/>
    <w:rsid w:val="006E4224"/>
    <w:rsid w:val="006E6D99"/>
    <w:rsid w:val="006F1D07"/>
    <w:rsid w:val="00701A07"/>
    <w:rsid w:val="00725801"/>
    <w:rsid w:val="007342BD"/>
    <w:rsid w:val="007371FB"/>
    <w:rsid w:val="00764397"/>
    <w:rsid w:val="00774EF9"/>
    <w:rsid w:val="0079528F"/>
    <w:rsid w:val="00795484"/>
    <w:rsid w:val="007A0637"/>
    <w:rsid w:val="007B6620"/>
    <w:rsid w:val="007C527A"/>
    <w:rsid w:val="007C61AB"/>
    <w:rsid w:val="007D1D12"/>
    <w:rsid w:val="007D2F97"/>
    <w:rsid w:val="007E1005"/>
    <w:rsid w:val="007E31C2"/>
    <w:rsid w:val="007F0F64"/>
    <w:rsid w:val="007F3F3C"/>
    <w:rsid w:val="00804457"/>
    <w:rsid w:val="008072A3"/>
    <w:rsid w:val="00811BCB"/>
    <w:rsid w:val="00814B2A"/>
    <w:rsid w:val="00817B18"/>
    <w:rsid w:val="00820977"/>
    <w:rsid w:val="008266E7"/>
    <w:rsid w:val="00833262"/>
    <w:rsid w:val="008352DC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68B3"/>
    <w:rsid w:val="0091692E"/>
    <w:rsid w:val="00960FE0"/>
    <w:rsid w:val="00962A53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B13CF0"/>
    <w:rsid w:val="00B14D32"/>
    <w:rsid w:val="00B22578"/>
    <w:rsid w:val="00B275A6"/>
    <w:rsid w:val="00B52177"/>
    <w:rsid w:val="00B53C66"/>
    <w:rsid w:val="00B54254"/>
    <w:rsid w:val="00B5648B"/>
    <w:rsid w:val="00B7206F"/>
    <w:rsid w:val="00B8305C"/>
    <w:rsid w:val="00BA538D"/>
    <w:rsid w:val="00BB5755"/>
    <w:rsid w:val="00BD7016"/>
    <w:rsid w:val="00BF0354"/>
    <w:rsid w:val="00C0357B"/>
    <w:rsid w:val="00C22AFE"/>
    <w:rsid w:val="00C242A1"/>
    <w:rsid w:val="00C343A7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65C4"/>
    <w:rsid w:val="00DA0E2F"/>
    <w:rsid w:val="00DA198D"/>
    <w:rsid w:val="00DB23F1"/>
    <w:rsid w:val="00DB7BBB"/>
    <w:rsid w:val="00DD3012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7C2E"/>
    <w:rsid w:val="00E65D6E"/>
    <w:rsid w:val="00E7613F"/>
    <w:rsid w:val="00E83C96"/>
    <w:rsid w:val="00E8418E"/>
    <w:rsid w:val="00E95563"/>
    <w:rsid w:val="00E97276"/>
    <w:rsid w:val="00EC0460"/>
    <w:rsid w:val="00EC2144"/>
    <w:rsid w:val="00ED1090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9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9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9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9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9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69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9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9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9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9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3319</izvorni_sadrzaj>
    <derivirana_varijabla naziv="DomainObject.Predmet.Broj_1">3319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St-3319/2016</izvorni_sadrzaj>
    <derivirana_varijabla naziv="DomainObject.Predmet.OznakaBroj_1">St-3319/2016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STAPHILEUS d.o.o. zastupanog po punomoćniku Joško Klišmanić</izvorni_sadrzaj>
    <derivirana_varijabla naziv="DomainObject.Predmet.ProtustrankaFormated_1">  STAPHILEUS d.o.o. zastupanog po punomoćniku Joško Klišmanić</derivirana_varijabla>
  </DomainObject.Predmet.ProtustrankaFormated>
  <DomainObject.Predmet.ProtustrankaFormatedOIB>
    <izvorni_sadrzaj>  STAPHILEUS d.o.o., OIB 66074158865 zastupanog po punomoćniku Joško Klišmanić</izvorni_sadrzaj>
    <derivirana_varijabla naziv="DomainObject.Predmet.ProtustrankaFormatedOIB_1">  STAPHILEUS d.o.o., OIB 66074158865 zastupanog po punomoćniku Joško Klišmanić</derivirana_varijabla>
  </DomainObject.Predmet.ProtustrankaFormatedOIB>
  <DomainObject.Predmet.ProtustrankaFormatedWithAdress>
    <izvorni_sadrzaj> STAPHILEUS d.o.o., Siget 16/E, 10000 Zagreb zastupanog po punomoćniku Joško Klišmanić</izvorni_sadrzaj>
    <derivirana_varijabla naziv="DomainObject.Predmet.ProtustrankaFormatedWithAdress_1"> STAPHILEUS d.o.o., Siget 16/E, 10000 Zagreb zastupanog po punomoćniku Joško Klišmanić</derivirana_varijabla>
  </DomainObject.Predmet.ProtustrankaFormatedWithAdress>
  <DomainObject.Predmet.ProtustrankaFormatedWithAdressOIB>
    <izvorni_sadrzaj> STAPHILEUS d.o.o., OIB 66074158865, Siget 16/E, 10000 Zagreb zastupanog po punomoćniku Joško Klišmanić</izvorni_sadrzaj>
    <derivirana_varijabla naziv="DomainObject.Predmet.ProtustrankaFormatedWithAdressOIB_1"> STAPHILEUS d.o.o., OIB 66074158865, Siget 16/E, 10000 Zagreb zastupanog po punomoćniku Joško Klišmanić</derivirana_varijabla>
  </DomainObject.Predmet.ProtustrankaFormatedWithAdressOIB>
  <DomainObject.Predmet.ProtustrankaWithAdress>
    <izvorni_sadrzaj>STAPHILEUS d.o.o. Siget 16/E, 10000 Zagreb</izvorni_sadrzaj>
    <derivirana_varijabla naziv="DomainObject.Predmet.ProtustrankaWithAdress_1">STAPHILEUS d.o.o. Siget 16/E, 10000 Zagreb</derivirana_varijabla>
  </DomainObject.Predmet.ProtustrankaWithAdress>
  <DomainObject.Predmet.ProtustrankaWithAdressOIB>
    <izvorni_sadrzaj>STAPHILEUS d.o.o., OIB 66074158865, Siget 16/E, 10000 Zagreb</izvorni_sadrzaj>
    <derivirana_varijabla naziv="DomainObject.Predmet.ProtustrankaWithAdressOIB_1">STAPHILEUS d.o.o., OIB 66074158865, Siget 16/E, 10000 Zagreb</derivirana_varijabla>
  </DomainObject.Predmet.ProtustrankaWithAdressOIB>
  <DomainObject.Predmet.ProtustrankaNazivFormated>
    <izvorni_sadrzaj>STAPHILEUS d.o.o.</izvorni_sadrzaj>
    <derivirana_varijabla naziv="DomainObject.Predmet.ProtustrankaNazivFormated_1">STAPHILEUS d.o.o.</derivirana_varijabla>
  </DomainObject.Predmet.ProtustrankaNazivFormated>
  <DomainObject.Predmet.ProtustrankaNazivFormatedOIB>
    <izvorni_sadrzaj>STAPHILEUS d.o.o., OIB 66074158865</izvorni_sadrzaj>
    <derivirana_varijabla naziv="DomainObject.Predmet.ProtustrankaNazivFormatedOIB_1">STAPHILEUS d.o.o., OIB 66074158865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STAPHILEUS d.o.o. zastupanog po punomoćniku Joško Klišmanić</item>
    </izvorni_sadrzaj>
    <derivirana_varijabla naziv="DomainObject.Predmet.ProtuStrankaListFormated_1">
      <item>STAPHILEUS d.o.o. zastupanog po punomoćniku Joško Klišmanić</item>
    </derivirana_varijabla>
  </DomainObject.Predmet.ProtuStrankaListFormated>
  <DomainObject.Predmet.ProtuStrankaListFormatedOIB>
    <izvorni_sadrzaj>
      <item>STAPHILEUS d.o.o., OIB 66074158865 zastupanog po punomoćniku Joško Klišmanić</item>
    </izvorni_sadrzaj>
    <derivirana_varijabla naziv="DomainObject.Predmet.ProtuStrankaListFormatedOIB_1">
      <item>STAPHILEUS d.o.o., OIB 66074158865 zastupanog po punomoćniku Joško Klišmanić</item>
    </derivirana_varijabla>
  </DomainObject.Predmet.ProtuStrankaListFormatedOIB>
  <DomainObject.Predmet.ProtuStrankaListFormatedWithAdress>
    <izvorni_sadrzaj>
      <item>STAPHILEUS d.o.o., Siget 16/E, 10000 Zagreb zastupanog po punomoćniku Joško Klišmanić</item>
    </izvorni_sadrzaj>
    <derivirana_varijabla naziv="DomainObject.Predmet.ProtuStrankaListFormatedWithAdress_1">
      <item>STAPHILEUS d.o.o., Siget 16/E, 10000 Zagreb zastupanog po punomoćniku Joško Klišmanić</item>
    </derivirana_varijabla>
  </DomainObject.Predmet.ProtuStrankaListFormatedWithAdress>
  <DomainObject.Predmet.ProtuStrankaListFormatedWithAdressOIB>
    <izvorni_sadrzaj>
      <item>STAPHILEUS d.o.o., OIB 66074158865, Siget 16/E, 10000 Zagreb zastupanog po punomoćniku Joško Klišmanić</item>
    </izvorni_sadrzaj>
    <derivirana_varijabla naziv="DomainObject.Predmet.ProtuStrankaListFormatedWithAdressOIB_1">
      <item>STAPHILEUS d.o.o., OIB 66074158865, Siget 16/E, 10000 Zagreb zastupanog po punomoćniku Joško Klišmanić</item>
    </derivirana_varijabla>
  </DomainObject.Predmet.ProtuStrankaListFormatedWithAdressOIB>
  <DomainObject.Predmet.ProtuStrankaListNazivFormated>
    <izvorni_sadrzaj>
      <item>STAPHILEUS d.o.o.</item>
    </izvorni_sadrzaj>
    <derivirana_varijabla naziv="DomainObject.Predmet.ProtuStrankaListNazivFormated_1">
      <item>STAPHILEUS d.o.o.</item>
    </derivirana_varijabla>
  </DomainObject.Predmet.ProtuStrankaListNazivFormated>
  <DomainObject.Predmet.ProtuStrankaListNazivFormatedOIB>
    <izvorni_sadrzaj>
      <item>STAPHILEUS d.o.o., OIB 66074158865</item>
    </izvorni_sadrzaj>
    <derivirana_varijabla naziv="DomainObject.Predmet.ProtuStrankaListNazivFormatedOIB_1">
      <item>STAPHILEUS d.o.o., OIB 66074158865</item>
    </derivirana_varijabla>
  </DomainObject.Predmet.ProtuStrankaListNazivFormatedOIB>
  <DomainObject.Predmet.OstaliListFormated>
    <izvorni_sadrzaj>
      <item>Joško Klišmanić punomoćnik sudionika u postupku STAPHILEUS d.o.o.</item>
    </izvorni_sadrzaj>
    <derivirana_varijabla naziv="DomainObject.Predmet.OstaliListFormated_1">
      <item>Joško Klišmanić punomoćnik sudionika u postupku STAPHILEUS d.o.o.</item>
    </derivirana_varijabla>
  </DomainObject.Predmet.OstaliListFormated>
  <DomainObject.Predmet.OstaliListFormatedOIB>
    <izvorni_sadrzaj>
      <item>Joško Klišmanić, OIB 29145592464 punomoćnik sudionika u postupku STAPHILEUS d.o.o.</item>
    </izvorni_sadrzaj>
    <derivirana_varijabla naziv="DomainObject.Predmet.OstaliListFormatedOIB_1">
      <item>Joško Klišmanić, OIB 29145592464 punomoćnik sudionika u postupku STAPHILEUS d.o.o.</item>
    </derivirana_varijabla>
  </DomainObject.Predmet.OstaliListFormatedOIB>
  <DomainObject.Predmet.OstaliListFormatedWithAdress>
    <izvorni_sadrzaj>
      <item>Joško Klišmanić punomoćnik sudionika u postupku STAPHILEUS d.o.o.</item>
    </izvorni_sadrzaj>
    <derivirana_varijabla naziv="DomainObject.Predmet.OstaliListFormatedWithAdress_1">
      <item>Joško Klišmanić punomoćnik sudionika u postupku STAPHILEUS d.o.o.</item>
    </derivirana_varijabla>
  </DomainObject.Predmet.OstaliListFormatedWithAdress>
  <DomainObject.Predmet.OstaliListFormatedWithAdressOIB>
    <izvorni_sadrzaj>
      <item>Joško Klišmanić, OIB 29145592464 punomoćnik sudionika u postupku STAPHILEUS d.o.o.</item>
    </izvorni_sadrzaj>
    <derivirana_varijabla naziv="DomainObject.Predmet.OstaliListFormatedWithAdressOIB_1">
      <item>Joško Klišmanić, OIB 29145592464 punomoćnik sudionika u postupku STAPHILEUS d.o.o.</item>
    </derivirana_varijabla>
  </DomainObject.Predmet.OstaliListFormatedWithAdressOIB>
  <DomainObject.Predmet.OstaliListNazivFormated>
    <izvorni_sadrzaj>
      <item>Joško Klišmanić</item>
    </izvorni_sadrzaj>
    <derivirana_varijabla naziv="DomainObject.Predmet.OstaliListNazivFormated_1">
      <item>Joško Klišmanić</item>
    </derivirana_varijabla>
  </DomainObject.Predmet.OstaliListNazivFormated>
  <DomainObject.Predmet.OstaliListNazivFormatedOIB>
    <izvorni_sadrzaj>
      <item>Joško Klišmanić, OIB 29145592464</item>
    </izvorni_sadrzaj>
    <derivirana_varijabla naziv="DomainObject.Predmet.OstaliListNazivFormatedOIB_1">
      <item>Joško Klišmanić, OIB 29145592464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STAPHILEUS d.o.o.</izvorni_sadrzaj>
    <derivirana_varijabla naziv="DomainObject.Predmet.ProtustrankaIDrugi_1">STAPHILEUS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STAPHILEUS d.o.o., OIB 66074158865, Siget 16/E, 10000 Zagreb</izvorni_sadrzaj>
    <derivirana_varijabla naziv="DomainObject.Predmet.ProtustrankaIDrugiAdressOIB_1">STAPHILEUS d.o.o., OIB 66074158865, Siget 16/E,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STAPHILEUS d.o.o.</item>
      <item>Joško Klišmanić</item>
    </izvorni_sadrzaj>
    <derivirana_varijabla naziv="DomainObject.Predmet.SudioniciListNaziv_1">
      <item>FINA Regionalni centar Zagreb</item>
      <item>STAPHILEUS d.o.o.</item>
      <item>Joško Klišmanić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STAPHILEUS d.o.o., OIB 66074158865, Siget 16/E,10000 Zagreb</item>
      <item>Joško Klišmanić, OIB 29145592464</item>
    </izvorni_sadrzaj>
    <derivirana_varijabla naziv="DomainObject.Predmet.SudioniciListAdressOIB_1">
      <item>FINA Regionalni centar Zagreb, OIB 85821130368, Trg svibanjskih žrtava 1995. br. 1,10000 Zagreb</item>
      <item>STAPHILEUS d.o.o., OIB 66074158865, Siget 16/E,10000 Zagreb</item>
      <item>Joško Klišmanić, OIB 29145592464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66074158865</item>
      <item>, OIB 29145592464</item>
    </izvorni_sadrzaj>
    <derivirana_varijabla naziv="DomainObject.Predmet.SudioniciListNazivOIB_1">
      <item>, OIB 85821130368</item>
      <item>, OIB 66074158865</item>
      <item>, OIB 29145592464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86A211-A314-4CAC-A920-E5E4815551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3042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2016-10-19T12:09:00Z</dcterms:created>
  <dc:creator>Žana Livaja</dc:creator>
  <cp:lastModifiedBy>Marina Markić</cp:lastModifiedBy>
  <cp:lastPrinted>2016-10-19T12:13:00Z</cp:lastPrinted>
  <dcterms:modified xmlns:xsi="http://www.w3.org/2001/XMLSchema-instance" xsi:type="dcterms:W3CDTF">2016-10-19T12:13:00Z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