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68ce9e9" w14:textId="68ce9e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514B49">
        <w:t>506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514B49" w:rsidR="00514B49">
        <w:rPr>
          <w:szCs w:val="20"/>
        </w:rPr>
        <w:t xml:space="preserve">MARIJA </w:t>
      </w:r>
      <w:proofErr w:type="spellStart"/>
      <w:r w:rsidRPr="00514B49" w:rsidR="00514B49">
        <w:rPr>
          <w:szCs w:val="20"/>
        </w:rPr>
        <w:t>JURIĆ</w:t>
      </w:r>
      <w:proofErr w:type="spellEnd"/>
      <w:r w:rsidRPr="00514B49" w:rsidR="00514B49">
        <w:rPr>
          <w:szCs w:val="20"/>
        </w:rPr>
        <w:t xml:space="preserve"> j.d.o.o.</w:t>
      </w:r>
      <w:r w:rsidR="00307B1C">
        <w:rPr>
          <w:szCs w:val="20"/>
        </w:rPr>
        <w:t xml:space="preserve">, </w:t>
      </w:r>
      <w:r w:rsidR="006F58B2">
        <w:rPr>
          <w:szCs w:val="20"/>
        </w:rPr>
        <w:t xml:space="preserve">Donje </w:t>
      </w:r>
      <w:proofErr w:type="spellStart"/>
      <w:r w:rsidR="006F58B2">
        <w:rPr>
          <w:szCs w:val="20"/>
        </w:rPr>
        <w:t>Orešje</w:t>
      </w:r>
      <w:proofErr w:type="spellEnd"/>
      <w:r w:rsidR="00307B1C">
        <w:rPr>
          <w:szCs w:val="20"/>
        </w:rPr>
        <w:t xml:space="preserve">, </w:t>
      </w:r>
      <w:r w:rsidR="006F58B2">
        <w:rPr>
          <w:szCs w:val="20"/>
        </w:rPr>
        <w:t xml:space="preserve">Ulica </w:t>
      </w:r>
      <w:proofErr w:type="spellStart"/>
      <w:r w:rsidR="006F58B2">
        <w:rPr>
          <w:szCs w:val="20"/>
        </w:rPr>
        <w:t>kralji</w:t>
      </w:r>
      <w:proofErr w:type="spellEnd"/>
      <w:r w:rsidR="006F58B2">
        <w:rPr>
          <w:szCs w:val="20"/>
        </w:rPr>
        <w:t xml:space="preserve"> </w:t>
      </w:r>
      <w:proofErr w:type="spellStart"/>
      <w:r w:rsidR="006F58B2">
        <w:rPr>
          <w:szCs w:val="20"/>
        </w:rPr>
        <w:t>15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6F58B2">
        <w:rPr>
          <w:szCs w:val="20"/>
        </w:rPr>
        <w:t>80190367614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6F58B2">
        <w:t>15.130,72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13F13"/>
    <w:rsid w:val="002405DE"/>
    <w:rsid w:val="00246F1D"/>
    <w:rsid w:val="00296755"/>
    <w:rsid w:val="002C4400"/>
    <w:rsid w:val="002F7E58"/>
    <w:rsid w:val="00307B1C"/>
    <w:rsid w:val="0034753A"/>
    <w:rsid w:val="00457EF8"/>
    <w:rsid w:val="00514B49"/>
    <w:rsid w:val="005E5EE6"/>
    <w:rsid w:val="006D515E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476C6"/>
    <w:rsid w:val="00A53DC3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3F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3F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3F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3F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3F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2020.</izvorni_sadrzaj>
    <derivirana_varijabla naziv="DomainObject.Predmet.DatumIzradeOptuznogAkta_1">14. veljače 2020.</derivirana_varijabla>
  </DomainObject.Predmet.DatumIzradeOptuznogAkta>
  <DomainObject.Predmet.DatumIzradeOptuznogAktaFormated>
    <izvorni_sadrzaj>14.2.2020.</izvorni_sadrzaj>
    <derivirana_varijabla naziv="DomainObject.Predmet.DatumIzradeOptuznogAktaFormated_1">14.2.2020.</derivirana_varijabla>
  </DomainObject.Predmet.DatumIzradeOptuznogAktaFormated>
  <DomainObject.Predmet.DatumOsnivanja>
    <izvorni_sadrzaj>17. veljače 2020.</izvorni_sadrzaj>
    <derivirana_varijabla naziv="DomainObject.Predmet.DatumOsnivanja_1">17.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2020.</izvorni_sadrzaj>
    <derivirana_varijabla naziv="DomainObject.Predmet.DatumPrimitkaOptuznogAkta_1">14.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St-506/2020</izvorni_sadrzaj>
    <derivirana_varijabla naziv="DomainObject.Predmet.OznakaBroj_1">St-506/2020</derivirana_varijabla>
  </DomainObject.Predmet.OznakaBroj>
  <DomainObject.Predmet.OznakaBrojOptuznogAkta>
    <izvorni_sadrzaj>04-06-20-887</izvorni_sadrzaj>
    <derivirana_varijabla naziv="DomainObject.Predmet.OznakaBrojOptuznogAkta_1">04-06-20-887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JURIĆ jednostavno društvo s ograničenom odgovornošću za usluge zastupanog po punomoćniku Marija Jurić</izvorni_sadrzaj>
    <derivirana_varijabla naziv="DomainObject.Predmet.ProtustrankaFormated_1">  MARIJA JURIĆ jednostavno društvo s ograničenom odgovornošću za usluge zastupanog po punomoćniku Marija Jurić</derivirana_varijabla>
  </DomainObject.Predmet.ProtustrankaFormated>
  <DomainObject.Predmet.ProtustrankaFormatedOIB>
    <izvorni_sadrzaj>  MARIJA JURIĆ jednostavno društvo s ograničenom odgovornošću za usluge, OIB 80190367614 zastupanog po punomoćniku Marija Jurić</izvorni_sadrzaj>
    <derivirana_varijabla naziv="DomainObject.Predmet.ProtustrankaFormatedOIB_1">  MARIJA JURIĆ jednostavno društvo s ograničenom odgovornošću za usluge, OIB 80190367614 zastupanog po punomoćniku Marija Jurić</derivirana_varijabla>
  </DomainObject.Predmet.ProtustrankaFormatedOIB>
  <DomainObject.Predmet.ProtustrankaFormatedWithAdress>
    <izvorni_sadrzaj> MARIJA JURIĆ jednostavno društvo s ograničenom odgovornošću za usluge, Ulica kralji 15, 10380 Donje Orešje zastupanog po punomoćniku Marija Jurić</izvorni_sadrzaj>
    <derivirana_varijabla naziv="DomainObject.Predmet.ProtustrankaFormatedWithAdress_1"> MARIJA JURIĆ jednostavno društvo s ograničenom odgovornošću za usluge, Ulica kralji 15, 10380 Donje Orešje zastupanog po punomoćniku Marija Jurić</derivirana_varijabla>
  </DomainObject.Predmet.ProtustrankaFormatedWithAdress>
  <DomainObject.Predmet.ProtustrankaFormatedWithAdressOIB>
    <izvorni_sadrzaj> MARIJA JURIĆ jednostavno društvo s ograničenom odgovornošću za usluge, OIB 80190367614, Ulica kralji 15, 10380 Donje Orešje zastupanog po punomoćniku Marija Jurić</izvorni_sadrzaj>
    <derivirana_varijabla naziv="DomainObject.Predmet.ProtustrankaFormatedWithAdressOIB_1"> MARIJA JURIĆ jednostavno društvo s ograničenom odgovornošću za usluge, OIB 80190367614, Ulica kralji 15, 10380 Donje Orešje zastupanog po punomoćniku Marija Jurić</derivirana_varijabla>
  </DomainObject.Predmet.ProtustrankaFormatedWithAdressOIB>
  <DomainObject.Predmet.ProtustrankaWithAdress>
    <izvorni_sadrzaj>MARIJA JURIĆ jednostavno društvo s ograničenom odgovornošću za usluge Ulica kralji 15, 10380 Donje Orešje</izvorni_sadrzaj>
    <derivirana_varijabla naziv="DomainObject.Predmet.ProtustrankaWithAdress_1">MARIJA JURIĆ jednostavno društvo s ograničenom odgovornošću za usluge Ulica kralji 15, 10380 Donje Orešje</derivirana_varijabla>
  </DomainObject.Predmet.ProtustrankaWithAdress>
  <DomainObject.Predmet.ProtustrankaWithAdressOIB>
    <izvorni_sadrzaj>MARIJA JURIĆ jednostavno društvo s ograničenom odgovornošću za usluge, OIB 80190367614, Ulica kralji 15, 10380 Donje Orešje</izvorni_sadrzaj>
    <derivirana_varijabla naziv="DomainObject.Predmet.ProtustrankaWithAdressOIB_1">MARIJA JURIĆ jednostavno društvo s ograničenom odgovornošću za usluge, OIB 80190367614, Ulica kralji 15, 10380 Donje Orešje</derivirana_varijabla>
  </DomainObject.Predmet.ProtustrankaWithAdressOIB>
  <DomainObject.Predmet.ProtustrankaNazivFormated>
    <izvorni_sadrzaj>MARIJA JURIĆ jednostavno društvo s ograničenom odgovornošću za usluge</izvorni_sadrzaj>
    <derivirana_varijabla naziv="DomainObject.Predmet.ProtustrankaNazivFormated_1">MARIJA JURIĆ jednostavno društvo s ograničenom odgovornošću za usluge</derivirana_varijabla>
  </DomainObject.Predmet.ProtustrankaNazivFormated>
  <DomainObject.Predmet.ProtustrankaNazivFormatedOIB>
    <izvorni_sadrzaj>MARIJA JURIĆ jednostavno društvo s ograničenom odgovornošću za usluge, OIB 80190367614</izvorni_sadrzaj>
    <derivirana_varijabla naziv="DomainObject.Predmet.ProtustrankaNazivFormatedOIB_1">MARIJA JURIĆ jednostavno društvo s ograničenom odgovornošću za usluge, OIB 80190367614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 JURIĆ jednostavno društvo s ograničenom odgovornošću za usluge zastupanog po punomoćniku Marija Jurić</item>
    </izvorni_sadrzaj>
    <derivirana_varijabla naziv="DomainObject.Predmet.ProtuStrankaListFormated_1">
      <item>MARIJA JURIĆ jednostavno društvo s ograničenom odgovornošću za usluge zastupanog po punomoćniku Marija Jurić</item>
    </derivirana_varijabla>
  </DomainObject.Predmet.ProtuStrankaListFormated>
  <DomainObject.Predmet.ProtuStrankaListFormatedOIB>
    <izvorni_sadrzaj>
      <item>MARIJA JURIĆ jednostavno društvo s ograničenom odgovornošću za usluge, OIB 80190367614 zastupanog po punomoćniku Marija Jurić</item>
    </izvorni_sadrzaj>
    <derivirana_varijabla naziv="DomainObject.Predmet.ProtuStrankaListFormatedOIB_1">
      <item>MARIJA JURIĆ jednostavno društvo s ograničenom odgovornošću za usluge, OIB 80190367614 zastupanog po punomoćniku Marija Jurić</item>
    </derivirana_varijabla>
  </DomainObject.Predmet.ProtuStrankaListFormatedOIB>
  <DomainObject.Predmet.ProtuStrankaListFormatedWithAdress>
    <izvorni_sadrzaj>
      <item>MARIJA JURIĆ jednostavno društvo s ograničenom odgovornošću za usluge, Ulica kralji 15, 10380 Donje Orešje zastupanog po punomoćniku Marija Jurić</item>
    </izvorni_sadrzaj>
    <derivirana_varijabla naziv="DomainObject.Predmet.ProtuStrankaListFormatedWithAdress_1">
      <item>MARIJA JURIĆ jednostavno društvo s ograničenom odgovornošću za usluge, Ulica kralji 15, 10380 Donje Orešje zastupanog po punomoćniku Marija Jurić</item>
    </derivirana_varijabla>
  </DomainObject.Predmet.ProtuStrankaListFormatedWithAdress>
  <DomainObject.Predmet.ProtuStrankaListFormatedWithAdressOIB>
    <izvorni_sadrzaj>
      <item>MARIJA JURIĆ jednostavno društvo s ograničenom odgovornošću za usluge, OIB 80190367614, Ulica kralji 15, 10380 Donje Orešje zastupanog po punomoćniku Marija Jurić</item>
    </izvorni_sadrzaj>
    <derivirana_varijabla naziv="DomainObject.Predmet.ProtuStrankaListFormatedWithAdressOIB_1">
      <item>MARIJA JURIĆ jednostavno društvo s ograničenom odgovornošću za usluge, OIB 80190367614, Ulica kralji 15, 10380 Donje Orešje zastupanog po punomoćniku Marija Jurić</item>
    </derivirana_varijabla>
  </DomainObject.Predmet.ProtuStrankaListFormatedWithAdressOIB>
  <DomainObject.Predmet.ProtuStrankaListNazivFormated>
    <izvorni_sadrzaj>
      <item>MARIJA JURIĆ jednostavno društvo s ograničenom odgovornošću za usluge</item>
    </izvorni_sadrzaj>
    <derivirana_varijabla naziv="DomainObject.Predmet.ProtuStrankaListNazivFormated_1">
      <item>MARIJA JURIĆ jednostavno društvo s ograničenom odgovornošću za usluge</item>
    </derivirana_varijabla>
  </DomainObject.Predmet.ProtuStrankaListNazivFormated>
  <DomainObject.Predmet.ProtuStrankaListNazivFormatedOIB>
    <izvorni_sadrzaj>
      <item>MARIJA JURIĆ jednostavno društvo s ograničenom odgovornošću za usluge, OIB 80190367614</item>
    </izvorni_sadrzaj>
    <derivirana_varijabla naziv="DomainObject.Predmet.ProtuStrankaListNazivFormatedOIB_1">
      <item>MARIJA JURIĆ jednostavno društvo s ograničenom odgovornošću za usluge, OIB 80190367614</item>
    </derivirana_varijabla>
  </DomainObject.Predmet.ProtuStrankaListNazivFormatedOIB>
  <DomainObject.Predmet.OstaliListFormated>
    <izvorni_sadrzaj>
      <item>Marija Jurić punomoćnica sudionika u postupku MARIJA JURIĆ jednostavno društvo s ograničenom odgovornošću za usluge</item>
    </izvorni_sadrzaj>
    <derivirana_varijabla naziv="DomainObject.Predmet.OstaliListFormated_1">
      <item>Marija Jurić punomoćnica sudionika u postupku MARIJA JURIĆ jednostavno društvo s ograničenom odgovornošću za usluge</item>
    </derivirana_varijabla>
  </DomainObject.Predmet.OstaliListFormated>
  <DomainObject.Predmet.OstaliListFormatedOIB>
    <izvorni_sadrzaj>
      <item>Marija Jurić, OIB 18736214252 punomoćnica sudionika u postupku MARIJA JURIĆ jednostavno društvo s ograničenom odgovornošću za usluge</item>
    </izvorni_sadrzaj>
    <derivirana_varijabla naziv="DomainObject.Predmet.OstaliListFormatedOIB_1">
      <item>Marija Jurić, OIB 18736214252 punomoćnica sudionika u postupku MARIJA JURIĆ jednostavno društvo s ograničenom odgovornošću za usluge</item>
    </derivirana_varijabla>
  </DomainObject.Predmet.OstaliListFormatedOIB>
  <DomainObject.Predmet.OstaliListFormatedWithAdress>
    <izvorni_sadrzaj>
      <item>Marija Jurić, Ulica Kralji 15, 10380 Donje Orešje punomoćnica sudionika u postupku MARIJA JURIĆ jednostavno društvo s ograničenom odgovornošću za usluge</item>
    </izvorni_sadrzaj>
    <derivirana_varijabla naziv="DomainObject.Predmet.OstaliListFormatedWithAdress_1">
      <item>Marija Jurić, Ulica Kralji 15, 10380 Donje Orešje punomoćnica sudionika u postupku MARIJA JURIĆ jednostavno društvo s ograničenom odgovornošću za usluge</item>
    </derivirana_varijabla>
  </DomainObject.Predmet.OstaliListFormatedWithAdress>
  <DomainObject.Predmet.OstaliListFormatedWithAdressOIB>
    <izvorni_sadrzaj>
      <item>Marija Jurić, OIB 18736214252, Ulica Kralji 15, 10380 Donje Orešje punomoćnica sudionika u postupku MARIJA JURIĆ jednostavno društvo s ograničenom odgovornošću za usluge</item>
    </izvorni_sadrzaj>
    <derivirana_varijabla naziv="DomainObject.Predmet.OstaliListFormatedWithAdressOIB_1">
      <item>Marija Jurić, OIB 18736214252, Ulica Kralji 15, 10380 Donje Orešje punomoćnica sudionika u postupku MARIJA JURIĆ jednostavno društvo s ograničenom odgovornošću za usluge</item>
    </derivirana_varijabla>
  </DomainObject.Predmet.OstaliListFormatedWithAdressOIB>
  <DomainObject.Predmet.OstaliListNazivFormated>
    <izvorni_sadrzaj>
      <item>Marija Jurić</item>
    </izvorni_sadrzaj>
    <derivirana_varijabla naziv="DomainObject.Predmet.OstaliListNazivFormated_1">
      <item>Marija Jurić</item>
    </derivirana_varijabla>
  </DomainObject.Predmet.OstaliListNazivFormated>
  <DomainObject.Predmet.OstaliListNazivFormatedOIB>
    <izvorni_sadrzaj>
      <item>Marija Jurić, OIB 18736214252</item>
    </izvorni_sadrzaj>
    <derivirana_varijabla naziv="DomainObject.Predmet.OstaliListNazivFormatedOIB_1">
      <item>Marija Jurić, OIB 18736214252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 JURIĆ jednostavno društvo s ograničenom odgovornošću za usluge</izvorni_sadrzaj>
    <derivirana_varijabla naziv="DomainObject.Predmet.ProtustrankaIDrugi_1">MARIJA JURIĆ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MARIJA JURIĆ jednostavno društvo s ograničenom odgovornošću za usluge, OIB 80190367614, Ulica kralji 15, 10380 Donje Orešje</izvorni_sadrzaj>
    <derivirana_varijabla naziv="DomainObject.Predmet.ProtustrankaIDrugiAdressOIB_1">MARIJA JURIĆ jednostavno društvo s ograničenom odgovornošću za usluge, OIB 80190367614, Ulica kralji 15,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JURIĆ jednostavno društvo s ograničenom odgovornošću za usluge</item>
      <item>Financijska agencija</item>
      <item>Marija Jurić</item>
    </izvorni_sadrzaj>
    <derivirana_varijabla naziv="DomainObject.Predmet.SudioniciListNaziv_1">
      <item>MARIJA JURIĆ jednostavno društvo s ograničenom odgovornošću za usluge</item>
      <item>Financijska agencija</item>
      <item>Marija Jurić</item>
    </derivirana_varijabla>
  </DomainObject.Predmet.SudioniciListNaziv>
  <DomainObject.Predmet.SudioniciListAdressOIB>
    <izvorni_sadrzaj>
      <item>MARIJA JURIĆ jednostavno društvo s ograničenom odgovornošću za usluge, OIB 80190367614, Ulica kralji 15,10380 Donje Orešje</item>
      <item>Financijska agencija, OIB 85821130368, TRG SVIBANJSKIH ŽRTAVA 1995. 1,10000 Zagreb</item>
      <item>Marija Jurić, OIB 18736214252, Ulica Kralji 15,10380 Donje Orešje</item>
    </izvorni_sadrzaj>
    <derivirana_varijabla naziv="DomainObject.Predmet.SudioniciListAdressOIB_1">
      <item>MARIJA JURIĆ jednostavno društvo s ograničenom odgovornošću za usluge, OIB 80190367614, Ulica kralji 15,10380 Donje Orešje</item>
      <item>Financijska agencija, OIB 85821130368, TRG SVIBANJSKIH ŽRTAVA 1995. 1,10000 Zagreb</item>
      <item>Marija Jurić, OIB 18736214252, Ulica Kralji 15,10380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80190367614</item>
      <item>, OIB 85821130368</item>
      <item>, OIB 18736214252</item>
    </izvorni_sadrzaj>
    <derivirana_varijabla naziv="DomainObject.Predmet.SudioniciListNazivOIB_1">
      <item>, OIB 80190367614</item>
      <item>, OIB 85821130368</item>
      <item>, OIB 18736214252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1330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2020-03-04T08:35:00Z</dcterms:created>
  <dc:creator>Ivana Manestar</dc:creator>
  <cp:lastModifiedBy>Petra Komučar</cp:lastModifiedBy>
  <cp:lastPrinted>2020-03-04T08:31:00Z</cp:lastPrinted>
  <dcterms:modified xmlns:xsi="http://www.w3.org/2001/XMLSchema-instance" xsi:type="dcterms:W3CDTF">2020-03-04T08:35:00Z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(St-506-20 MARIJA JURIĆ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