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0579" w14:paraId="e0a0579" w:rsidRDefault="00B64C4B" w:rsidP="00B64C4B" w:rsidR="00B64C4B">
      <w:pPr>
        <w:jc w:val="right"/>
        <w15:collapsed w:val="false"/>
      </w:pPr>
      <w:r>
        <w:t>Broj: 6 St-1195/18-6</w:t>
      </w:r>
    </w:p>
    <w:p w:rsidRDefault="00B64C4B" w:rsidP="00B64C4B" w:rsidR="00B64C4B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C4B" w:rsidP="00B64C4B" w:rsidR="00B64C4B"/>
    <w:p w:rsidRDefault="00B64C4B" w:rsidP="00B64C4B" w:rsidR="00B64C4B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64C4B" w:rsidP="00B64C4B" w:rsidR="00B64C4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64C4B" w:rsidP="00B64C4B" w:rsidR="00B64C4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B64C4B" w:rsidP="00B64C4B" w:rsidR="00B64C4B"/>
    <w:p w:rsidRDefault="00B64C4B" w:rsidP="00B64C4B" w:rsidR="00B64C4B">
      <w:pPr>
        <w:jc w:val="center"/>
      </w:pPr>
      <w:r>
        <w:t>R E P U B L I K A  H R V A T S K A</w:t>
      </w:r>
    </w:p>
    <w:p w:rsidRDefault="00B64C4B" w:rsidP="00B64C4B" w:rsidR="00B64C4B">
      <w:pPr>
        <w:jc w:val="center"/>
      </w:pPr>
    </w:p>
    <w:p w:rsidRDefault="00B64C4B" w:rsidP="00B64C4B" w:rsidR="00B64C4B">
      <w:pPr>
        <w:jc w:val="center"/>
      </w:pPr>
      <w:r>
        <w:t>Z A K L J U Č A K</w:t>
      </w:r>
    </w:p>
    <w:p w:rsidRDefault="00B64C4B" w:rsidP="00B64C4B" w:rsidR="00B64C4B">
      <w:pPr>
        <w:rPr>
          <w:b/>
        </w:rPr>
      </w:pPr>
    </w:p>
    <w:p w:rsidRDefault="00B64C4B" w:rsidP="00B64C4B" w:rsidR="00B64C4B">
      <w:pPr>
        <w:rPr>
          <w:b/>
        </w:rPr>
      </w:pPr>
    </w:p>
    <w:p w:rsidRDefault="00B64C4B" w:rsidP="00B64C4B" w:rsidR="00B64C4B">
      <w:pPr>
        <w:rPr>
          <w:b/>
        </w:rPr>
      </w:pPr>
    </w:p>
    <w:p w:rsidRDefault="00B64C4B" w:rsidP="00B64C4B" w:rsidR="00B64C4B">
      <w:pPr>
        <w:pStyle w:val="Tijeloteksta"/>
      </w:pPr>
      <w:r>
        <w:tab/>
        <w:t xml:space="preserve">Trgovački sud u Osijeku, po stečajnoj sutkinji Nadi Roso, u stečajnom postupku predlagatelja FINA RC Osijek za otvaranje stečajnog postupka nad dužnikom: </w:t>
      </w:r>
      <w:r>
        <w:rPr>
          <w:b/>
        </w:rPr>
        <w:t xml:space="preserve">VINKOVAČKI TAXI j.d.o.o. Vinkovci, H. V. </w:t>
      </w:r>
      <w:proofErr w:type="spellStart"/>
      <w:r>
        <w:rPr>
          <w:b/>
        </w:rPr>
        <w:t>Hrvatinića</w:t>
      </w:r>
      <w:proofErr w:type="spellEnd"/>
      <w:r>
        <w:rPr>
          <w:b/>
        </w:rPr>
        <w:t xml:space="preserve"> 89, OIB: 01426515927, MBS: 030180303</w:t>
      </w:r>
      <w:r>
        <w:t xml:space="preserve">, dana 22. studenog 2018. g.,  </w:t>
      </w:r>
    </w:p>
    <w:p w:rsidRDefault="00B64C4B" w:rsidP="00B64C4B" w:rsidR="00B64C4B">
      <w:pPr>
        <w:pStyle w:val="Tijeloteksta"/>
      </w:pPr>
    </w:p>
    <w:p w:rsidRDefault="00B64C4B" w:rsidP="00B64C4B" w:rsidR="00B64C4B">
      <w:pPr>
        <w:jc w:val="center"/>
      </w:pPr>
      <w:r>
        <w:t>z a k l j u č i o  j e :</w:t>
      </w:r>
    </w:p>
    <w:p w:rsidRDefault="00B64C4B" w:rsidP="00B64C4B" w:rsidR="00B64C4B">
      <w:pPr>
        <w:pStyle w:val="Tijeloteksta"/>
      </w:pPr>
      <w:r>
        <w:tab/>
      </w:r>
    </w:p>
    <w:p w:rsidRDefault="00B64C4B" w:rsidP="00B64C4B" w:rsidR="00B64C4B">
      <w:pPr>
        <w:pStyle w:val="Tijeloteksta"/>
        <w:rPr>
          <w:b/>
          <w:bCs/>
        </w:rPr>
      </w:pPr>
    </w:p>
    <w:p w:rsidRDefault="00B64C4B" w:rsidP="00B64C4B" w:rsidR="00B64C4B">
      <w:pPr>
        <w:ind w:firstLine="720"/>
        <w:jc w:val="both"/>
      </w:pPr>
      <w:r>
        <w:t xml:space="preserve">1.     Ponovno se poziva zakonski zastupnik dužnika Vladimir </w:t>
      </w:r>
      <w:proofErr w:type="spellStart"/>
      <w:r>
        <w:t>Minovski</w:t>
      </w:r>
      <w:proofErr w:type="spellEnd"/>
      <w:r>
        <w:t xml:space="preserve">, Zagreb, Ulica Frana </w:t>
      </w:r>
      <w:proofErr w:type="spellStart"/>
      <w:r>
        <w:t>Folnegovića</w:t>
      </w:r>
      <w:proofErr w:type="spellEnd"/>
      <w:r>
        <w:t xml:space="preserve"> 6/B, OIB: 27439672694, da u roku od 8 dana od dana primitka ovog zaključka preda sudu, pozivom na gornji broj predmeta, pisano izvješće o financijsko-gospodarskom stanju dužnika u 2 primjerka.</w:t>
      </w:r>
    </w:p>
    <w:p w:rsidRDefault="00B64C4B" w:rsidP="00B64C4B" w:rsidR="00B64C4B">
      <w:pPr>
        <w:ind w:firstLine="720"/>
        <w:jc w:val="both"/>
      </w:pPr>
    </w:p>
    <w:p w:rsidRDefault="00B64C4B" w:rsidP="00B64C4B" w:rsidR="00B64C4B">
      <w:pPr>
        <w:ind w:firstLine="720"/>
        <w:jc w:val="both"/>
      </w:pPr>
      <w:r>
        <w:t xml:space="preserve">2. </w:t>
      </w:r>
      <w:r>
        <w:tab/>
        <w:t xml:space="preserve">Ukoliko zakonski zastupnik dužnika Vladimir </w:t>
      </w:r>
      <w:proofErr w:type="spellStart"/>
      <w:r>
        <w:t>Minovski</w:t>
      </w:r>
      <w:proofErr w:type="spellEnd"/>
      <w:r>
        <w:t xml:space="preserve">, Zagreb, Ulica Frana </w:t>
      </w:r>
      <w:proofErr w:type="spellStart"/>
      <w:r>
        <w:t>Folnegovića</w:t>
      </w:r>
      <w:proofErr w:type="spellEnd"/>
      <w:r>
        <w:t xml:space="preserve"> 6/B, OIB: 27439672694 ne postupi po točki 1. ovoga zaključka odgovara vjerovnicima osobno za naknadu štete koju im je prouzročio uskratom davanja ili davanjem netočnih ili nepotpunih podataka, obavijesti i izvješća prema odredbama st. 1 i 2 čl. 117 SZ.</w:t>
      </w:r>
    </w:p>
    <w:p w:rsidRDefault="00B64C4B" w:rsidP="00B64C4B" w:rsidR="00B64C4B">
      <w:pPr>
        <w:ind w:firstLine="720"/>
        <w:jc w:val="both"/>
      </w:pPr>
    </w:p>
    <w:p w:rsidRDefault="00B64C4B" w:rsidP="00B64C4B" w:rsidR="00B64C4B">
      <w:pPr>
        <w:ind w:firstLine="720"/>
        <w:jc w:val="both"/>
      </w:pPr>
      <w:r>
        <w:t>3.</w:t>
      </w:r>
      <w:r>
        <w:tab/>
        <w:t>Ponovno se nalaže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B64C4B" w:rsidP="00B64C4B" w:rsidR="00B64C4B">
      <w:pPr>
        <w:ind w:firstLine="720"/>
        <w:jc w:val="both"/>
      </w:pPr>
    </w:p>
    <w:p w:rsidRDefault="00B64C4B" w:rsidP="00B64C4B" w:rsidR="00B64C4B">
      <w:pPr>
        <w:ind w:firstLine="720"/>
        <w:jc w:val="both"/>
      </w:pPr>
      <w:r>
        <w:t xml:space="preserve">4.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B64C4B" w:rsidP="00B64C4B" w:rsidR="00B64C4B">
      <w:pPr>
        <w:pStyle w:val="Tijeloteksta"/>
        <w:ind w:firstLine="708"/>
      </w:pPr>
    </w:p>
    <w:p w:rsidRDefault="00B64C4B" w:rsidP="00B64C4B" w:rsidR="00B64C4B">
      <w:pPr>
        <w:pStyle w:val="Tijeloteksta"/>
        <w:ind w:firstLine="708"/>
      </w:pPr>
    </w:p>
    <w:p w:rsidRDefault="00B64C4B" w:rsidP="00B64C4B" w:rsidR="00B64C4B">
      <w:pPr>
        <w:pStyle w:val="Tijeloteksta"/>
        <w:ind w:firstLine="708"/>
      </w:pPr>
    </w:p>
    <w:p w:rsidRDefault="00B64C4B" w:rsidP="00B64C4B" w:rsidR="00B64C4B">
      <w:pPr>
        <w:pStyle w:val="Tijeloteksta"/>
        <w:ind w:firstLine="708"/>
      </w:pPr>
    </w:p>
    <w:p w:rsidRDefault="00B64C4B" w:rsidP="00B64C4B" w:rsidR="00B64C4B">
      <w:pPr>
        <w:pStyle w:val="Tijeloteksta"/>
        <w:ind w:firstLine="708"/>
      </w:pPr>
    </w:p>
    <w:p w:rsidRDefault="00B64C4B" w:rsidP="00B64C4B" w:rsidR="00B64C4B">
      <w:pPr>
        <w:pStyle w:val="Tijeloteksta"/>
        <w:ind w:firstLine="708"/>
      </w:pPr>
    </w:p>
    <w:p w:rsidRDefault="00B64C4B" w:rsidP="00B64C4B" w:rsidR="00B64C4B">
      <w:pPr>
        <w:pStyle w:val="Tijeloteksta"/>
        <w:ind w:firstLine="708"/>
      </w:pPr>
    </w:p>
    <w:p w:rsidRDefault="00B64C4B" w:rsidP="00B64C4B" w:rsidR="00B64C4B">
      <w:pPr>
        <w:pStyle w:val="Tijeloteksta"/>
        <w:ind w:firstLine="708"/>
      </w:pPr>
    </w:p>
    <w:p w:rsidRDefault="00B64C4B" w:rsidP="00B64C4B" w:rsidR="00B64C4B">
      <w:pPr>
        <w:pStyle w:val="Tijeloteksta"/>
        <w:ind w:firstLine="708"/>
      </w:pPr>
    </w:p>
    <w:p w:rsidRDefault="00B64C4B" w:rsidP="00B64C4B" w:rsidR="00B64C4B">
      <w:pPr>
        <w:jc w:val="right"/>
      </w:pPr>
      <w:r>
        <w:lastRenderedPageBreak/>
        <w:t>Broj: 6 St-1195/18-6</w:t>
      </w:r>
    </w:p>
    <w:p w:rsidRDefault="00B64C4B" w:rsidP="00B64C4B" w:rsidR="00B64C4B">
      <w:pPr>
        <w:pStyle w:val="Tijeloteksta"/>
        <w:ind w:firstLine="708"/>
      </w:pPr>
    </w:p>
    <w:p w:rsidRDefault="00B64C4B" w:rsidP="00B64C4B" w:rsidR="00B64C4B">
      <w:pPr>
        <w:pStyle w:val="Tijeloteksta"/>
        <w:ind w:firstLine="708"/>
      </w:pPr>
    </w:p>
    <w:p w:rsidRDefault="00B64C4B" w:rsidP="00B64C4B" w:rsidR="00B64C4B">
      <w:pPr>
        <w:pStyle w:val="Tijeloteksta"/>
        <w:ind w:firstLine="708"/>
      </w:pPr>
    </w:p>
    <w:p w:rsidRDefault="00B64C4B" w:rsidP="00B64C4B" w:rsidR="00B64C4B">
      <w:pPr>
        <w:pStyle w:val="Tijeloteksta"/>
        <w:ind w:firstLine="708"/>
      </w:pPr>
      <w:r>
        <w:t xml:space="preserve">5. </w:t>
      </w:r>
      <w:r>
        <w:tab/>
        <w:t xml:space="preserve">Ponovno se poziva </w:t>
      </w:r>
      <w:proofErr w:type="spellStart"/>
      <w:r>
        <w:t>z.z</w:t>
      </w:r>
      <w:proofErr w:type="spellEnd"/>
      <w:r>
        <w:t xml:space="preserve">. dužnika Vladimir </w:t>
      </w:r>
      <w:proofErr w:type="spellStart"/>
      <w:r>
        <w:t>Minovski</w:t>
      </w:r>
      <w:proofErr w:type="spellEnd"/>
      <w:r>
        <w:t xml:space="preserve">, Zagreb, Ulica Frana </w:t>
      </w:r>
      <w:proofErr w:type="spellStart"/>
      <w:r>
        <w:t>Folnegovića</w:t>
      </w:r>
      <w:proofErr w:type="spellEnd"/>
      <w:r>
        <w:t xml:space="preserve"> 6/B, OIB: 27439672694, da sačini Zapisnik o izlučenoj arhivskoj građi koji će potpisati te dostaviti ovome sudu na gornji broj predmeta, u roku od 3 dana od dana primitka ovoga Zaključka.</w:t>
      </w:r>
    </w:p>
    <w:p w:rsidRDefault="00B64C4B" w:rsidP="00B64C4B" w:rsidR="00B64C4B">
      <w:pPr>
        <w:pStyle w:val="Tijeloteksta"/>
        <w:ind w:firstLine="708"/>
      </w:pPr>
    </w:p>
    <w:p w:rsidRDefault="00B64C4B" w:rsidP="00B64C4B" w:rsidR="00B64C4B" w:rsidRPr="00B64C4B">
      <w:pPr>
        <w:pStyle w:val="Tijeloteksta"/>
        <w:ind w:firstLine="708"/>
        <w:rPr>
          <w:bCs/>
        </w:rPr>
      </w:pPr>
    </w:p>
    <w:p w:rsidRDefault="00B64C4B" w:rsidP="00B64C4B" w:rsidR="00B64C4B">
      <w:pPr>
        <w:pStyle w:val="Tijeloteksta"/>
        <w:jc w:val="center"/>
      </w:pPr>
      <w:r>
        <w:t>U Osijeku 22. studenog 2018. g.</w:t>
      </w:r>
    </w:p>
    <w:p w:rsidRDefault="00B64C4B" w:rsidP="00B64C4B" w:rsidR="00B64C4B">
      <w:pPr>
        <w:pStyle w:val="Tijeloteksta"/>
      </w:pPr>
    </w:p>
    <w:p w:rsidRDefault="00B64C4B" w:rsidP="00B64C4B" w:rsidR="00B64C4B">
      <w:pPr>
        <w:pStyle w:val="Tijeloteksta"/>
      </w:pPr>
    </w:p>
    <w:p w:rsidRDefault="00B64C4B" w:rsidP="00B64C4B" w:rsidR="00B64C4B">
      <w:pPr>
        <w:pStyle w:val="Tijeloteksta"/>
      </w:pPr>
    </w:p>
    <w:p w:rsidRDefault="00B64C4B" w:rsidP="00B64C4B" w:rsidR="00B64C4B">
      <w:pPr>
        <w:pStyle w:val="Tijeloteksta"/>
      </w:pPr>
    </w:p>
    <w:p w:rsidRDefault="00B64C4B" w:rsidP="00B64C4B" w:rsidR="00B64C4B">
      <w:pPr>
        <w:pStyle w:val="Tijeloteksta"/>
        <w:jc w:val="left"/>
      </w:pPr>
    </w:p>
    <w:p w:rsidRDefault="00B64C4B" w:rsidP="00B64C4B" w:rsidR="00B64C4B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B64C4B" w:rsidP="00B64C4B" w:rsidR="00B64C4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B64C4B" w:rsidP="00B64C4B" w:rsidR="00B64C4B">
      <w:pPr>
        <w:pStyle w:val="Tijeloteksta"/>
        <w:jc w:val="left"/>
      </w:pPr>
    </w:p>
    <w:p w:rsidRDefault="00B64C4B" w:rsidP="00B64C4B" w:rsidR="00B64C4B">
      <w:pPr>
        <w:pStyle w:val="Tijeloteksta"/>
        <w:jc w:val="left"/>
      </w:pPr>
    </w:p>
    <w:p w:rsidRDefault="00B64C4B" w:rsidP="00B64C4B" w:rsidR="00B64C4B">
      <w:pPr>
        <w:pStyle w:val="Tijeloteksta"/>
        <w:jc w:val="left"/>
      </w:pPr>
      <w:r>
        <w:t>POUKA O PRAVNOM LIJEKU:</w:t>
      </w:r>
    </w:p>
    <w:p w:rsidRDefault="00B64C4B" w:rsidP="00B64C4B" w:rsidR="00B64C4B">
      <w:pPr>
        <w:pStyle w:val="Tijeloteksta"/>
        <w:jc w:val="left"/>
      </w:pPr>
      <w:r>
        <w:t>Protiv ovog zaključka nije dopuštena posebna žalba (čl. 19. st. 7. Stečajnog zakona).</w:t>
      </w:r>
    </w:p>
    <w:p w:rsidRDefault="00B64C4B" w:rsidP="00B64C4B" w:rsidR="00B64C4B">
      <w:pPr>
        <w:pStyle w:val="Tijeloteksta"/>
        <w:jc w:val="left"/>
      </w:pPr>
    </w:p>
    <w:p w:rsidRDefault="00B64C4B" w:rsidP="00B64C4B" w:rsidR="00B64C4B">
      <w:pPr>
        <w:pStyle w:val="Tijeloteksta"/>
        <w:jc w:val="left"/>
      </w:pPr>
      <w:r>
        <w:t>DNA</w:t>
      </w:r>
    </w:p>
    <w:p w:rsidRDefault="00B64C4B" w:rsidP="00B64C4B" w:rsidR="00B64C4B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B64C4B" w:rsidP="00B64C4B" w:rsidR="00B64C4B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Vladimir </w:t>
      </w:r>
      <w:proofErr w:type="spellStart"/>
      <w:r>
        <w:t>Minovski</w:t>
      </w:r>
      <w:proofErr w:type="spellEnd"/>
      <w:r>
        <w:t xml:space="preserve">, Zagreb, Ulica Frana </w:t>
      </w:r>
      <w:proofErr w:type="spellStart"/>
      <w:r>
        <w:t>Folnegovića</w:t>
      </w:r>
      <w:proofErr w:type="spellEnd"/>
      <w:r>
        <w:t xml:space="preserve"> 6/B</w:t>
      </w:r>
    </w:p>
    <w:p w:rsidRDefault="00B64C4B" w:rsidP="00B64C4B" w:rsidR="00B64C4B">
      <w:pPr>
        <w:numPr>
          <w:ilvl w:val="0"/>
          <w:numId w:val="11"/>
        </w:numPr>
        <w:jc w:val="both"/>
      </w:pPr>
      <w:r>
        <w:t>dužnik</w:t>
      </w:r>
    </w:p>
    <w:p w:rsidRDefault="00B64C4B" w:rsidP="00B64C4B" w:rsidR="00B64C4B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B64C4B" w:rsidP="00B64C4B" w:rsidR="00B64C4B">
      <w:pPr>
        <w:numPr>
          <w:ilvl w:val="0"/>
          <w:numId w:val="11"/>
        </w:numPr>
        <w:jc w:val="both"/>
      </w:pPr>
      <w:r>
        <w:t>K-22.12.</w:t>
      </w:r>
    </w:p>
    <w:p w:rsidRDefault="006C753C" w:rsidP="006C753C" w:rsidR="006C753C">
      <w:pPr>
        <w:jc w:val="both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9C3" w:rsidR="005F59C3">
      <w:r>
        <w:separator/>
      </w:r>
    </w:p>
  </w:endnote>
  <w:endnote w:id="0" w:type="continuationSeparator">
    <w:p w:rsidRDefault="005F59C3" w:rsidR="005F5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9C3" w:rsidR="005F59C3">
      <w:r>
        <w:separator/>
      </w:r>
    </w:p>
  </w:footnote>
  <w:footnote w:id="0" w:type="continuationSeparator">
    <w:p w:rsidRDefault="005F59C3" w:rsidR="005F59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6C03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04779"/>
    <w:rsid w:val="0016016C"/>
    <w:rsid w:val="00163019"/>
    <w:rsid w:val="001635ED"/>
    <w:rsid w:val="0016527F"/>
    <w:rsid w:val="001742E1"/>
    <w:rsid w:val="001858BC"/>
    <w:rsid w:val="0019752C"/>
    <w:rsid w:val="001A0170"/>
    <w:rsid w:val="001A6201"/>
    <w:rsid w:val="001E4E15"/>
    <w:rsid w:val="001E75FC"/>
    <w:rsid w:val="002142C7"/>
    <w:rsid w:val="0021564C"/>
    <w:rsid w:val="00215870"/>
    <w:rsid w:val="00223C8E"/>
    <w:rsid w:val="00252C63"/>
    <w:rsid w:val="00255E1A"/>
    <w:rsid w:val="00272B6E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E7508"/>
    <w:rsid w:val="003F28A4"/>
    <w:rsid w:val="004039B7"/>
    <w:rsid w:val="00405B85"/>
    <w:rsid w:val="00451DD6"/>
    <w:rsid w:val="00470B34"/>
    <w:rsid w:val="004806AD"/>
    <w:rsid w:val="0049303E"/>
    <w:rsid w:val="00497410"/>
    <w:rsid w:val="004B741D"/>
    <w:rsid w:val="004E5065"/>
    <w:rsid w:val="00500BBD"/>
    <w:rsid w:val="0055624C"/>
    <w:rsid w:val="005B403D"/>
    <w:rsid w:val="005D60DC"/>
    <w:rsid w:val="005E5D90"/>
    <w:rsid w:val="005F59C3"/>
    <w:rsid w:val="00607E75"/>
    <w:rsid w:val="006139EC"/>
    <w:rsid w:val="006235FB"/>
    <w:rsid w:val="006447BA"/>
    <w:rsid w:val="00681DF3"/>
    <w:rsid w:val="006826C2"/>
    <w:rsid w:val="006837ED"/>
    <w:rsid w:val="006A1557"/>
    <w:rsid w:val="006A2408"/>
    <w:rsid w:val="006A56C2"/>
    <w:rsid w:val="006C753C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90C3A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65447"/>
    <w:rsid w:val="009677D2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55AE4"/>
    <w:rsid w:val="00A91ED3"/>
    <w:rsid w:val="00A96A2B"/>
    <w:rsid w:val="00AA6C03"/>
    <w:rsid w:val="00AB56F9"/>
    <w:rsid w:val="00AD24AA"/>
    <w:rsid w:val="00AD76C3"/>
    <w:rsid w:val="00B11D59"/>
    <w:rsid w:val="00B41F79"/>
    <w:rsid w:val="00B64C4B"/>
    <w:rsid w:val="00B923EB"/>
    <w:rsid w:val="00BC33DE"/>
    <w:rsid w:val="00BF7940"/>
    <w:rsid w:val="00C15361"/>
    <w:rsid w:val="00C24084"/>
    <w:rsid w:val="00C26291"/>
    <w:rsid w:val="00C3548B"/>
    <w:rsid w:val="00C3606D"/>
    <w:rsid w:val="00C9197B"/>
    <w:rsid w:val="00CA5EA9"/>
    <w:rsid w:val="00CB0F92"/>
    <w:rsid w:val="00CC0A3F"/>
    <w:rsid w:val="00CC5360"/>
    <w:rsid w:val="00CC7F3D"/>
    <w:rsid w:val="00CE19FA"/>
    <w:rsid w:val="00CF4431"/>
    <w:rsid w:val="00D0594B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051C"/>
    <w:rsid w:val="00DC7BF5"/>
    <w:rsid w:val="00DD2365"/>
    <w:rsid w:val="00DE2549"/>
    <w:rsid w:val="00DE3087"/>
    <w:rsid w:val="00DE58F9"/>
    <w:rsid w:val="00E1321F"/>
    <w:rsid w:val="00E16539"/>
    <w:rsid w:val="00E33E37"/>
    <w:rsid w:val="00E430E2"/>
    <w:rsid w:val="00E55AA4"/>
    <w:rsid w:val="00E73CF8"/>
    <w:rsid w:val="00E81B4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441C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6D1F"/>
    <w:rsid w:val="00FE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64C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6C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6C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C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C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C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64C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6C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6C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C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C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C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5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357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427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32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1195</izvorni_sadrzaj>
    <derivirana_varijabla naziv="DomainObject.Predmet.Broj_1">1195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St-1195/2018</izvorni_sadrzaj>
    <derivirana_varijabla naziv="DomainObject.Predmet.OznakaBroj_1">St-1195/2018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VINKOVAČKI TAXI jednostavno društvo s ograničenom odgovornošću za auto-taksi prijevoz i usluge</izvorni_sadrzaj>
    <derivirana_varijabla naziv="DomainObject.Predmet.ProtustrankaFormated_1">  VINKOVAČKI TAXI jednostavno društvo s ograničenom odgovornošću za auto-taksi prijevoz i usluge</derivirana_varijabla>
  </DomainObject.Predmet.ProtustrankaFormated>
  <DomainObject.Predmet.ProtustrankaFormatedOIB>
    <izvorni_sadrzaj>  VINKOVAČKI TAXI jednostavno društvo s ograničenom odgovornošću za auto-taksi prijevoz i usluge, OIB 01426515927</izvorni_sadrzaj>
    <derivirana_varijabla naziv="DomainObject.Predmet.ProtustrankaFormatedOIB_1">  VINKOVAČKI TAXI jednostavno društvo s ograničenom odgovornošću za auto-taksi prijevoz i usluge, OIB 01426515927</derivirana_varijabla>
  </DomainObject.Predmet.ProtustrankaFormatedOIB>
  <DomainObject.Predmet.ProtustrankaFormatedWithAdress>
    <izvorni_sadrzaj> VINKOVAČKI TAXI jednostavno društvo s ograničenom odgovornošću za auto-taksi prijevoz i usluge, H.V.Hrvatinića 89, 32100 Vinkovci</izvorni_sadrzaj>
    <derivirana_varijabla naziv="DomainObject.Predmet.ProtustrankaFormatedWithAdress_1"> VINKOVAČKI TAXI jednostavno društvo s ograničenom odgovornošću za auto-taksi prijevoz i usluge, H.V.Hrvatinića 89, 32100 Vinkovci</derivirana_varijabla>
  </DomainObject.Predmet.ProtustrankaFormatedWithAdress>
  <DomainObject.Predmet.ProtustrankaFormatedWithAdressOIB>
    <izvorni_sadrzaj> VINKOVAČKI TAXI jednostavno društvo s ograničenom odgovornošću za auto-taksi prijevoz i usluge, OIB 01426515927, H.V.Hrvatinića 89, 32100 Vinkovci</izvorni_sadrzaj>
    <derivirana_varijabla naziv="DomainObject.Predmet.ProtustrankaFormatedWithAdressOIB_1"> VINKOVAČKI TAXI jednostavno društvo s ograničenom odgovornošću za auto-taksi prijevoz i usluge, OIB 01426515927, H.V.Hrvatinića 89, 32100 Vinkovci</derivirana_varijabla>
  </DomainObject.Predmet.ProtustrankaFormatedWithAdressOIB>
  <DomainObject.Predmet.ProtustrankaWithAdress>
    <izvorni_sadrzaj>VINKOVAČKI TAXI jednostavno društvo s ograničenom odgovornošću za auto-taksi prijevoz i usluge H.V.Hrvatinića 89, 32100 Vinkovci</izvorni_sadrzaj>
    <derivirana_varijabla naziv="DomainObject.Predmet.ProtustrankaWithAdress_1">VINKOVAČKI TAXI jednostavno društvo s ograničenom odgovornošću za auto-taksi prijevoz i usluge H.V.Hrvatinića 89, 32100 Vinkovci</derivirana_varijabla>
  </DomainObject.Predmet.ProtustrankaWithAdress>
  <DomainObject.Predmet.ProtustrankaWithAdressOIB>
    <izvorni_sadrzaj>VINKOVAČKI TAXI jednostavno društvo s ograničenom odgovornošću za auto-taksi prijevoz i usluge, OIB 01426515927, H.V.Hrvatinića 89, 32100 Vinkovci</izvorni_sadrzaj>
    <derivirana_varijabla naziv="DomainObject.Predmet.ProtustrankaWithAdressOIB_1">VINKOVAČKI TAXI jednostavno društvo s ograničenom odgovornošću za auto-taksi prijevoz i usluge, OIB 01426515927, H.V.Hrvatinića 89, 32100 Vinkovci</derivirana_varijabla>
  </DomainObject.Predmet.ProtustrankaWithAdressOIB>
  <DomainObject.Predmet.ProtustrankaNazivFormated>
    <izvorni_sadrzaj>VINKOVAČKI TAXI jednostavno društvo s ograničenom odgovornošću za auto-taksi prijevoz i usluge</izvorni_sadrzaj>
    <derivirana_varijabla naziv="DomainObject.Predmet.ProtustrankaNazivFormated_1">VINKOVAČKI TAXI jednostavno društvo s ograničenom odgovornošću za auto-taksi prijevoz i usluge</derivirana_varijabla>
  </DomainObject.Predmet.ProtustrankaNazivFormated>
  <DomainObject.Predmet.ProtustrankaNazivFormatedOIB>
    <izvorni_sadrzaj>VINKOVAČKI TAXI jednostavno društvo s ograničenom odgovornošću za auto-taksi prijevoz i usluge, OIB 01426515927</izvorni_sadrzaj>
    <derivirana_varijabla naziv="DomainObject.Predmet.ProtustrankaNazivFormatedOIB_1">VINKOVAČKI TAXI jednostavno društvo s ograničenom odgovornošću za auto-taksi prijevoz i usluge, OIB 01426515927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VINKOVAČKI TAXI jednostavno društvo s ograničenom odgovornošću za auto-taksi prijevoz i usluge</item>
    </izvorni_sadrzaj>
    <derivirana_varijabla naziv="DomainObject.Predmet.ProtuStrankaListFormated_1">
      <item>VINKOVAČKI TAXI jednostavno društvo s ograničenom odgovornošću za auto-taksi prijevoz i usluge</item>
    </derivirana_varijabla>
  </DomainObject.Predmet.ProtuStrankaListFormated>
  <DomainObject.Predmet.ProtuStrankaListFormatedOIB>
    <izvorni_sadrzaj>
      <item>VINKOVAČKI TAXI jednostavno društvo s ograničenom odgovornošću za auto-taksi prijevoz i usluge, OIB 01426515927</item>
    </izvorni_sadrzaj>
    <derivirana_varijabla naziv="DomainObject.Predmet.ProtuStrankaListFormatedOIB_1">
      <item>VINKOVAČKI TAXI jednostavno društvo s ograničenom odgovornošću za auto-taksi prijevoz i usluge, OIB 01426515927</item>
    </derivirana_varijabla>
  </DomainObject.Predmet.ProtuStrankaListFormatedOIB>
  <DomainObject.Predmet.ProtuStrankaListFormatedWithAdress>
    <izvorni_sadrzaj>
      <item>VINKOVAČKI TAXI jednostavno društvo s ograničenom odgovornošću za auto-taksi prijevoz i usluge, H.V.Hrvatinića 89, 32100 Vinkovci</item>
    </izvorni_sadrzaj>
    <derivirana_varijabla naziv="DomainObject.Predmet.ProtuStrankaListFormatedWithAdress_1">
      <item>VINKOVAČKI TAXI jednostavno društvo s ograničenom odgovornošću za auto-taksi prijevoz i usluge, H.V.Hrvatinića 89, 32100 Vinkovci</item>
    </derivirana_varijabla>
  </DomainObject.Predmet.ProtuStrankaListFormatedWithAdress>
  <DomainObject.Predmet.ProtuStrankaListFormatedWithAdressOIB>
    <izvorni_sadrzaj>
      <item>VINKOVAČKI TAXI jednostavno društvo s ograničenom odgovornošću za auto-taksi prijevoz i usluge, OIB 01426515927, H.V.Hrvatinića 89, 32100 Vinkovci</item>
    </izvorni_sadrzaj>
    <derivirana_varijabla naziv="DomainObject.Predmet.ProtuStrankaListFormatedWithAdressOIB_1">
      <item>VINKOVAČKI TAXI jednostavno društvo s ograničenom odgovornošću za auto-taksi prijevoz i usluge, OIB 01426515927, H.V.Hrvatinića 89, 32100 Vinkovci</item>
    </derivirana_varijabla>
  </DomainObject.Predmet.ProtuStrankaListFormatedWithAdressOIB>
  <DomainObject.Predmet.ProtuStrankaListNazivFormated>
    <izvorni_sadrzaj>
      <item>VINKOVAČKI TAXI jednostavno društvo s ograničenom odgovornošću za auto-taksi prijevoz i usluge</item>
    </izvorni_sadrzaj>
    <derivirana_varijabla naziv="DomainObject.Predmet.ProtuStrankaListNazivFormated_1">
      <item>VINKOVAČKI TAXI jednostavno društvo s ograničenom odgovornošću za auto-taksi prijevoz i usluge</item>
    </derivirana_varijabla>
  </DomainObject.Predmet.ProtuStrankaListNazivFormated>
  <DomainObject.Predmet.ProtuStrankaListNazivFormatedOIB>
    <izvorni_sadrzaj>
      <item>VINKOVAČKI TAXI jednostavno društvo s ograničenom odgovornošću za auto-taksi prijevoz i usluge, OIB 01426515927</item>
    </izvorni_sadrzaj>
    <derivirana_varijabla naziv="DomainObject.Predmet.ProtuStrankaListNazivFormatedOIB_1">
      <item>VINKOVAČKI TAXI jednostavno društvo s ograničenom odgovornošću za auto-taksi prijevoz i usluge, OIB 01426515927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VINKOVAČKI TAXI jednostavno društvo s ograničenom odgovornošću za auto-taksi prijevoz i usluge</izvorni_sadrzaj>
    <derivirana_varijabla naziv="DomainObject.Predmet.ProtustrankaIDrugi_1">VINKOVAČKI TAXI jednostavno društvo s ograničenom odgovornošću za auto-taksi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VINKOVAČKI TAXI jednostavno društvo s ograničenom odgovornošću za auto-taksi prijevoz i usluge, OIB 01426515927, H.V.Hrvatinića 89, 32100 Vinkovci</izvorni_sadrzaj>
    <derivirana_varijabla naziv="DomainObject.Predmet.ProtustrankaIDrugiAdressOIB_1">VINKOVAČKI TAXI jednostavno društvo s ograničenom odgovornošću za auto-taksi prijevoz i usluge, OIB 01426515927, H.V.Hrvatinića 89,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VINKOVAČKI TAXI jednostavno društvo s ograničenom odgovornošću za auto-taksi prijevoz i usluge</item>
    </izvorni_sadrzaj>
    <derivirana_varijabla naziv="DomainObject.Predmet.SudioniciListNaziv_1">
      <item>FINA RC OSIJEK</item>
      <item>VINKOVAČKI TAXI jednostavno društvo s ograničenom odgovornošću za auto-taksi prijevoz i usluge</item>
    </derivirana_varijabla>
  </DomainObject.Predmet.SudioniciListNaziv>
  <DomainObject.Predmet.SudioniciListAdressOIB>
    <izvorni_sadrzaj>
      <item>FINA RC OSIJEK, OIB 85821130368</item>
      <item>VINKOVAČKI TAXI jednostavno društvo s ograničenom odgovornošću za auto-taksi prijevoz i usluge, OIB 01426515927, H.V.Hrvatinića 89,32100 Vinkovci</item>
    </izvorni_sadrzaj>
    <derivirana_varijabla naziv="DomainObject.Predmet.SudioniciListAdressOIB_1">
      <item>FINA RC OSIJEK, OIB 85821130368</item>
      <item>VINKOVAČKI TAXI jednostavno društvo s ograničenom odgovornošću za auto-taksi prijevoz i usluge, OIB 01426515927, H.V.Hrvatinića 89,32100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01426515927</item>
    </izvorni_sadrzaj>
    <derivirana_varijabla naziv="DomainObject.Predmet.SudioniciListNazivOIB_1">
      <item>, OIB 85821130368</item>
      <item>, OIB 01426515927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5A8AA5-79D6-41C0-8C7B-C092EC42FD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348</properties:Words>
  <properties:Characters>1739</properties:Characters>
  <properties:Lines>141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2018-06-18T06:26:00Z</dcterms:created>
  <dc:creator>hermanj</dc:creator>
  <cp:lastModifiedBy>Danijela Sekulić</cp:lastModifiedBy>
  <cp:lastPrinted>2018-11-22T09:40:00Z</cp:lastPrinted>
  <dcterms:modified xmlns:xsi="http://www.w3.org/2001/XMLSchema-instance" xsi:type="dcterms:W3CDTF">2018-11-22T09:43:00Z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(DJELOMIČNO.docx)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