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6298" w14:paraId="ba6629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F1374">
        <w:t>1050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F1374">
        <w:t xml:space="preserve"> UDRUGA KREATIVNIH GRAĐANA „PRIRODA“, Zagreb, </w:t>
      </w:r>
      <w:proofErr w:type="spellStart"/>
      <w:r w:rsidR="007F1374">
        <w:t>Benčakov</w:t>
      </w:r>
      <w:proofErr w:type="spellEnd"/>
      <w:r w:rsidR="007F1374">
        <w:t xml:space="preserve"> dol 4, </w:t>
      </w:r>
      <w:proofErr w:type="spellStart"/>
      <w:r w:rsidR="007F1374">
        <w:t>OIB</w:t>
      </w:r>
      <w:proofErr w:type="spellEnd"/>
      <w:r w:rsidR="007F1374">
        <w:t xml:space="preserve">: </w:t>
      </w:r>
      <w:proofErr w:type="spellStart"/>
      <w:r w:rsidR="007F1374">
        <w:t>31493524840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63865">
        <w:rPr>
          <w:bCs/>
        </w:rPr>
        <w:t xml:space="preserve"> </w:t>
      </w:r>
      <w:r w:rsidR="0097499A">
        <w:t xml:space="preserve">UDRUGA KREATIVNIH GRAĐANA „PRIRODA“, Zagreb, </w:t>
      </w:r>
      <w:proofErr w:type="spellStart"/>
      <w:r w:rsidR="0097499A">
        <w:t>Benčakov</w:t>
      </w:r>
      <w:proofErr w:type="spellEnd"/>
      <w:r w:rsidR="0097499A">
        <w:t xml:space="preserve"> dol 4, </w:t>
      </w:r>
      <w:proofErr w:type="spellStart"/>
      <w:r w:rsidR="0097499A">
        <w:t>OIB</w:t>
      </w:r>
      <w:proofErr w:type="spellEnd"/>
      <w:r w:rsidR="0097499A">
        <w:t xml:space="preserve">: </w:t>
      </w:r>
      <w:proofErr w:type="spellStart"/>
      <w:r w:rsidR="0097499A">
        <w:t>31493524840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63865">
        <w:t xml:space="preserve"> </w:t>
      </w:r>
      <w:r w:rsidR="0097499A">
        <w:t xml:space="preserve">David Jakovljević, Sesvete, </w:t>
      </w:r>
      <w:proofErr w:type="spellStart"/>
      <w:r w:rsidR="0097499A">
        <w:t>Kašinska</w:t>
      </w:r>
      <w:proofErr w:type="spellEnd"/>
      <w:r w:rsidR="0097499A">
        <w:t xml:space="preserve"> 7, </w:t>
      </w:r>
      <w:proofErr w:type="spellStart"/>
      <w:r w:rsidR="0097499A">
        <w:t>OIB</w:t>
      </w:r>
      <w:proofErr w:type="spellEnd"/>
      <w:r w:rsidR="0097499A">
        <w:t xml:space="preserve">: </w:t>
      </w:r>
      <w:proofErr w:type="spellStart"/>
      <w:r w:rsidR="0097499A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7499A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A42003">
        <w:t>22</w:t>
      </w:r>
      <w:proofErr w:type="spellEnd"/>
      <w:r w:rsidR="00F7152E">
        <w:t xml:space="preserve">. </w:t>
      </w:r>
      <w:r w:rsidR="00A42003">
        <w:t>siječnja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A42003">
        <w:t>23</w:t>
      </w:r>
      <w:proofErr w:type="spellEnd"/>
      <w:r w:rsidR="00DC51C2">
        <w:t>.</w:t>
      </w:r>
      <w:r w:rsidR="00794266">
        <w:t xml:space="preserve"> </w:t>
      </w:r>
      <w:r w:rsidR="003C60A1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7499A">
        <w:t>1050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7499A">
        <w:t>1050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7499A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236" w:rsidP="00FD0D3C" w:rsidR="00D64236">
      <w:r>
        <w:separator/>
      </w:r>
    </w:p>
  </w:endnote>
  <w:endnote w:id="0" w:type="continuationSeparator">
    <w:p w:rsidRDefault="00D64236" w:rsidP="00FD0D3C" w:rsidR="00D64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236" w:rsidP="00FD0D3C" w:rsidR="00D64236">
      <w:r>
        <w:separator/>
      </w:r>
    </w:p>
  </w:footnote>
  <w:footnote w:id="0" w:type="continuationSeparator">
    <w:p w:rsidRDefault="00D64236" w:rsidP="00FD0D3C" w:rsidR="00D64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5D70"/>
    <w:rsid w:val="00043FED"/>
    <w:rsid w:val="0006489C"/>
    <w:rsid w:val="00086CC9"/>
    <w:rsid w:val="000C47AE"/>
    <w:rsid w:val="000E122B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3865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0078"/>
    <w:rsid w:val="003C60A1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546C"/>
    <w:rsid w:val="00487157"/>
    <w:rsid w:val="0049336E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532E"/>
    <w:rsid w:val="0068071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6405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B3F8C"/>
    <w:rsid w:val="007C0B45"/>
    <w:rsid w:val="007D4893"/>
    <w:rsid w:val="007D6523"/>
    <w:rsid w:val="007E7F9D"/>
    <w:rsid w:val="007F1374"/>
    <w:rsid w:val="0080540C"/>
    <w:rsid w:val="008151B4"/>
    <w:rsid w:val="00831463"/>
    <w:rsid w:val="00837906"/>
    <w:rsid w:val="00840348"/>
    <w:rsid w:val="008511FB"/>
    <w:rsid w:val="0087054B"/>
    <w:rsid w:val="008717E8"/>
    <w:rsid w:val="00877B5C"/>
    <w:rsid w:val="0088027D"/>
    <w:rsid w:val="00893D86"/>
    <w:rsid w:val="008947C0"/>
    <w:rsid w:val="008954A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47465"/>
    <w:rsid w:val="00966448"/>
    <w:rsid w:val="00967BCD"/>
    <w:rsid w:val="00972495"/>
    <w:rsid w:val="0097499A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42003"/>
    <w:rsid w:val="00A54C51"/>
    <w:rsid w:val="00A579DC"/>
    <w:rsid w:val="00A60E28"/>
    <w:rsid w:val="00A75F8E"/>
    <w:rsid w:val="00A832D0"/>
    <w:rsid w:val="00A87664"/>
    <w:rsid w:val="00A94EE7"/>
    <w:rsid w:val="00AA6B4C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4236"/>
    <w:rsid w:val="00D80D73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2B36"/>
    <w:rsid w:val="00F96CB6"/>
    <w:rsid w:val="00FC0903"/>
    <w:rsid w:val="00FC65F4"/>
    <w:rsid w:val="00FD0D3C"/>
    <w:rsid w:val="00FD16AB"/>
    <w:rsid w:val="00FE5C4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5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5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5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5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KREATIVNIH GRAĐANA ''PRIRODA''</izvorni_sadrzaj>
    <derivirana_varijabla naziv="DomainObject.Predmet.ProtustrankaFormated_1">  UDRUGA KREATIVNIH GRAĐANA ''PRIRODA''</derivirana_varijabla>
  </DomainObject.Predmet.ProtustrankaFormated>
  <DomainObject.Predmet.ProtustrankaFormatedOIB>
    <izvorni_sadrzaj>  UDRUGA KREATIVNIH GRAĐANA ''PRIRODA'', OIB 31493524840</izvorni_sadrzaj>
    <derivirana_varijabla naziv="DomainObject.Predmet.ProtustrankaFormatedOIB_1">  UDRUGA KREATIVNIH GRAĐANA ''PRIRODA'', OIB 31493524840</derivirana_varijabla>
  </DomainObject.Predmet.ProtustrankaFormatedOIB>
  <DomainObject.Predmet.ProtustrankaFormatedWithAdress>
    <izvorni_sadrzaj> UDRUGA KREATIVNIH GRAĐANA ''PRIRODA'', Benčakov dol 4, 10000 Zagreb</izvorni_sadrzaj>
    <derivirana_varijabla naziv="DomainObject.Predmet.ProtustrankaFormatedWithAdress_1"> UDRUGA KREATIVNIH GRAĐANA ''PRIRODA'', Benčakov dol 4, 10000 Zagreb</derivirana_varijabla>
  </DomainObject.Predmet.ProtustrankaFormatedWithAdress>
  <DomainObject.Predmet.ProtustrankaFormatedWithAdressOIB>
    <izvorni_sadrzaj> UDRUGA KREATIVNIH GRAĐANA ''PRIRODA'', OIB 31493524840, Benčakov dol 4, 10000 Zagreb</izvorni_sadrzaj>
    <derivirana_varijabla naziv="DomainObject.Predmet.ProtustrankaFormatedWithAdressOIB_1"> UDRUGA KREATIVNIH GRAĐANA ''PRIRODA'', OIB 31493524840, Benčakov dol 4, 10000 Zagreb</derivirana_varijabla>
  </DomainObject.Predmet.ProtustrankaFormatedWithAdressOIB>
  <DomainObject.Predmet.ProtustrankaWithAdress>
    <izvorni_sadrzaj>UDRUGA KREATIVNIH GRAĐANA ''PRIRODA'' Benčakov dol 4, 10000 Zagreb</izvorni_sadrzaj>
    <derivirana_varijabla naziv="DomainObject.Predmet.ProtustrankaWithAdress_1">UDRUGA KREATIVNIH GRAĐANA ''PRIRODA'' Benčakov dol 4, 10000 Zagreb</derivirana_varijabla>
  </DomainObject.Predmet.ProtustrankaWithAdress>
  <DomainObject.Predmet.ProtustrankaWithAdressOIB>
    <izvorni_sadrzaj>UDRUGA KREATIVNIH GRAĐANA ''PRIRODA'', OIB 31493524840, Benčakov dol 4, 10000 Zagreb</izvorni_sadrzaj>
    <derivirana_varijabla naziv="DomainObject.Predmet.ProtustrankaWithAdressOIB_1">UDRUGA KREATIVNIH GRAĐANA ''PRIRODA'', OIB 31493524840, Benčakov dol 4, 10000 Zagreb</derivirana_varijabla>
  </DomainObject.Predmet.ProtustrankaWithAdressOIB>
  <DomainObject.Predmet.ProtustrankaNazivFormated>
    <izvorni_sadrzaj>UDRUGA KREATIVNIH GRAĐANA ''PRIRODA''</izvorni_sadrzaj>
    <derivirana_varijabla naziv="DomainObject.Predmet.ProtustrankaNazivFormated_1">UDRUGA KREATIVNIH GRAĐANA ''PRIRODA''</derivirana_varijabla>
  </DomainObject.Predmet.ProtustrankaNazivFormated>
  <DomainObject.Predmet.ProtustrankaNazivFormatedOIB>
    <izvorni_sadrzaj>UDRUGA KREATIVNIH GRAĐANA ''PRIRODA'', OIB 31493524840</izvorni_sadrzaj>
    <derivirana_varijabla naziv="DomainObject.Predmet.ProtustrankaNazivFormatedOIB_1">UDRUGA KREATIVNIH GRAĐANA ''PRIRODA'', OIB 31493524840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KREATIVNIH GRAĐANA ''PRIRODA''</item>
    </izvorni_sadrzaj>
    <derivirana_varijabla naziv="DomainObject.Predmet.ProtuStrankaListFormated_1">
      <item>UDRUGA KREATIVNIH GRAĐANA ''PRIRODA''</item>
    </derivirana_varijabla>
  </DomainObject.Predmet.ProtuStrankaListFormated>
  <DomainObject.Predmet.ProtuStrankaListFormatedOIB>
    <izvorni_sadrzaj>
      <item>UDRUGA KREATIVNIH GRAĐANA ''PRIRODA'', OIB 31493524840</item>
    </izvorni_sadrzaj>
    <derivirana_varijabla naziv="DomainObject.Predmet.ProtuStrankaListFormatedOIB_1">
      <item>UDRUGA KREATIVNIH GRAĐANA ''PRIRODA'', OIB 31493524840</item>
    </derivirana_varijabla>
  </DomainObject.Predmet.ProtuStrankaListFormatedOIB>
  <DomainObject.Predmet.ProtuStrankaListFormatedWithAdress>
    <izvorni_sadrzaj>
      <item>UDRUGA KREATIVNIH GRAĐANA ''PRIRODA'', Benčakov dol 4, 10000 Zagreb</item>
    </izvorni_sadrzaj>
    <derivirana_varijabla naziv="DomainObject.Predmet.ProtuStrankaListFormatedWithAdress_1">
      <item>UDRUGA KREATIVNIH GRAĐANA ''PRIRODA'', Benčakov dol 4, 10000 Zagreb</item>
    </derivirana_varijabla>
  </DomainObject.Predmet.ProtuStrankaListFormatedWithAdress>
  <DomainObject.Predmet.ProtuStrankaListFormatedWithAdressOIB>
    <izvorni_sadrzaj>
      <item>UDRUGA KREATIVNIH GRAĐANA ''PRIRODA'', OIB 31493524840, Benčakov dol 4, 10000 Zagreb</item>
    </izvorni_sadrzaj>
    <derivirana_varijabla naziv="DomainObject.Predmet.ProtuStrankaListFormatedWithAdressOIB_1">
      <item>UDRUGA KREATIVNIH GRAĐANA ''PRIRODA'', OIB 31493524840, Benčakov dol 4, 10000 Zagreb</item>
    </derivirana_varijabla>
  </DomainObject.Predmet.ProtuStrankaListFormatedWithAdressOIB>
  <DomainObject.Predmet.ProtuStrankaListNazivFormated>
    <izvorni_sadrzaj>
      <item>UDRUGA KREATIVNIH GRAĐANA ''PRIRODA''</item>
    </izvorni_sadrzaj>
    <derivirana_varijabla naziv="DomainObject.Predmet.ProtuStrankaListNazivFormated_1">
      <item>UDRUGA KREATIVNIH GRAĐANA ''PRIRODA''</item>
    </derivirana_varijabla>
  </DomainObject.Predmet.ProtuStrankaListNazivFormated>
  <DomainObject.Predmet.ProtuStrankaListNazivFormatedOIB>
    <izvorni_sadrzaj>
      <item>UDRUGA KREATIVNIH GRAĐANA ''PRIRODA'', OIB 31493524840</item>
    </izvorni_sadrzaj>
    <derivirana_varijabla naziv="DomainObject.Predmet.ProtuStrankaListNazivFormatedOIB_1">
      <item>UDRUGA KREATIVNIH GRAĐANA ''PRIRODA'', OIB 31493524840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KREATIVNIH GRAĐANA ''PRIRODA''</izvorni_sadrzaj>
    <derivirana_varijabla naziv="DomainObject.Predmet.ProtustrankaIDrugi_1">UDRUGA KREATIVNIH GRAĐANA ''PRIRODA''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KREATIVNIH GRAĐANA ''PRIRODA'', OIB 31493524840, Benčakov dol 4, 10000 Zagreb</izvorni_sadrzaj>
    <derivirana_varijabla naziv="DomainObject.Predmet.ProtustrankaIDrugiAdressOIB_1">UDRUGA KREATIVNIH GRAĐANA ''PRIRODA'', OIB 31493524840, Benčakov dol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KREATIVNIH GRAĐANA ''PRIRODA''</item>
      <item>FINA Regionalni centar Zagreb</item>
    </izvorni_sadrzaj>
    <derivirana_varijabla naziv="DomainObject.Predmet.SudioniciListNaziv_1">
      <item>UDRUGA KREATIVNIH GRAĐANA ''PRIRODA''</item>
      <item>FINA Regionalni centar Zagreb</item>
    </derivirana_varijabla>
  </DomainObject.Predmet.SudioniciListNaziv>
  <DomainObject.Predmet.SudioniciListAdressOIB>
    <izvorni_sadrzaj>
      <item>UDRUGA KREATIVNIH GRAĐANA ''PRIRODA'', OIB 31493524840, Benčakov dol 4,10000 Zagreb</item>
      <item>FINA Regionalni centar Zagreb, OIB 85821130368, Trg svibanjskih žrtava 1995. br 1,10000 Zagreb</item>
    </izvorni_sadrzaj>
    <derivirana_varijabla naziv="DomainObject.Predmet.SudioniciListAdressOIB_1">
      <item>UDRUGA KREATIVNIH GRAĐANA ''PRIRODA'', OIB 31493524840, Benčakov dol 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31493524840</item>
      <item>, OIB 85821130368</item>
    </izvorni_sadrzaj>
    <derivirana_varijabla naziv="DomainObject.Predmet.SudioniciListNazivOIB_1">
      <item>, OIB 31493524840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2EE49-F202-4B45-B81D-CD62675BC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1962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2016-07-20T08:12:00Z</dcterms:created>
  <dc:creator>wsadmin</dc:creator>
  <cp:lastModifiedBy>Sanda Gučić</cp:lastModifiedBy>
  <cp:lastPrinted>2016-07-20T08:13:00Z</cp:lastPrinted>
  <dcterms:modified xmlns:xsi="http://www.w3.org/2001/XMLSchema-instance" xsi:type="dcterms:W3CDTF">2016-07-20T09:46:00Z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