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8993" w14:paraId="1c28993" w:rsidRDefault="00D5479F" w:rsidP="00D5479F" w:rsidR="00D5479F">
      <w:pPr>
        <w:jc w:val="right"/>
        <w15:collapsed w:val="false"/>
      </w:pPr>
      <w:r>
        <w:t>6 St-</w:t>
      </w:r>
      <w:r w:rsidR="00182507">
        <w:t>227/14-137</w:t>
      </w:r>
    </w:p>
    <w:p w:rsidRDefault="003C094D" w:rsidP="003C094D" w:rsidR="003C094D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094D" w:rsidP="003C094D" w:rsidR="003C094D" w:rsidRPr="00D21A2C"/>
    <w:p w:rsidRDefault="003C094D" w:rsidP="003C094D" w:rsidR="003C094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C094D" w:rsidP="003C094D" w:rsidR="003C094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C094D" w:rsidP="005B1841" w:rsidR="00B57961" w:rsidRPr="005B184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5479F" w:rsidP="00D5479F" w:rsidR="00B57961">
      <w:pPr>
        <w:jc w:val="center"/>
      </w:pPr>
      <w:r>
        <w:t>R</w:t>
      </w:r>
      <w:r w:rsidR="00182507">
        <w:t xml:space="preserve"> </w:t>
      </w:r>
      <w:r>
        <w:t>E</w:t>
      </w:r>
      <w:r w:rsidR="00182507">
        <w:t xml:space="preserve"> </w:t>
      </w:r>
      <w:r>
        <w:t>P</w:t>
      </w:r>
      <w:r w:rsidR="00182507">
        <w:t xml:space="preserve"> </w:t>
      </w:r>
      <w:r>
        <w:t>U</w:t>
      </w:r>
      <w:r w:rsidR="00182507">
        <w:t xml:space="preserve"> </w:t>
      </w:r>
      <w:r>
        <w:t>B</w:t>
      </w:r>
      <w:r w:rsidR="00182507">
        <w:t xml:space="preserve"> </w:t>
      </w:r>
      <w:r>
        <w:t>L</w:t>
      </w:r>
      <w:r w:rsidR="00182507">
        <w:t xml:space="preserve"> </w:t>
      </w:r>
      <w:r>
        <w:t>I</w:t>
      </w:r>
      <w:r w:rsidR="00182507">
        <w:t xml:space="preserve"> </w:t>
      </w:r>
      <w:r>
        <w:t>K</w:t>
      </w:r>
      <w:r w:rsidR="00182507">
        <w:t xml:space="preserve"> </w:t>
      </w:r>
      <w:r>
        <w:t>A</w:t>
      </w:r>
      <w:r w:rsidR="00182507">
        <w:t xml:space="preserve"> </w:t>
      </w:r>
      <w:r>
        <w:t xml:space="preserve"> H</w:t>
      </w:r>
      <w:r w:rsidR="00182507">
        <w:t xml:space="preserve"> </w:t>
      </w:r>
      <w:r>
        <w:t>R</w:t>
      </w:r>
      <w:r w:rsidR="00182507">
        <w:t xml:space="preserve"> </w:t>
      </w:r>
      <w:r>
        <w:t>V</w:t>
      </w:r>
      <w:r w:rsidR="00182507">
        <w:t xml:space="preserve"> </w:t>
      </w:r>
      <w:r>
        <w:t>A</w:t>
      </w:r>
      <w:r w:rsidR="00182507">
        <w:t xml:space="preserve"> </w:t>
      </w:r>
      <w:r>
        <w:t>T</w:t>
      </w:r>
      <w:r w:rsidR="00182507">
        <w:t xml:space="preserve"> </w:t>
      </w:r>
      <w:r>
        <w:t>S</w:t>
      </w:r>
      <w:r w:rsidR="00182507">
        <w:t xml:space="preserve"> </w:t>
      </w:r>
      <w:r>
        <w:t>K</w:t>
      </w:r>
      <w:r w:rsidR="00182507">
        <w:t xml:space="preserve"> </w:t>
      </w:r>
      <w:r>
        <w:t>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C82FAD">
        <w:t>stečajnoj sutkinji</w:t>
      </w:r>
      <w:r>
        <w:t xml:space="preserve"> Nad</w:t>
      </w:r>
      <w:r w:rsidR="00C82FAD">
        <w:t>i</w:t>
      </w:r>
      <w:r>
        <w:t xml:space="preserve"> Roso, u </w:t>
      </w:r>
      <w:r w:rsidR="00C82FAD">
        <w:t xml:space="preserve">stečajnom </w:t>
      </w:r>
      <w:r>
        <w:t xml:space="preserve">predmetu </w:t>
      </w:r>
      <w:r w:rsidR="00C82FAD">
        <w:t xml:space="preserve">dužnika: </w:t>
      </w:r>
      <w:r w:rsidR="00182507">
        <w:rPr>
          <w:b/>
        </w:rPr>
        <w:t>Poliklinika SJEVER d.o.o., J. J. Strosmayera 163, "u stečaju" Osijek, MBS: 030093206, OIB:69610033893</w:t>
      </w:r>
      <w:r>
        <w:t xml:space="preserve">, dana  </w:t>
      </w:r>
      <w:r w:rsidR="00182507">
        <w:t>10. siječnja 2018. g.,</w:t>
      </w: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B57961" w:rsidR="00B57961"/>
    <w:p w:rsidRDefault="00F425DF" w:rsidP="00F425DF" w:rsidR="005A270B">
      <w:pPr>
        <w:pStyle w:val="Tijeloteksta"/>
        <w:ind w:firstLine="708"/>
      </w:pPr>
      <w:r>
        <w:t>I</w:t>
      </w:r>
      <w:r w:rsidR="00182507">
        <w:t>.</w:t>
      </w:r>
      <w:r>
        <w:t xml:space="preserve"> </w:t>
      </w:r>
      <w:r w:rsidR="00B57961">
        <w:t xml:space="preserve">Iz kupovnine dobivene prodajom nekretnine stečajnog dužnika </w:t>
      </w:r>
      <w:r w:rsidR="005A270B">
        <w:t xml:space="preserve">i to: </w:t>
      </w:r>
      <w:r w:rsidR="00182507">
        <w:t xml:space="preserve">upisane u zemljišnoknjižni odjel Osijek zk. ul. br.  17655 kč. br. 785/1 k.o. Osijek poslovna zgrada i dvorište J. J. Strossmayera 163 Osijek, ukupne površine 1515 m2 </w:t>
      </w:r>
      <w:r w:rsidR="00555597">
        <w:t xml:space="preserve">na </w:t>
      </w:r>
      <w:r w:rsidR="00F02F2A">
        <w:t xml:space="preserve">kojoj nekretnini je upisano  založno pravo </w:t>
      </w:r>
      <w:r w:rsidR="00C82FAD">
        <w:t xml:space="preserve">za korist razlučnog vjerovnika </w:t>
      </w:r>
      <w:r>
        <w:t xml:space="preserve">H-Abduco d.o.o. Zagreb, čija je prodaja određena zaključkom o prodaji </w:t>
      </w:r>
      <w:r w:rsidR="00182507">
        <w:t xml:space="preserve">6 </w:t>
      </w:r>
      <w:r>
        <w:t>St-</w:t>
      </w:r>
      <w:r w:rsidR="00182507">
        <w:t>227/14 od 11. rujna 2017. g.</w:t>
      </w:r>
      <w:r>
        <w:t xml:space="preserve"> u iznosu od </w:t>
      </w:r>
      <w:r w:rsidR="00182507">
        <w:t>3.510.000,00</w:t>
      </w:r>
      <w:r>
        <w:t xml:space="preserve"> kn  </w:t>
      </w:r>
      <w:r w:rsidR="005A270B">
        <w:t xml:space="preserve">namiruju se: </w:t>
      </w:r>
    </w:p>
    <w:p w:rsidRDefault="005A270B" w:rsidP="005A270B" w:rsidR="005A270B">
      <w:pPr>
        <w:jc w:val="both"/>
      </w:pPr>
    </w:p>
    <w:p w:rsidRDefault="00312E10" w:rsidP="00312E10" w:rsidR="00312E10">
      <w:pPr>
        <w:pStyle w:val="Odlomakpopisa"/>
        <w:widowControl w:val="false"/>
        <w:numPr>
          <w:ilvl w:val="0"/>
          <w:numId w:val="2"/>
        </w:numPr>
        <w:suppressAutoHyphens/>
        <w:autoSpaceDN w:val="false"/>
        <w:jc w:val="both"/>
        <w:textAlignment w:val="baseline"/>
      </w:pPr>
      <w:r>
        <w:t xml:space="preserve">troškovi utvrđenja tražbine sukladno čl. 170 st. 1 SZ (5%) u iznosu od </w:t>
      </w:r>
      <w:r w:rsidR="00182507">
        <w:t>175.500,00</w:t>
      </w:r>
      <w:r>
        <w:t xml:space="preserve"> kn te </w:t>
      </w:r>
      <w:r w:rsidR="005A270B">
        <w:t xml:space="preserve">troškovi </w:t>
      </w:r>
      <w:r w:rsidR="00555597">
        <w:t>unovčenja sukladno</w:t>
      </w:r>
      <w:r w:rsidR="005A270B">
        <w:t xml:space="preserve"> čl. 170. st.</w:t>
      </w:r>
      <w:r w:rsidR="00555597">
        <w:t>2</w:t>
      </w:r>
      <w:r w:rsidR="005A270B">
        <w:t xml:space="preserve">. SZ  u iznosu od </w:t>
      </w:r>
      <w:r w:rsidR="00182507">
        <w:t>309.110,52</w:t>
      </w:r>
      <w:r w:rsidR="006E5710">
        <w:t xml:space="preserve"> kn </w:t>
      </w:r>
      <w:r w:rsidR="00555597">
        <w:t xml:space="preserve">a koji iznos čini </w:t>
      </w:r>
      <w:r w:rsidR="00654005">
        <w:t xml:space="preserve">nagrada stečajnom upravitelju u neto iznosu od </w:t>
      </w:r>
      <w:r w:rsidR="00182507">
        <w:t>275.700,00</w:t>
      </w:r>
      <w:r w:rsidR="00654005">
        <w:t xml:space="preserve"> kn</w:t>
      </w:r>
      <w:r w:rsidR="00182507">
        <w:t xml:space="preserve"> bruto</w:t>
      </w:r>
      <w:r w:rsidR="00654005">
        <w:t xml:space="preserve"> </w:t>
      </w:r>
      <w:r w:rsidR="00182507">
        <w:t xml:space="preserve">i komunalna naknada (39 mjeseci x 856,68 kn) u iznosu od 33.410,52 kn. Ukupni troškovi unovčenja iznose </w:t>
      </w:r>
      <w:r w:rsidR="00182507" w:rsidRPr="00182507">
        <w:rPr>
          <w:b/>
        </w:rPr>
        <w:t>484.610,52 kn</w:t>
      </w:r>
      <w:r w:rsidR="00182507">
        <w:t xml:space="preserve"> </w:t>
      </w:r>
      <w:r w:rsidR="00654005">
        <w:t>koji iznos će se</w:t>
      </w:r>
      <w:r w:rsidR="00182507">
        <w:t xml:space="preserve"> prenijeti na žiro račun stečajnog dužnika IBAN HR1123400091190022415 otvoren kod PBZ Zagreb d.d., po pravomoćnosti Rješenja.</w:t>
      </w:r>
    </w:p>
    <w:p w:rsidRDefault="001E15EB" w:rsidP="00932CFA" w:rsidR="00171F06" w:rsidRPr="00654005">
      <w:pPr>
        <w:pStyle w:val="Odlomakpopisa"/>
        <w:numPr>
          <w:ilvl w:val="0"/>
          <w:numId w:val="2"/>
        </w:numPr>
        <w:jc w:val="both"/>
        <w:rPr>
          <w:color w:val="1F497D"/>
        </w:rPr>
      </w:pPr>
      <w:r>
        <w:t xml:space="preserve"> </w:t>
      </w:r>
      <w:r w:rsidR="00654005">
        <w:rPr>
          <w:color w:val="000000"/>
          <w:lang w:eastAsia="en-US"/>
        </w:rPr>
        <w:t xml:space="preserve">Razlučni vjerovnik H - ABDUCO d.o.o. Zagreb namiruje se u preostalom iznosu od </w:t>
      </w:r>
      <w:r w:rsidR="00182507" w:rsidRPr="00B06F0B">
        <w:rPr>
          <w:b/>
          <w:color w:val="000000"/>
          <w:lang w:eastAsia="en-US"/>
        </w:rPr>
        <w:t>3.025.389,48</w:t>
      </w:r>
      <w:r w:rsidR="00654005" w:rsidRPr="00B06F0B">
        <w:rPr>
          <w:b/>
          <w:color w:val="000000"/>
          <w:lang w:eastAsia="en-US"/>
        </w:rPr>
        <w:t xml:space="preserve"> kn</w:t>
      </w:r>
      <w:r w:rsidR="00654005">
        <w:rPr>
          <w:color w:val="000000"/>
          <w:lang w:eastAsia="en-US"/>
        </w:rPr>
        <w:t xml:space="preserve"> uplatom na žiro račun H-Abduco d.o.o. Zagreb broj </w:t>
      </w:r>
      <w:r w:rsidR="00182507">
        <w:t>IBAN HR9124020061100831893 MODEL HR 05 poziv na broj 107610515-510155852</w:t>
      </w:r>
      <w:r w:rsidR="00654005">
        <w:rPr>
          <w:color w:val="000000"/>
          <w:lang w:eastAsia="en-US"/>
        </w:rPr>
        <w:t xml:space="preserve">, po pravomoćnosti ovoga rješenja.  </w:t>
      </w:r>
    </w:p>
    <w:p w:rsidRDefault="00171F06" w:rsidP="003C094D" w:rsidR="00171F06"/>
    <w:p w:rsidRDefault="004F003C" w:rsidP="008F2DEB" w:rsidR="004F003C">
      <w:pPr>
        <w:ind w:firstLine="708"/>
        <w:jc w:val="both"/>
      </w:pPr>
    </w:p>
    <w:p w:rsidRDefault="00654005" w:rsidP="00654005" w:rsidR="005A270B" w:rsidRPr="00654005">
      <w:pPr>
        <w:pStyle w:val="Bezproreda"/>
        <w:ind w:firstLine="708"/>
        <w:jc w:val="both"/>
      </w:pPr>
      <w:r>
        <w:t>II</w:t>
      </w:r>
      <w:r w:rsidR="00182507">
        <w:t>.</w:t>
      </w:r>
      <w:r>
        <w:t xml:space="preserve">   </w:t>
      </w:r>
      <w:r w:rsidR="005A270B">
        <w:t>Računovodstvo Trgovačkog suda u Osijeku izvršiti će prijenos navedenih sredstava s kartice predmeta i to</w:t>
      </w:r>
      <w:r w:rsidR="003C4055">
        <w:t xml:space="preserve"> iznosa od </w:t>
      </w:r>
      <w:r w:rsidR="00B06F0B" w:rsidRPr="00182507">
        <w:rPr>
          <w:b/>
        </w:rPr>
        <w:t>484.610,52 kn</w:t>
      </w:r>
      <w:r w:rsidR="00B06F0B">
        <w:t xml:space="preserve"> </w:t>
      </w:r>
      <w:r w:rsidR="003C4055">
        <w:t xml:space="preserve">na žiro račun stečajnog dužnika broj </w:t>
      </w:r>
      <w:r w:rsidR="00003498">
        <w:t xml:space="preserve">IBAN HR1123400091190022415 </w:t>
      </w:r>
      <w:r>
        <w:t>kod</w:t>
      </w:r>
      <w:r w:rsidR="00312E10" w:rsidRPr="00E63397">
        <w:t xml:space="preserve">  P</w:t>
      </w:r>
      <w:r w:rsidR="00312E10">
        <w:t xml:space="preserve">BZ d.d. </w:t>
      </w:r>
      <w:r w:rsidR="00312E10" w:rsidRPr="00E63397">
        <w:t xml:space="preserve"> Zagreb</w:t>
      </w:r>
      <w:r w:rsidR="00312E10">
        <w:t xml:space="preserve"> </w:t>
      </w:r>
      <w:r w:rsidR="003C4055">
        <w:t xml:space="preserve"> te iznos od </w:t>
      </w:r>
      <w:r w:rsidR="00003498" w:rsidRPr="00B06F0B">
        <w:rPr>
          <w:b/>
          <w:color w:val="000000"/>
          <w:lang w:eastAsia="en-US"/>
        </w:rPr>
        <w:t>3.025.389,48 kn</w:t>
      </w:r>
      <w:r w:rsidR="00003498">
        <w:rPr>
          <w:color w:val="000000"/>
          <w:lang w:eastAsia="en-US"/>
        </w:rPr>
        <w:t xml:space="preserve"> </w:t>
      </w:r>
      <w:r w:rsidR="003C4055">
        <w:t xml:space="preserve">na žiro račun razlučnog vjerovnika </w:t>
      </w:r>
      <w:r w:rsidR="00312E10">
        <w:t>H-Abduco d.o.o. Zagreb</w:t>
      </w:r>
      <w:r w:rsidR="003C4055">
        <w:t xml:space="preserve"> broj </w:t>
      </w:r>
      <w:r w:rsidR="00003498">
        <w:t>IBAN HR9124020061100831893 MODEL HR 05 poziv na broj 107610515-510155852</w:t>
      </w:r>
      <w:r w:rsidR="00866574">
        <w:t>,</w:t>
      </w:r>
      <w:r w:rsidR="006E5710">
        <w:t xml:space="preserve"> </w:t>
      </w:r>
      <w:r w:rsidR="006E5710" w:rsidRPr="00866574">
        <w:rPr>
          <w:b/>
        </w:rPr>
        <w:t>po pravomoćnosti ovog rješenja.</w:t>
      </w:r>
    </w:p>
    <w:p w:rsidRDefault="003C4055" w:rsidP="001E15EB" w:rsidR="003C4055">
      <w:pPr>
        <w:jc w:val="both"/>
      </w:pPr>
    </w:p>
    <w:p w:rsidRDefault="00003498" w:rsidP="001E15EB" w:rsidR="00003498">
      <w:pPr>
        <w:jc w:val="both"/>
      </w:pPr>
    </w:p>
    <w:p w:rsidRDefault="00003498" w:rsidP="001E15EB" w:rsidR="00003498">
      <w:pPr>
        <w:jc w:val="both"/>
      </w:pPr>
    </w:p>
    <w:p w:rsidRDefault="00003498" w:rsidP="001E15EB" w:rsidR="00003498">
      <w:pPr>
        <w:jc w:val="both"/>
      </w:pPr>
    </w:p>
    <w:p w:rsidRDefault="00003498" w:rsidP="00003498" w:rsidR="00003498">
      <w:pPr>
        <w:jc w:val="right"/>
      </w:pPr>
      <w:r>
        <w:lastRenderedPageBreak/>
        <w:t>6 St-227/14-137</w:t>
      </w:r>
    </w:p>
    <w:p w:rsidRDefault="00003498" w:rsidP="001E15EB" w:rsidR="00003498">
      <w:pPr>
        <w:jc w:val="both"/>
      </w:pPr>
    </w:p>
    <w:p w:rsidRDefault="00003498" w:rsidP="001E15EB" w:rsidR="00003498">
      <w:pPr>
        <w:jc w:val="both"/>
      </w:pPr>
    </w:p>
    <w:p w:rsidRDefault="00003498" w:rsidP="001E15EB" w:rsidR="00003498">
      <w:pPr>
        <w:jc w:val="both"/>
      </w:pPr>
    </w:p>
    <w:p w:rsidRDefault="005A270B" w:rsidP="00654005" w:rsidR="005A270B">
      <w:pPr>
        <w:jc w:val="center"/>
      </w:pPr>
      <w:r>
        <w:t>Obrazloženje</w:t>
      </w:r>
    </w:p>
    <w:p w:rsidRDefault="008920B6" w:rsidP="00FF4BF2" w:rsidR="008920B6">
      <w:pPr>
        <w:jc w:val="both"/>
      </w:pPr>
    </w:p>
    <w:p w:rsidRDefault="005A270B" w:rsidP="005A270B" w:rsidR="005A270B">
      <w:pPr>
        <w:ind w:firstLine="708"/>
        <w:jc w:val="both"/>
      </w:pPr>
    </w:p>
    <w:p w:rsidRDefault="005A270B" w:rsidP="003C4055" w:rsidR="005A270B">
      <w:pPr>
        <w:ind w:firstLine="708"/>
        <w:jc w:val="both"/>
      </w:pPr>
      <w:r>
        <w:t>Stečajn</w:t>
      </w:r>
      <w:r w:rsidR="001E15EB">
        <w:t>i</w:t>
      </w:r>
      <w:r>
        <w:t xml:space="preserve"> upravitelj u stečajnom predmetu </w:t>
      </w:r>
      <w:r w:rsidR="00182507">
        <w:rPr>
          <w:b/>
        </w:rPr>
        <w:t xml:space="preserve">Poliklinika SJEVER d.o.o., J. J. Strosmayera 163, "u stečaju" Osijek, MBS: 030093206, OIB:69610033893 </w:t>
      </w:r>
      <w:r>
        <w:t>objavi</w:t>
      </w:r>
      <w:r w:rsidR="001E15EB">
        <w:t>o</w:t>
      </w:r>
      <w:r>
        <w:t xml:space="preserve"> je diobu kupovnine za proda</w:t>
      </w:r>
      <w:r w:rsidR="00866574">
        <w:t>n</w:t>
      </w:r>
      <w:r w:rsidR="003C4055">
        <w:t>u</w:t>
      </w:r>
      <w:r>
        <w:t xml:space="preserve"> nekretnin</w:t>
      </w:r>
      <w:r w:rsidR="003C4055">
        <w:t>u</w:t>
      </w:r>
      <w:r>
        <w:t xml:space="preserve"> stečajnog dužnika</w:t>
      </w:r>
      <w:r w:rsidR="00866574">
        <w:t xml:space="preserve"> </w:t>
      </w:r>
      <w:r w:rsidR="003C4055">
        <w:t xml:space="preserve">upisane u </w:t>
      </w:r>
      <w:r w:rsidR="00003498">
        <w:t xml:space="preserve">zemljišnoknjižni odjel Osijek zk. ul. br.  17655 kč. br. 785/1 k.o. Osijek poslovna zgrada i dvorište J. J. Strossmayera 163 Osijek, ukupne površine 1515 m2 </w:t>
      </w:r>
      <w:r w:rsidR="00312E10">
        <w:t xml:space="preserve">na kojoj nekretnini je upisano  založno pravo za korist razlučnog vjerovnika </w:t>
      </w:r>
      <w:r w:rsidR="00F425DF">
        <w:t xml:space="preserve">H-Abduco d.o.o. Zagreb,  </w:t>
      </w:r>
      <w:r w:rsidR="003C4055">
        <w:t xml:space="preserve">te je ista prodana na javnoj dražbi pred Trgovačkim sudom u Osijeku za iznos od </w:t>
      </w:r>
      <w:r w:rsidR="00F425DF">
        <w:t>1</w:t>
      </w:r>
      <w:r w:rsidR="00003498">
        <w:t>3.510.000,00</w:t>
      </w:r>
      <w:r w:rsidR="00F425DF">
        <w:t xml:space="preserve"> </w:t>
      </w:r>
      <w:r w:rsidR="003C4055">
        <w:t>kn.</w:t>
      </w:r>
    </w:p>
    <w:p w:rsidRDefault="00312E10" w:rsidP="005A270B" w:rsidR="006E5710">
      <w:pPr>
        <w:ind w:firstLine="708"/>
        <w:jc w:val="both"/>
      </w:pPr>
      <w:r>
        <w:t xml:space="preserve"> </w:t>
      </w:r>
    </w:p>
    <w:p w:rsidRDefault="006E5710" w:rsidP="00387086" w:rsidR="005A270B">
      <w:pPr>
        <w:ind w:firstLine="708"/>
        <w:jc w:val="both"/>
      </w:pPr>
      <w:r>
        <w:t xml:space="preserve">Nakon održanog ročišta dana </w:t>
      </w:r>
      <w:r w:rsidR="00003498">
        <w:t>10. siječnja 2018. g.</w:t>
      </w:r>
      <w:r>
        <w:t xml:space="preserve"> za diobu kupovnine stekli su se uvjeti</w:t>
      </w:r>
      <w:r w:rsidR="005A270B">
        <w:t xml:space="preserve"> za namirenje u izreci navedenog razlučnog vjerovnika </w:t>
      </w:r>
      <w:r w:rsidR="00312E10">
        <w:t>H-Abduco d.o.o. Zagreb</w:t>
      </w:r>
      <w:r w:rsidR="00A263BB">
        <w:t xml:space="preserve"> u izreci navedenih nekretnina</w:t>
      </w:r>
      <w:r>
        <w:t xml:space="preserve"> </w:t>
      </w:r>
      <w:r w:rsidR="003C4055">
        <w:t>u na</w:t>
      </w:r>
      <w:r w:rsidR="00003498">
        <w:t xml:space="preserve">zočnosti stečajnog upravitelja </w:t>
      </w:r>
      <w:r w:rsidR="00312E10">
        <w:t>te punomoćnika razlučnog vjerovnika</w:t>
      </w:r>
      <w:r w:rsidR="00003498">
        <w:t xml:space="preserve"> - odvjetnika</w:t>
      </w:r>
      <w:r w:rsidR="005A270B">
        <w:t>, koji su se s diobom kupovnine suglasili,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BA4469" w:rsidP="00B57961" w:rsidR="00BA4469"/>
    <w:p w:rsidRDefault="00752878" w:rsidP="00752878" w:rsidR="00B57961">
      <w:pPr>
        <w:jc w:val="center"/>
      </w:pPr>
      <w:r>
        <w:t xml:space="preserve">U Osijeku </w:t>
      </w:r>
      <w:r w:rsidR="00003498">
        <w:t>10. siječnja 2017. g.</w:t>
      </w:r>
    </w:p>
    <w:p w:rsidRDefault="00B57961" w:rsidP="00B57961" w:rsidR="00B57961"/>
    <w:p w:rsidRDefault="00BA4469" w:rsidP="00B57961" w:rsidR="00BA4469"/>
    <w:p w:rsidRDefault="00B57961" w:rsidP="00B57961" w:rsidR="00B57961">
      <w:r>
        <w:t>Zapisničar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2F474D">
        <w:tab/>
      </w:r>
      <w:r w:rsidR="00A30E36">
        <w:t>STEČAJNA SUTKINJA</w:t>
      </w:r>
    </w:p>
    <w:p w:rsidRDefault="00B57961" w:rsidP="00B57961" w:rsidR="00B57961">
      <w:r>
        <w:t>Danijela Sekulić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  <w:t xml:space="preserve">                  </w:t>
      </w:r>
      <w:r w:rsidR="002F474D">
        <w:t xml:space="preserve">    Nada Roso</w:t>
      </w:r>
    </w:p>
    <w:p w:rsidRDefault="00BA4469" w:rsidP="00B57961" w:rsidR="00BA4469"/>
    <w:p w:rsidRDefault="00B57961" w:rsidP="002F474D" w:rsidR="00B57961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1E15EB" w:rsidP="00B57961" w:rsidR="001E15EB"/>
    <w:p w:rsidRDefault="00B57961" w:rsidP="00B57961" w:rsidR="00B57961">
      <w:r>
        <w:t>DNA</w:t>
      </w:r>
    </w:p>
    <w:p w:rsidRDefault="003C4055" w:rsidP="00F43DEF" w:rsid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r w:rsidR="005B1841" w:rsidRPr="005B1841">
        <w:rPr>
          <w:sz w:val="22"/>
          <w:szCs w:val="22"/>
        </w:rPr>
        <w:t>ogl. pl.</w:t>
      </w:r>
    </w:p>
    <w:p w:rsidRDefault="005B1841" w:rsidP="00003498" w:rsidR="005B1841" w:rsidRPr="00003498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003498">
        <w:rPr>
          <w:sz w:val="22"/>
          <w:szCs w:val="22"/>
        </w:rPr>
        <w:t xml:space="preserve">računovodstvo TS Osijek - </w:t>
      </w:r>
      <w:r w:rsidRPr="00003498">
        <w:rPr>
          <w:b/>
          <w:sz w:val="22"/>
          <w:szCs w:val="22"/>
        </w:rPr>
        <w:t>nakon pravomoćnosti</w:t>
      </w:r>
    </w:p>
    <w:p w:rsidRDefault="005B1841" w:rsidP="00354434" w:rsidR="00354434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>K-</w:t>
      </w:r>
      <w:r w:rsidR="00003498">
        <w:rPr>
          <w:sz w:val="22"/>
          <w:szCs w:val="22"/>
        </w:rPr>
        <w:t>30.1.</w:t>
      </w:r>
    </w:p>
    <w:p w:rsidRDefault="00DB052E" w:rsidR="00DB052E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003498" w:rsidR="00003498">
      <w:pPr>
        <w:rPr>
          <w:sz w:val="22"/>
          <w:szCs w:val="22"/>
        </w:rPr>
      </w:pPr>
    </w:p>
    <w:p w:rsidRDefault="00003498" w:rsidR="00003498">
      <w:pPr>
        <w:rPr>
          <w:sz w:val="22"/>
          <w:szCs w:val="22"/>
        </w:rPr>
      </w:pPr>
    </w:p>
    <w:p w:rsidRDefault="00003498" w:rsidR="00003498">
      <w:pPr>
        <w:rPr>
          <w:sz w:val="22"/>
          <w:szCs w:val="22"/>
        </w:rPr>
      </w:pPr>
    </w:p>
    <w:p w:rsidRDefault="00003498" w:rsidR="00003498">
      <w:pPr>
        <w:rPr>
          <w:sz w:val="22"/>
          <w:szCs w:val="22"/>
        </w:rPr>
      </w:pPr>
    </w:p>
    <w:p w:rsidRDefault="00003498" w:rsidR="00003498">
      <w:pPr>
        <w:rPr>
          <w:sz w:val="22"/>
          <w:szCs w:val="22"/>
        </w:rPr>
      </w:pPr>
    </w:p>
    <w:p w:rsidRDefault="00003498" w:rsidR="00003498">
      <w:pPr>
        <w:rPr>
          <w:sz w:val="22"/>
          <w:szCs w:val="22"/>
        </w:rPr>
      </w:pPr>
    </w:p>
    <w:p w:rsidRDefault="00003498" w:rsidR="00003498">
      <w:pPr>
        <w:rPr>
          <w:sz w:val="22"/>
          <w:szCs w:val="22"/>
        </w:rPr>
      </w:pPr>
    </w:p>
    <w:p w:rsidRDefault="00003498" w:rsidR="00003498">
      <w:pPr>
        <w:rPr>
          <w:sz w:val="22"/>
          <w:szCs w:val="22"/>
        </w:rPr>
      </w:pPr>
    </w:p>
    <w:p w:rsidRDefault="00003498" w:rsidR="00003498">
      <w:pPr>
        <w:rPr>
          <w:sz w:val="22"/>
          <w:szCs w:val="22"/>
        </w:rPr>
      </w:pPr>
    </w:p>
    <w:p w:rsidRDefault="00003498" w:rsidR="00003498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 w:rsidRPr="005B1841">
      <w:pPr>
        <w:rPr>
          <w:sz w:val="22"/>
          <w:szCs w:val="22"/>
        </w:rPr>
      </w:pPr>
      <w:bookmarkStart w:name="_GoBack" w:id="0"/>
      <w:bookmarkEnd w:id="0"/>
    </w:p>
    <w:sectPr w:rsidR="003C4055" w:rsidRPr="005B184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15BA" w:rsidP="00752878" w:rsidR="005815BA">
      <w:r>
        <w:separator/>
      </w:r>
    </w:p>
  </w:endnote>
  <w:endnote w:id="0" w:type="continuationSeparator">
    <w:p w:rsidRDefault="005815BA" w:rsidP="00752878" w:rsidR="00581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15BA" w:rsidP="00752878" w:rsidR="005815BA">
      <w:r>
        <w:separator/>
      </w:r>
    </w:p>
  </w:footnote>
  <w:footnote w:id="0" w:type="continuationSeparator">
    <w:p w:rsidRDefault="005815BA" w:rsidP="00752878" w:rsidR="005815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793B">
          <w:rPr>
            <w:noProof/>
          </w:rPr>
          <w:t>3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10C98"/>
    <w:multiLevelType w:val="hybridMultilevel"/>
    <w:tmpl w:val="E776172C"/>
    <w:lvl w:tplc="224C2648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712403"/>
    <w:multiLevelType w:val="hybridMultilevel"/>
    <w:tmpl w:val="9CC6E356"/>
    <w:lvl w:tplc="393AC51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5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426F615D"/>
    <w:multiLevelType w:val="hybridMultilevel"/>
    <w:tmpl w:val="7EA2785C"/>
    <w:lvl w:tplc="4ED0DC50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C63452D"/>
    <w:multiLevelType w:val="hybridMultilevel"/>
    <w:tmpl w:val="F7004566"/>
    <w:lvl w:tplc="D46E103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D2E4A80"/>
    <w:multiLevelType w:val="hybridMultilevel"/>
    <w:tmpl w:val="28BCFC62"/>
    <w:lvl w:tplc="2482F994" w:ilvl="0">
      <w:start w:val="2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26E3197"/>
    <w:multiLevelType w:val="hybridMultilevel"/>
    <w:tmpl w:val="7EC033DC"/>
    <w:lvl w:tplc="F796E8B2" w:ilvl="0">
      <w:start w:val="2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6"/>
  </w:num>
  <w:num w:numId="8">
    <w:abstractNumId w:val="0"/>
  </w:num>
  <w:num w:numId="9">
    <w:abstractNumId w:val="2"/>
  </w:num>
  <w:num w:numId="10">
    <w:abstractNumId w:val="9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03498"/>
    <w:rsid w:val="000B127F"/>
    <w:rsid w:val="000B2061"/>
    <w:rsid w:val="000D1943"/>
    <w:rsid w:val="00104DD5"/>
    <w:rsid w:val="00132964"/>
    <w:rsid w:val="0016585B"/>
    <w:rsid w:val="00171F06"/>
    <w:rsid w:val="00182507"/>
    <w:rsid w:val="00193CDF"/>
    <w:rsid w:val="001E15EB"/>
    <w:rsid w:val="00231ADE"/>
    <w:rsid w:val="00286473"/>
    <w:rsid w:val="0029617D"/>
    <w:rsid w:val="002E476F"/>
    <w:rsid w:val="002F474D"/>
    <w:rsid w:val="002F666E"/>
    <w:rsid w:val="00312E10"/>
    <w:rsid w:val="00342CA8"/>
    <w:rsid w:val="00354434"/>
    <w:rsid w:val="00354FE8"/>
    <w:rsid w:val="00384B1D"/>
    <w:rsid w:val="00387086"/>
    <w:rsid w:val="003A398E"/>
    <w:rsid w:val="003C094D"/>
    <w:rsid w:val="003C4055"/>
    <w:rsid w:val="004178DC"/>
    <w:rsid w:val="00433CB7"/>
    <w:rsid w:val="004571B5"/>
    <w:rsid w:val="004932E0"/>
    <w:rsid w:val="004D33F6"/>
    <w:rsid w:val="004F003C"/>
    <w:rsid w:val="00533068"/>
    <w:rsid w:val="00555597"/>
    <w:rsid w:val="0055774B"/>
    <w:rsid w:val="00573E91"/>
    <w:rsid w:val="005815BA"/>
    <w:rsid w:val="005A270B"/>
    <w:rsid w:val="005B1841"/>
    <w:rsid w:val="00644869"/>
    <w:rsid w:val="00650C92"/>
    <w:rsid w:val="00654005"/>
    <w:rsid w:val="006E5710"/>
    <w:rsid w:val="0072294E"/>
    <w:rsid w:val="00742BAB"/>
    <w:rsid w:val="00752878"/>
    <w:rsid w:val="00756BEB"/>
    <w:rsid w:val="00756F2C"/>
    <w:rsid w:val="007635CF"/>
    <w:rsid w:val="007F50F9"/>
    <w:rsid w:val="007F60F2"/>
    <w:rsid w:val="00820A2C"/>
    <w:rsid w:val="008214D8"/>
    <w:rsid w:val="0085793B"/>
    <w:rsid w:val="00866574"/>
    <w:rsid w:val="0086789B"/>
    <w:rsid w:val="008920B6"/>
    <w:rsid w:val="00892557"/>
    <w:rsid w:val="00894B56"/>
    <w:rsid w:val="008A371A"/>
    <w:rsid w:val="008C5AD0"/>
    <w:rsid w:val="008E3750"/>
    <w:rsid w:val="008F2DEB"/>
    <w:rsid w:val="00924F04"/>
    <w:rsid w:val="00932CFA"/>
    <w:rsid w:val="00932F06"/>
    <w:rsid w:val="0093692A"/>
    <w:rsid w:val="00944B83"/>
    <w:rsid w:val="00956E13"/>
    <w:rsid w:val="00A263BB"/>
    <w:rsid w:val="00A30E36"/>
    <w:rsid w:val="00A40595"/>
    <w:rsid w:val="00A55238"/>
    <w:rsid w:val="00A57BF1"/>
    <w:rsid w:val="00A766E0"/>
    <w:rsid w:val="00AF50EB"/>
    <w:rsid w:val="00B06F0B"/>
    <w:rsid w:val="00B57961"/>
    <w:rsid w:val="00B70336"/>
    <w:rsid w:val="00BA4469"/>
    <w:rsid w:val="00BC089F"/>
    <w:rsid w:val="00BC4D67"/>
    <w:rsid w:val="00C06C57"/>
    <w:rsid w:val="00C82FAD"/>
    <w:rsid w:val="00C910E8"/>
    <w:rsid w:val="00CA38CE"/>
    <w:rsid w:val="00CD2B03"/>
    <w:rsid w:val="00CD630D"/>
    <w:rsid w:val="00CE32DE"/>
    <w:rsid w:val="00CF78A7"/>
    <w:rsid w:val="00D02CEF"/>
    <w:rsid w:val="00D53248"/>
    <w:rsid w:val="00D5479F"/>
    <w:rsid w:val="00D9097D"/>
    <w:rsid w:val="00D92E59"/>
    <w:rsid w:val="00DB052E"/>
    <w:rsid w:val="00DC1E42"/>
    <w:rsid w:val="00DE3C0B"/>
    <w:rsid w:val="00E2127A"/>
    <w:rsid w:val="00EA7C26"/>
    <w:rsid w:val="00ED0369"/>
    <w:rsid w:val="00EE4459"/>
    <w:rsid w:val="00F02F2A"/>
    <w:rsid w:val="00F1297B"/>
    <w:rsid w:val="00F168F0"/>
    <w:rsid w:val="00F234F0"/>
    <w:rsid w:val="00F30DDE"/>
    <w:rsid w:val="00F425DF"/>
    <w:rsid w:val="00F43DEF"/>
    <w:rsid w:val="00F532F9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cs="Tahoma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F425D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F425DF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54005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79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79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9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9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9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ascii="Tahoma" w:cs="Tahoma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F425D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F425DF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54005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79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79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9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9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9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090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7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St-227/2014</izvorni_sadrzaj>
    <derivirana_varijabla naziv="DomainObject.Predmet.OznakaBroj_1">St-227/2014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Poliklinika SJEVER d.o.o. za opću kirurgiju, radiologiju, pedijatriju, ginekologiju i opstetriciju, internu medicinu, anestezio</izvorni_sadrzaj>
    <derivirana_varijabla naziv="DomainObject.Predmet.StrankaFormated_1">  Poliklinika SJEVER d.o.o. za opću kirurgiju, radiologiju, pedijatriju, ginekologiju i opstetriciju, internu medicinu, anestezio</derivirana_varijabla>
  </DomainObject.Predmet.StrankaFormated>
  <DomainObject.Predmet.StrankaFormatedOIB>
    <izvorni_sadrzaj>  Poliklinika SJEVER d.o.o. za opću kirurgiju, radiologiju, pedijatriju, ginekologiju i opstetriciju, internu medicinu, anestezio, OIB 69610033893</izvorni_sadrzaj>
    <derivirana_varijabla naziv="DomainObject.Predmet.StrankaFormatedOIB_1">  Poliklinika SJEVER d.o.o. za opću kirurgiju, radiologiju, pedijatriju, ginekologiju i opstetriciju, internu medicinu, anestezio, OIB 69610033893</derivirana_varijabla>
  </DomainObject.Predmet.StrankaFormatedOIB>
  <DomainObject.Predmet.StrankaFormatedWithAdress>
    <izvorni_sadrzaj> Poliklinika SJEVER d.o.o. za opću kirurgiju, radiologiju, pedijatriju, ginekologiju i opstetriciju, internu medicinu, anestezio, J.J. Strossmayera 163, 31000 Osijek</izvorni_sadrzaj>
    <derivirana_varijabla naziv="DomainObject.Predmet.StrankaFormatedWithAdress_1"> Poliklinika SJEVER d.o.o. za opću kirurgiju, radiologiju, pedijatriju, ginekologiju i opstetriciju, internu medicinu, anestezio, J.J. Strossmayera 163, 31000 Osijek</derivirana_varijabla>
  </DomainObject.Predmet.StrankaFormatedWithAdress>
  <DomainObject.Predmet.StrankaFormatedWithAdressOIB>
    <izvorni_sadrzaj> Poliklinika SJEVER d.o.o. za opću kirurgiju, radiologiju, pedijatriju, ginekologiju i opstetriciju, internu medicinu, anestezio, OIB 69610033893, J.J. Strossmayera 163, 31000 Osijek</izvorni_sadrzaj>
    <derivirana_varijabla naziv="DomainObject.Predmet.StrankaFormatedWithAdressOIB_1"> Poliklinika SJEVER d.o.o. za opću kirurgiju, radiologiju, pedijatriju, ginekologiju i opstetriciju, internu medicinu, anestezio, OIB 69610033893, J.J. Strossmayera 163, 31000 Osijek</derivirana_varijabla>
  </DomainObject.Predmet.StrankaFormatedWithAdressOIB>
  <DomainObject.Predmet.StrankaWithAdress>
    <izvorni_sadrzaj>Poliklinika SJEVER d.o.o. za opću kirurgiju, radiologiju, pedijatriju, ginekologiju i opstetriciju, internu medicinu, anestezio J.J. Strossmayera 163,31000 Osijek</izvorni_sadrzaj>
    <derivirana_varijabla naziv="DomainObject.Predmet.StrankaWithAdress_1">Poliklinika SJEVER d.o.o. za opću kirurgiju, radiologiju, pedijatriju, ginekologiju i opstetriciju, internu medicinu, anestezio J.J. Strossmayera 163,31000 Osijek</derivirana_varijabla>
  </DomainObject.Predmet.StrankaWithAdress>
  <DomainObject.Predmet.StrankaWithAdressOIB>
    <izvorni_sadrzaj>Poliklinika SJEVER d.o.o. za opću kirurgiju, radiologiju, pedijatriju, ginekologiju i opstetriciju, internu medicinu, anestezio, OIB 69610033893, J.J. Strossmayera 163,31000 Osijek</izvorni_sadrzaj>
    <derivirana_varijabla naziv="DomainObject.Predmet.StrankaWithAdressOIB_1">Poliklinika SJEVER d.o.o. za opću kirurgiju, radiologiju, pedijatriju, ginekologiju i opstetriciju, internu medicinu, anestezio, OIB 69610033893, J.J. Strossmayera 163,31000 Osijek</derivirana_varijabla>
  </DomainObject.Predmet.StrankaWithAdressOIB>
  <DomainObject.Predmet.StrankaNazivFormated>
    <izvorni_sadrzaj>Poliklinika SJEVER d.o.o. za opću kirurgiju, radiologiju, pedijatriju, ginekologiju i opstetriciju, internu medicinu, anestezio</izvorni_sadrzaj>
    <derivirana_varijabla naziv="DomainObject.Predmet.StrankaNazivFormated_1">Poliklinika SJEVER d.o.o. za opću kirurgiju, radiologiju, pedijatriju, ginekologiju i opstetriciju, internu medicinu, anestezio</derivirana_varijabla>
  </DomainObject.Predmet.StrankaNazivFormated>
  <DomainObject.Predmet.StrankaNazivFormatedOIB>
    <izvorni_sadrzaj>Poliklinika SJEVER d.o.o. za opću kirurgiju, radiologiju, pedijatriju, ginekologiju i opstetriciju, internu medicinu, anestezio, OIB 69610033893</izvorni_sadrzaj>
    <derivirana_varijabla naziv="DomainObject.Predmet.StrankaNazivFormatedOIB_1">Poliklinika SJEVER d.o.o. za opću kirurgiju, radiologiju, pedijatriju, ginekologiju i opstetriciju, internu medicinu, anestezio, OIB 69610033893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Poliklinika SJEVER d.o.o. za opću kirurgiju, radiologiju, pedijatriju, ginekologiju i opstetriciju, internu medicinu, anestezio</item>
    </izvorni_sadrzaj>
    <derivirana_varijabla naziv="DomainObject.Predmet.StrankaListFormated_1">
      <item>Poliklinika SJEVER d.o.o. za opću kirurgiju, radiologiju, pedijatriju, ginekologiju i opstetriciju, internu medicinu, anestezio</item>
    </derivirana_varijabla>
  </DomainObject.Predmet.StrankaListFormated>
  <DomainObject.Predmet.StrankaListFormatedOIB>
    <izvorni_sadrzaj>
      <item>Poliklinika SJEVER d.o.o. za opću kirurgiju, radiologiju, pedijatriju, ginekologiju i opstetriciju, internu medicinu, anestezio, OIB 69610033893</item>
    </izvorni_sadrzaj>
    <derivirana_varijabla naziv="DomainObject.Predmet.StrankaListFormatedOIB_1">
      <item>Poliklinika SJEVER d.o.o. za opću kirurgiju, radiologiju, pedijatriju, ginekologiju i opstetriciju, internu medicinu, anestezio, OIB 69610033893</item>
    </derivirana_varijabla>
  </DomainObject.Predmet.StrankaListFormatedOIB>
  <DomainObject.Predmet.StrankaListFormatedWithAdress>
    <izvorni_sadrzaj>
      <item>Poliklinika SJEVER d.o.o. za opću kirurgiju, radiologiju, pedijatriju, ginekologiju i opstetriciju, internu medicinu, anestezio, J.J. Strossmayera 163, 31000 Osijek</item>
    </izvorni_sadrzaj>
    <derivirana_varijabla naziv="DomainObject.Predmet.StrankaListFormatedWithAdress_1">
      <item>Poliklinika SJEVER d.o.o. za opću kirurgiju, radiologiju, pedijatriju, ginekologiju i opstetriciju, internu medicinu, anestezio, J.J. Strossmayera 163, 31000 Osijek</item>
    </derivirana_varijabla>
  </DomainObject.Predmet.StrankaListFormatedWithAdress>
  <DomainObject.Predmet.StrankaListFormatedWithAdressOIB>
    <izvorni_sadrzaj>
      <item>Poliklinika SJEVER d.o.o. za opću kirurgiju, radiologiju, pedijatriju, ginekologiju i opstetriciju, internu medicinu, anestezio, OIB 69610033893, J.J. Strossmayera 163, 31000 Osijek</item>
    </izvorni_sadrzaj>
    <derivirana_varijabla naziv="DomainObject.Predmet.StrankaListFormatedWithAdressOIB_1">
      <item>Poliklinika SJEVER d.o.o. za opću kirurgiju, radiologiju, pedijatriju, ginekologiju i opstetriciju, internu medicinu, anestezio, OIB 69610033893, J.J. Strossmayera 163, 31000 Osijek</item>
    </derivirana_varijabla>
  </DomainObject.Predmet.StrankaListFormatedWithAdressOIB>
  <DomainObject.Predmet.StrankaListNazivFormated>
    <izvorni_sadrzaj>
      <item>Poliklinika SJEVER d.o.o. za opću kirurgiju, radiologiju, pedijatriju, ginekologiju i opstetriciju, internu medicinu, anestezio</item>
    </izvorni_sadrzaj>
    <derivirana_varijabla naziv="DomainObject.Predmet.StrankaListNazivFormated_1">
      <item>Poliklinika SJEVER d.o.o. za opću kirurgiju, radiologiju, pedijatriju, ginekologiju i opstetriciju, internu medicinu, anestezio</item>
    </derivirana_varijabla>
  </DomainObject.Predmet.StrankaListNazivFormated>
  <DomainObject.Predmet.StrankaListNazivFormatedOIB>
    <izvorni_sadrzaj>
      <item>Poliklinika SJEVER d.o.o. za opću kirurgiju, radiologiju, pedijatriju, ginekologiju i opstetriciju, internu medicinu, anestezio, OIB 69610033893</item>
    </izvorni_sadrzaj>
    <derivirana_varijabla naziv="DomainObject.Predmet.StrankaListNazivFormatedOIB_1">
      <item>Poliklinika SJEVER d.o.o. za opću kirurgiju, radiologiju, pedijatriju, ginekologiju i opstetriciju, internu medicinu, anestezio, OIB 69610033893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Formated_1"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Formated>
  <DomainObject.Predmet.OstaliListFormatedOIB>
    <izvorni_sadrzaj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FormatedOIB_1"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FormatedOIB>
  <DomainObject.Predmet.OstaliListFormatedWithAdress>
    <izvorni_sadrzaj>
      <item>ZDRAVKO GRUBEŠA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izvorni_sadrzaj>
    <derivirana_varijabla naziv="DomainObject.Predmet.OstaliListFormatedWithAdress_1">
      <item>ZDRAVKO GRUBEŠA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derivirana_varijabla>
  </DomainObject.Predmet.OstaliListFormatedWithAdress>
  <DomainObject.Predmet.OstaliListFormatedWithAdressOIB>
    <izvorni_sadrzaj>
      <item>ZDRAVKO GRUBEŠA, OIB 38584131681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izvorni_sadrzaj>
    <derivirana_varijabla naziv="DomainObject.Predmet.OstaliListFormatedWithAdressOIB_1">
      <item>ZDRAVKO GRUBEŠA, OIB 38584131681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derivirana_varijabla>
  </DomainObject.Predmet.OstaliListFormatedWithAdressOIB>
  <DomainObject.Predmet.OstaliListNazivFormated>
    <izvorni_sadrzaj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NazivFormated_1"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NazivFormated>
  <DomainObject.Predmet.OstaliListNazivFormatedOIB>
    <izvorni_sadrzaj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NazivFormatedOIB_1"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Poliklinika SJEVER d.o.o. za opću kirurgiju, radiologiju, pedijatriju, ginekologiju i opstetriciju, internu medicinu, anestezio</izvorni_sadrzaj>
    <derivirana_varijabla naziv="DomainObject.Predmet.StrankaIDrugi_1">Poliklinika SJEVER d.o.o. za opću kirurgiju, radiologiju, pedijatriju, ginekologiju i opstetriciju, internu medicinu, anestezio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Poliklinika SJEVER d.o.o. za opću kirurgiju, radiologiju, pedijatriju, ginekologiju i opstetriciju, internu medicinu, anestezio, OIB 69610033893, J.J. Strossmayera 163, 31000 Osijek</izvorni_sadrzaj>
    <derivirana_varijabla naziv="DomainObject.Predmet.StrankaIDrugiAdressOIB_1">Poliklinika SJEVER d.o.o. za opću kirurgiju, radiologiju, pedijatriju, ginekologiju i opstetriciju, internu medicinu, anestezio, OIB 69610033893, J.J. Strossmayera 163,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SJEVER d.o.o. za opću kirurgiju, radiologiju, pedijatriju, ginekologiju i opstetriciju, internu medicinu, anestezio</item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SudioniciListNaziv_1">
      <item>Poliklinika SJEVER d.o.o. za opću kirurgiju, radiologiju, pedijatriju, ginekologiju i opstetriciju, internu medicinu, anestezio</item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SudioniciListNaziv>
  <DomainObject.Predmet.SudioniciListAdressOIB>
    <izvorni_sadrzaj>
      <item>Poliklinika SJEVER d.o.o. za opću kirurgiju, radiologiju, pedijatriju, ginekologiju i opstetriciju, internu medicinu, anestezio, OIB 69610033893, J.J. Strossmayera 163,31000 Osijek</item>
      <item>ZDRAVKO GRUBEŠA, OIB 38584131681</item>
      <item>ŽDO OSIJEK, BB,31000 Osijek</item>
      <item>ATTEXO d.o.o., VIJENAC P.GORE 22,31000 Osijek</item>
      <item>HYPO ALPE ADRIA BANK d.d., Slavonska Avenija 6,10000 Zagreb</item>
      <item>RECHNER d.o.o., Gornjodravska obala 90/b,31000 Osijek</item>
      <item>KBC OSIJEK, BB,31000 Osijek</item>
      <item>Ogl.pl. Poliklinika SJEVER d.o.o.</item>
      <item>Hypo Alpe-Adria-bank d.d., A. Starčevića 5,31400 Đakovo</item>
      <item>HEP d.d., Ul. grada Vukovara 37,10000 Zagreb</item>
      <item>INTOS d.o.o., Sv. L. B. Mandića 111,31000 Osijek</item>
      <item>Odvj. Dražen Gazda, Zvonimirova 67,10000 Zagreb</item>
      <item>Odvj. Željko Bekina, Preradovićeva 24,10000 Zagreb</item>
      <item>ZK odjel Općinski sud u Osijeku, bb,31000 Osijek</item>
    </izvorni_sadrzaj>
    <derivirana_varijabla naziv="DomainObject.Predmet.SudioniciListAdressOIB_1">
      <item>Poliklinika SJEVER d.o.o. za opću kirurgiju, radiologiju, pedijatriju, ginekologiju i opstetriciju, internu medicinu, anestezio, OIB 69610033893, J.J. Strossmayera 163,31000 Osijek</item>
      <item>ZDRAVKO GRUBEŠA, OIB 38584131681</item>
      <item>ŽDO OSIJEK, BB,31000 Osijek</item>
      <item>ATTEXO d.o.o., VIJENAC P.GORE 22,31000 Osijek</item>
      <item>HYPO ALPE ADRIA BANK d.d., Slavonska Avenija 6,10000 Zagreb</item>
      <item>RECHNER d.o.o., Gornjodravska obala 90/b,31000 Osijek</item>
      <item>KBC OSIJEK, BB,31000 Osijek</item>
      <item>Ogl.pl. Poliklinika SJEVER d.o.o.</item>
      <item>Hypo Alpe-Adria-bank d.d., A. Starčevića 5,31400 Đakovo</item>
      <item>HEP d.d., Ul. grada Vukovara 37,10000 Zagreb</item>
      <item>INTOS d.o.o., Sv. L. B. Mandića 111,31000 Osijek</item>
      <item>Odvj. Dražen Gazda, Zvonimirova 67,10000 Zagreb</item>
      <item>Odvj. Željko Bekina, Preradovićeva 24,10000 Zagreb</item>
      <item>ZK odjel Općinski sud u Osijeku,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69610033893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69610033893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A90F92-677A-4C43-9C08-5319DF6D84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572</properties:Words>
  <properties:Characters>3032</properties:Characters>
  <properties:Lines>111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2018-01-10T12:17:00Z</dcterms:created>
  <dc:creator>wsadmin</dc:creator>
  <cp:lastModifiedBy>Danijela Sekulić</cp:lastModifiedBy>
  <cp:lastPrinted>2018-01-10T12:22:00Z</cp:lastPrinted>
  <dcterms:modified xmlns:xsi="http://www.w3.org/2001/XMLSchema-instance" xsi:type="dcterms:W3CDTF">2018-01-10T12:23:00Z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