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e592" w14:paraId="30ce59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E24725">
        <w:t>59</w:t>
      </w:r>
      <w:r w:rsidR="00A87128">
        <w:t>2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r w:rsidR="00A87128" w:rsidRPr="00A87128">
        <w:t>Dobrotvorno udruženje DOBROBIT, Zagreb, Hegedušićeva 20, Registarski broj: 00001459, OIB: 69175003198</w:t>
      </w:r>
      <w:r w:rsidR="00231648">
        <w:t xml:space="preserve">, dana </w:t>
      </w:r>
      <w:r w:rsidR="00A83FB6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A87128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A87128" w:rsidRPr="00A87128">
        <w:t>Dobrotvorno udruženje DOBROBIT, Zagreb, Hegedušićeva 20, Registarski broj: 00001459, OIB: 69175003198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A87128">
        <w:t>Zdenko Krstić, Osijek, Županijska 2</w:t>
      </w:r>
      <w:r w:rsidR="009447C9">
        <w:t>,</w:t>
      </w:r>
      <w:r w:rsidR="004C12D6">
        <w:t xml:space="preserve"> OIB:</w:t>
      </w:r>
      <w:r w:rsidR="009447C9">
        <w:t xml:space="preserve"> </w:t>
      </w:r>
      <w:r w:rsidR="00A87128">
        <w:t>13827089798</w:t>
      </w:r>
      <w:r w:rsidR="00A02193">
        <w:t xml:space="preserve"> 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A87128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87128" w:rsidRPr="00A87128">
        <w:t>Dobrotvorno udruženje DOBROBIT, Zagreb, Hegedušićeva 20, Registarski broj: 00001459, OIB: 69175003198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A87128">
        <w:t>10</w:t>
      </w:r>
      <w:r w:rsidR="006D22B1">
        <w:t xml:space="preserve">. </w:t>
      </w:r>
      <w:r w:rsidR="00495EE4">
        <w:t>prosinca</w:t>
      </w:r>
      <w:r w:rsidR="00647F1F">
        <w:t xml:space="preserve"> 201</w:t>
      </w:r>
      <w:r w:rsidR="00A83FB6">
        <w:t>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A87128" w:rsidRPr="00A87128">
        <w:t>Dobrotvorno udruženje DOBROBIT, Zagreb, Hegedušićeva 20, Registarski broj: 00001459, OIB: 69175003198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271F67">
        <w:t>1</w:t>
      </w:r>
      <w:r w:rsidR="001C7F27">
        <w:t>2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>. objavio oglas na mrežnoj stranici e-Oglasna ploča sudova pod posl. brojem St-</w:t>
      </w:r>
      <w:r w:rsidR="004C12D6">
        <w:t>1</w:t>
      </w:r>
      <w:r w:rsidR="00E24725">
        <w:t>59</w:t>
      </w:r>
      <w:r w:rsidR="00A87128">
        <w:t>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1C7F27" w:rsidP="007A3A3A" w:rsidR="001C7F27">
      <w:pPr>
        <w:pStyle w:val="Tijeloteksta"/>
        <w:ind w:firstLine="708"/>
        <w:jc w:val="right"/>
      </w:pPr>
    </w:p>
    <w:p w:rsidRDefault="001C7F27" w:rsidP="007A3A3A" w:rsidR="001C7F27">
      <w:pPr>
        <w:pStyle w:val="Tijeloteksta"/>
        <w:ind w:firstLine="708"/>
        <w:jc w:val="right"/>
      </w:pPr>
    </w:p>
    <w:p w:rsidRDefault="009447C9" w:rsidP="007A3A3A" w:rsidR="009447C9">
      <w:pPr>
        <w:pStyle w:val="Tijeloteksta"/>
        <w:ind w:firstLine="708"/>
        <w:jc w:val="right"/>
      </w:pPr>
    </w:p>
    <w:p w:rsidRDefault="007A3A3A" w:rsidP="007A3A3A" w:rsidR="007A3A3A">
      <w:pPr>
        <w:pStyle w:val="Tijeloteksta"/>
        <w:ind w:firstLine="708"/>
        <w:jc w:val="right"/>
      </w:pPr>
      <w:r>
        <w:t>9 St-1</w:t>
      </w:r>
      <w:r w:rsidR="00E24725">
        <w:t>59</w:t>
      </w:r>
      <w:r w:rsidR="00A87128">
        <w:t>2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83FB6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83FB6">
        <w:t>23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1C7F27"/>
    <w:rsid w:val="00231648"/>
    <w:rsid w:val="00235870"/>
    <w:rsid w:val="00271F67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95EE4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2581"/>
    <w:rsid w:val="006C63A3"/>
    <w:rsid w:val="006D22B1"/>
    <w:rsid w:val="006E787E"/>
    <w:rsid w:val="006F1093"/>
    <w:rsid w:val="0074665E"/>
    <w:rsid w:val="00785BDD"/>
    <w:rsid w:val="007A3A3A"/>
    <w:rsid w:val="007B7B14"/>
    <w:rsid w:val="00814F19"/>
    <w:rsid w:val="008D47E0"/>
    <w:rsid w:val="008D7500"/>
    <w:rsid w:val="00917B69"/>
    <w:rsid w:val="009447C9"/>
    <w:rsid w:val="00983A76"/>
    <w:rsid w:val="009D33A7"/>
    <w:rsid w:val="009E4D62"/>
    <w:rsid w:val="009F5360"/>
    <w:rsid w:val="00A02193"/>
    <w:rsid w:val="00A571AD"/>
    <w:rsid w:val="00A83FB6"/>
    <w:rsid w:val="00A868A7"/>
    <w:rsid w:val="00A87128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24725"/>
    <w:rsid w:val="00E54C7F"/>
    <w:rsid w:val="00E85BE3"/>
    <w:rsid w:val="00E97025"/>
    <w:rsid w:val="00E97C68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C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97C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97C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C6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C6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C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97C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97C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C6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C6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St-1592/2016</izvorni_sadrzaj>
    <derivirana_varijabla naziv="DomainObject.Predmet.OznakaBroj_1">St-1592/2016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Dobrotvorno udruženje DOBROBIT</izvorni_sadrzaj>
    <derivirana_varijabla naziv="DomainObject.Predmet.ProtustrankaFormated_1">  Dobrotvorno udruženje DOBROBIT</derivirana_varijabla>
  </DomainObject.Predmet.ProtustrankaFormated>
  <DomainObject.Predmet.ProtustrankaFormatedOIB>
    <izvorni_sadrzaj>  Dobrotvorno udruženje DOBROBIT, OIB 69175003198</izvorni_sadrzaj>
    <derivirana_varijabla naziv="DomainObject.Predmet.ProtustrankaFormatedOIB_1">  Dobrotvorno udruženje DOBROBIT, OIB 69175003198</derivirana_varijabla>
  </DomainObject.Predmet.ProtustrankaFormatedOIB>
  <DomainObject.Predmet.ProtustrankaFormatedWithAdress>
    <izvorni_sadrzaj> Dobrotvorno udruženje DOBROBIT, Hegedušićeva 20, 10000 Zagreb</izvorni_sadrzaj>
    <derivirana_varijabla naziv="DomainObject.Predmet.ProtustrankaFormatedWithAdress_1"> Dobrotvorno udruženje DOBROBIT, Hegedušićeva 20, 10000 Zagreb</derivirana_varijabla>
  </DomainObject.Predmet.ProtustrankaFormatedWithAdress>
  <DomainObject.Predmet.ProtustrankaFormatedWithAdressOIB>
    <izvorni_sadrzaj> Dobrotvorno udruženje DOBROBIT, OIB 69175003198, Hegedušićeva 20, 10000 Zagreb</izvorni_sadrzaj>
    <derivirana_varijabla naziv="DomainObject.Predmet.ProtustrankaFormatedWithAdressOIB_1"> Dobrotvorno udruženje DOBROBIT, OIB 69175003198, Hegedušićeva 20, 10000 Zagreb</derivirana_varijabla>
  </DomainObject.Predmet.ProtustrankaFormatedWithAdressOIB>
  <DomainObject.Predmet.ProtustrankaWithAdress>
    <izvorni_sadrzaj>Dobrotvorno udruženje DOBROBIT Hegedušićeva 20, 10000 Zagreb</izvorni_sadrzaj>
    <derivirana_varijabla naziv="DomainObject.Predmet.ProtustrankaWithAdress_1">Dobrotvorno udruženje DOBROBIT Hegedušićeva 20, 10000 Zagreb</derivirana_varijabla>
  </DomainObject.Predmet.ProtustrankaWithAdress>
  <DomainObject.Predmet.ProtustrankaWithAdressOIB>
    <izvorni_sadrzaj>Dobrotvorno udruženje DOBROBIT, OIB 69175003198, Hegedušićeva 20, 10000 Zagreb</izvorni_sadrzaj>
    <derivirana_varijabla naziv="DomainObject.Predmet.ProtustrankaWithAdressOIB_1">Dobrotvorno udruženje DOBROBIT, OIB 69175003198, Hegedušićeva 20, 10000 Zagreb</derivirana_varijabla>
  </DomainObject.Predmet.ProtustrankaWithAdressOIB>
  <DomainObject.Predmet.ProtustrankaNazivFormated>
    <izvorni_sadrzaj>Dobrotvorno udruženje DOBROBIT</izvorni_sadrzaj>
    <derivirana_varijabla naziv="DomainObject.Predmet.ProtustrankaNazivFormated_1">Dobrotvorno udruženje DOBROBIT</derivirana_varijabla>
  </DomainObject.Predmet.ProtustrankaNazivFormated>
  <DomainObject.Predmet.ProtustrankaNazivFormatedOIB>
    <izvorni_sadrzaj>Dobrotvorno udruženje DOBROBIT, OIB 69175003198</izvorni_sadrzaj>
    <derivirana_varijabla naziv="DomainObject.Predmet.ProtustrankaNazivFormatedOIB_1">Dobrotvorno udruženje DOBROBIT, OIB 69175003198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Dobrotvorno udruženje DOBROBIT</item>
    </izvorni_sadrzaj>
    <derivirana_varijabla naziv="DomainObject.Predmet.ProtuStrankaListFormated_1">
      <item>Dobrotvorno udruženje DOBROBIT</item>
    </derivirana_varijabla>
  </DomainObject.Predmet.ProtuStrankaListFormated>
  <DomainObject.Predmet.ProtuStrankaListFormatedOIB>
    <izvorni_sadrzaj>
      <item>Dobrotvorno udruženje DOBROBIT, OIB 69175003198</item>
    </izvorni_sadrzaj>
    <derivirana_varijabla naziv="DomainObject.Predmet.ProtuStrankaListFormatedOIB_1">
      <item>Dobrotvorno udruženje DOBROBIT, OIB 69175003198</item>
    </derivirana_varijabla>
  </DomainObject.Predmet.ProtuStrankaListFormatedOIB>
  <DomainObject.Predmet.ProtuStrankaListFormatedWithAdress>
    <izvorni_sadrzaj>
      <item>Dobrotvorno udruženje DOBROBIT, Hegedušićeva 20, 10000 Zagreb</item>
    </izvorni_sadrzaj>
    <derivirana_varijabla naziv="DomainObject.Predmet.ProtuStrankaListFormatedWithAdress_1">
      <item>Dobrotvorno udruženje DOBROBIT, Hegedušićeva 20, 10000 Zagreb</item>
    </derivirana_varijabla>
  </DomainObject.Predmet.ProtuStrankaListFormatedWithAdress>
  <DomainObject.Predmet.ProtuStrankaListFormatedWithAdressOIB>
    <izvorni_sadrzaj>
      <item>Dobrotvorno udruženje DOBROBIT, OIB 69175003198, Hegedušićeva 20, 10000 Zagreb</item>
    </izvorni_sadrzaj>
    <derivirana_varijabla naziv="DomainObject.Predmet.ProtuStrankaListFormatedWithAdressOIB_1">
      <item>Dobrotvorno udruženje DOBROBIT, OIB 69175003198, Hegedušićeva 20, 10000 Zagreb</item>
    </derivirana_varijabla>
  </DomainObject.Predmet.ProtuStrankaListFormatedWithAdressOIB>
  <DomainObject.Predmet.ProtuStrankaListNazivFormated>
    <izvorni_sadrzaj>
      <item>Dobrotvorno udruženje DOBROBIT</item>
    </izvorni_sadrzaj>
    <derivirana_varijabla naziv="DomainObject.Predmet.ProtuStrankaListNazivFormated_1">
      <item>Dobrotvorno udruženje DOBROBIT</item>
    </derivirana_varijabla>
  </DomainObject.Predmet.ProtuStrankaListNazivFormated>
  <DomainObject.Predmet.ProtuStrankaListNazivFormatedOIB>
    <izvorni_sadrzaj>
      <item>Dobrotvorno udruženje DOBROBIT, OIB 69175003198</item>
    </izvorni_sadrzaj>
    <derivirana_varijabla naziv="DomainObject.Predmet.ProtuStrankaListNazivFormatedOIB_1">
      <item>Dobrotvorno udruženje DOBROBIT, OIB 69175003198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Dobrotvorno udruženje DOBROBIT</izvorni_sadrzaj>
    <derivirana_varijabla naziv="DomainObject.Predmet.ProtustrankaIDrugi_1">Dobrotvorno udruženje DOBROBIT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Dobrotvorno udruženje DOBROBIT, OIB 69175003198, Hegedušićeva 20, 10000 Zagreb</izvorni_sadrzaj>
    <derivirana_varijabla naziv="DomainObject.Predmet.ProtustrankaIDrugiAdressOIB_1">Dobrotvorno udruženje DOBROBIT, OIB 69175003198, Hegedušićeva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Dobrotvorno udruženje DOBROBIT</item>
      <item>FINA Regionalni centar Zagreb</item>
    </izvorni_sadrzaj>
    <derivirana_varijabla naziv="DomainObject.Predmet.SudioniciListNaziv_1">
      <item>Dobrotvorno udruženje DOBROBIT</item>
      <item>FINA Regionalni centar Zagreb</item>
    </derivirana_varijabla>
  </DomainObject.Predmet.SudioniciListNaziv>
  <DomainObject.Predmet.SudioniciListAdressOIB>
    <izvorni_sadrzaj>
      <item>Dobrotvorno udruženje DOBROBIT, OIB 69175003198, Hegedušićeva 20,10000 Zagreb</item>
      <item>FINA Regionalni centar Zagreb, OIB 85821130368, Trg svibanjskih žrtava 1995. 1,10000 Zagreb</item>
    </izvorni_sadrzaj>
    <derivirana_varijabla naziv="DomainObject.Predmet.SudioniciListAdressOIB_1">
      <item>Dobrotvorno udruženje DOBROBIT, OIB 69175003198, Hegedušićeva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69175003198</item>
      <item>, OIB 85821130368</item>
    </izvorni_sadrzaj>
    <derivirana_varijabla naziv="DomainObject.Predmet.SudioniciListNazivOIB_1">
      <item>, OIB 69175003198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2273</properties:Characters>
  <properties:Lines>91</properties:Lines>
  <properties:Paragraphs>30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2016-07-05T10:11:00Z</cp:lastPrinted>
  <dcterms:modified xmlns:xsi="http://www.w3.org/2001/XMLSchema-instance" xsi:type="dcterms:W3CDTF">2016-07-05T10:12:00Z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