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41654ca" w14:paraId="41654ca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1E3C68">
        <w:rPr>
          <w:sz w:val="22"/>
          <w:szCs w:val="22"/>
        </w:rPr>
        <w:t xml:space="preserve"> 19</w:t>
      </w:r>
      <w:r w:rsidR="00EA23B7">
        <w:rPr>
          <w:sz w:val="22"/>
          <w:szCs w:val="22"/>
        </w:rPr>
        <w:t xml:space="preserve"> St-315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EA23B7">
        <w:t>DRAGOMIR INTERNATIONAL j.</w:t>
      </w:r>
      <w:r>
        <w:t xml:space="preserve">d.o.o. za </w:t>
      </w:r>
      <w:r w:rsidR="00EA23B7">
        <w:t>prijevoz i usluge</w:t>
      </w:r>
      <w:r w:rsidRPr="00D7388E">
        <w:t xml:space="preserve">, OIB: </w:t>
      </w:r>
      <w:r w:rsidR="00EA23B7">
        <w:t>32467440576</w:t>
      </w:r>
      <w:r w:rsidRPr="00D7388E">
        <w:t xml:space="preserve">, MBS: </w:t>
      </w:r>
      <w:r w:rsidR="00EA23B7">
        <w:t>080993426</w:t>
      </w:r>
      <w:r w:rsidRPr="00D7388E">
        <w:t xml:space="preserve">, </w:t>
      </w:r>
      <w:r>
        <w:t xml:space="preserve">Zagreb, </w:t>
      </w:r>
      <w:r w:rsidR="00EA23B7">
        <w:t>Ulica Ante Jakšića 47</w:t>
      </w:r>
      <w:r w:rsidRPr="00D7388E">
        <w:t xml:space="preserve">, 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EA23B7">
        <w:t>DRAGOMIR INTERNATIONAL j.d.o.o. za prijevoz i usluge</w:t>
      </w:r>
      <w:r w:rsidR="00EA23B7" w:rsidRPr="00D7388E">
        <w:t xml:space="preserve">, OIB: </w:t>
      </w:r>
      <w:r w:rsidR="00EA23B7">
        <w:t>32467440576</w:t>
      </w:r>
      <w:r w:rsidR="00EA23B7" w:rsidRPr="00D7388E">
        <w:t xml:space="preserve">, MBS: </w:t>
      </w:r>
      <w:r w:rsidR="00EA23B7">
        <w:t>080993426</w:t>
      </w:r>
      <w:r w:rsidR="00EA23B7" w:rsidRPr="00D7388E">
        <w:t xml:space="preserve">, </w:t>
      </w:r>
      <w:r w:rsidR="00EA23B7">
        <w:t>Zagreb, Ulica Ante Jakšića 47</w:t>
      </w:r>
      <w:r w:rsidRPr="00D7388E">
        <w:t xml:space="preserve">, na temelju neizvršenih osnova za plaćanje iznosi </w:t>
      </w:r>
      <w:r w:rsidR="00EA23B7">
        <w:t>24.355,85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8365B6">
        <w:t>DRAGOMIR RACKOVIĆ</w:t>
      </w:r>
      <w:r w:rsidRPr="00D7388E">
        <w:t xml:space="preserve">, OIB: </w:t>
      </w:r>
      <w:r w:rsidR="00EA23B7">
        <w:t>03390661144</w:t>
      </w:r>
      <w:r w:rsidR="00C5174F">
        <w:t>,</w:t>
      </w:r>
      <w:r>
        <w:t xml:space="preserve"> Zagreb, </w:t>
      </w:r>
      <w:r w:rsidR="00EA23B7">
        <w:t>Ante Jakšića 47</w:t>
      </w:r>
      <w:r w:rsidR="003858E9">
        <w:t>,</w:t>
      </w:r>
      <w:r w:rsidRPr="00D7388E"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542B36">
        <w:t>15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3E7C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E3C68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42B36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365B6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174F"/>
    <w:rsid w:val="00C52573"/>
    <w:rsid w:val="00C657DA"/>
    <w:rsid w:val="00C70A82"/>
    <w:rsid w:val="00C82963"/>
    <w:rsid w:val="00C83064"/>
    <w:rsid w:val="00C95043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A23B7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3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 po čl.11 Zakona o sudovima</izvorni_sadrzaj>
    <derivirana_varijabla naziv="DomainObject.Predmet.PrimjedbaSuca_1">ustup  po čl.11 Zakona o sudovima</derivirana_varijabla>
  </DomainObject.Predmet.PrimjedbaSuca>
  <DomainObject.Predmet.ProtustrankaFormated>
    <izvorni_sadrzaj>  DRAGOMIR INTERNATIONAL j.d.o.o. za prijevoz i usluge</izvorni_sadrzaj>
    <derivirana_varijabla naziv="DomainObject.Predmet.ProtustrankaFormated_1">  DRAGOMIR INTERNATIONAL j.d.o.o. za prijevoz i usluge</derivirana_varijabla>
  </DomainObject.Predmet.ProtustrankaFormated>
  <DomainObject.Predmet.ProtustrankaFormatedOIB>
    <izvorni_sadrzaj>  DRAGOMIR INTERNATIONAL j.d.o.o. za prijevoz i usluge, OIB 32467440576</izvorni_sadrzaj>
    <derivirana_varijabla naziv="DomainObject.Predmet.ProtustrankaFormatedOIB_1">  DRAGOMIR INTERNATIONAL j.d.o.o. za prijevoz i usluge, OIB 32467440576</derivirana_varijabla>
  </DomainObject.Predmet.ProtustrankaFormatedOIB>
  <DomainObject.Predmet.ProtustrankaFormatedWithAdress>
    <izvorni_sadrzaj> DRAGOMIR INTERNATIONAL j.d.o.o. za prijevoz i usluge, Ulica Ante Jakšića 47, 10000 Zagreb</izvorni_sadrzaj>
    <derivirana_varijabla naziv="DomainObject.Predmet.ProtustrankaFormatedWithAdress_1"> DRAGOMIR INTERNATIONAL j.d.o.o. za prijevoz i usluge, Ulica Ante Jakšića 47, 10000 Zagreb</derivirana_varijabla>
  </DomainObject.Predmet.ProtustrankaFormatedWithAdress>
  <DomainObject.Predmet.ProtustrankaFormatedWithAdressOIB>
    <izvorni_sadrzaj> DRAGOMIR INTERNATIONAL j.d.o.o. za prijevoz i usluge, OIB 32467440576, Ulica Ante Jakšića 47, 10000 Zagreb</izvorni_sadrzaj>
    <derivirana_varijabla naziv="DomainObject.Predmet.ProtustrankaFormatedWithAdressOIB_1"> DRAGOMIR INTERNATIONAL j.d.o.o. za prijevoz i usluge, OIB 32467440576, Ulica Ante Jakšića 47, 10000 Zagreb</derivirana_varijabla>
  </DomainObject.Predmet.ProtustrankaFormatedWithAdressOIB>
  <DomainObject.Predmet.ProtustrankaWithAdress>
    <izvorni_sadrzaj>DRAGOMIR INTERNATIONAL j.d.o.o. za prijevoz i usluge Ulica Ante Jakšića 47, 10000 Zagreb</izvorni_sadrzaj>
    <derivirana_varijabla naziv="DomainObject.Predmet.ProtustrankaWithAdress_1">DRAGOMIR INTERNATIONAL j.d.o.o. za prijevoz i usluge Ulica Ante Jakšića 47, 10000 Zagreb</derivirana_varijabla>
  </DomainObject.Predmet.ProtustrankaWithAdress>
  <DomainObject.Predmet.ProtustrankaWithAdressOIB>
    <izvorni_sadrzaj>DRAGOMIR INTERNATIONAL j.d.o.o. za prijevoz i usluge, OIB 32467440576, Ulica Ante Jakšića 47, 10000 Zagreb</izvorni_sadrzaj>
    <derivirana_varijabla naziv="DomainObject.Predmet.ProtustrankaWithAdressOIB_1">DRAGOMIR INTERNATIONAL j.d.o.o. za prijevoz i usluge, OIB 32467440576, Ulica Ante Jakšića 47, 10000 Zagreb</derivirana_varijabla>
  </DomainObject.Predmet.ProtustrankaWithAdressOIB>
  <DomainObject.Predmet.ProtustrankaNazivFormated>
    <izvorni_sadrzaj>DRAGOMIR INTERNATIONAL j.d.o.o. za prijevoz i usluge</izvorni_sadrzaj>
    <derivirana_varijabla naziv="DomainObject.Predmet.ProtustrankaNazivFormated_1">DRAGOMIR INTERNATIONAL j.d.o.o. za prijevoz i usluge</derivirana_varijabla>
  </DomainObject.Predmet.ProtustrankaNazivFormated>
  <DomainObject.Predmet.ProtustrankaNazivFormatedOIB>
    <izvorni_sadrzaj>DRAGOMIR INTERNATIONAL j.d.o.o. za prijevoz i usluge, OIB 32467440576</izvorni_sadrzaj>
    <derivirana_varijabla naziv="DomainObject.Predmet.ProtustrankaNazivFormatedOIB_1">DRAGOMIR INTERNATIONAL j.d.o.o. za prijevoz i usluge, OIB 32467440576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DRAGOMIR INTERNATIONAL j.d.o.o. za prijevoz i usluge</item>
    </izvorni_sadrzaj>
    <derivirana_varijabla naziv="DomainObject.Predmet.ProtuStrankaListFormated_1">
      <item>DRAGOMIR INTERNATIONAL j.d.o.o. za prijevoz i usluge</item>
    </derivirana_varijabla>
  </DomainObject.Predmet.ProtuStrankaListFormated>
  <DomainObject.Predmet.ProtuStrankaListFormatedOIB>
    <izvorni_sadrzaj>
      <item>DRAGOMIR INTERNATIONAL j.d.o.o. za prijevoz i usluge, OIB 32467440576</item>
    </izvorni_sadrzaj>
    <derivirana_varijabla naziv="DomainObject.Predmet.ProtuStrankaListFormatedOIB_1">
      <item>DRAGOMIR INTERNATIONAL j.d.o.o. za prijevoz i usluge, OIB 32467440576</item>
    </derivirana_varijabla>
  </DomainObject.Predmet.ProtuStrankaListFormatedOIB>
  <DomainObject.Predmet.ProtuStrankaListFormatedWithAdress>
    <izvorni_sadrzaj>
      <item>DRAGOMIR INTERNATIONAL j.d.o.o. za prijevoz i usluge, Ulica Ante Jakšića 47, 10000 Zagreb</item>
    </izvorni_sadrzaj>
    <derivirana_varijabla naziv="DomainObject.Predmet.ProtuStrankaListFormatedWithAdress_1">
      <item>DRAGOMIR INTERNATIONAL j.d.o.o. za prijevoz i usluge, Ulica Ante Jakšića 47, 10000 Zagreb</item>
    </derivirana_varijabla>
  </DomainObject.Predmet.ProtuStrankaListFormatedWithAdress>
  <DomainObject.Predmet.ProtuStrankaListFormatedWithAdressOIB>
    <izvorni_sadrzaj>
      <item>DRAGOMIR INTERNATIONAL j.d.o.o. za prijevoz i usluge, OIB 32467440576, Ulica Ante Jakšića 47, 10000 Zagreb</item>
    </izvorni_sadrzaj>
    <derivirana_varijabla naziv="DomainObject.Predmet.ProtuStrankaListFormatedWithAdressOIB_1">
      <item>DRAGOMIR INTERNATIONAL j.d.o.o. za prijevoz i usluge, OIB 32467440576, Ulica Ante Jakšića 47, 10000 Zagreb</item>
    </derivirana_varijabla>
  </DomainObject.Predmet.ProtuStrankaListFormatedWithAdressOIB>
  <DomainObject.Predmet.ProtuStrankaListNazivFormated>
    <izvorni_sadrzaj>
      <item>DRAGOMIR INTERNATIONAL j.d.o.o. za prijevoz i usluge</item>
    </izvorni_sadrzaj>
    <derivirana_varijabla naziv="DomainObject.Predmet.ProtuStrankaListNazivFormated_1">
      <item>DRAGOMIR INTERNATIONAL j.d.o.o. za prijevoz i usluge</item>
    </derivirana_varijabla>
  </DomainObject.Predmet.ProtuStrankaListNazivFormated>
  <DomainObject.Predmet.ProtuStrankaListNazivFormatedOIB>
    <izvorni_sadrzaj>
      <item>DRAGOMIR INTERNATIONAL j.d.o.o. za prijevoz i usluge, OIB 32467440576</item>
    </izvorni_sadrzaj>
    <derivirana_varijabla naziv="DomainObject.Predmet.ProtuStrankaListNazivFormatedOIB_1">
      <item>DRAGOMIR INTERNATIONAL j.d.o.o. za prijevoz i usluge, OIB 32467440576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DRAGOMIR INTERNATIONAL j.d.o.o. za prijevoz i usluge</izvorni_sadrzaj>
    <derivirana_varijabla naziv="DomainObject.Predmet.ProtustrankaIDrugi_1">DRAGOMIR INTERNATIONAL j.d.o.o. za prijevoz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DRAGOMIR INTERNATIONAL j.d.o.o. za prijevoz i usluge, OIB 32467440576, Ulica Ante Jakšića 47, 10000 Zagreb</izvorni_sadrzaj>
    <derivirana_varijabla naziv="DomainObject.Predmet.ProtustrankaIDrugiAdressOIB_1">DRAGOMIR INTERNATIONAL j.d.o.o. za prijevoz i usluge, OIB 32467440576, Ulica Ante Jakšića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DRAGOMIR INTERNATIONAL j.d.o.o. za prijevoz i usluge</item>
      <item>FINA Regionalni centar Zagreb</item>
    </izvorni_sadrzaj>
    <derivirana_varijabla naziv="DomainObject.Predmet.SudioniciListNaziv_1">
      <item>DRAGOMIR INTERNATIONAL j.d.o.o. za prijevoz i usluge</item>
      <item>FINA Regionalni centar Zagreb</item>
    </derivirana_varijabla>
  </DomainObject.Predmet.SudioniciListNaziv>
  <DomainObject.Predmet.SudioniciListAdressOIB>
    <izvorni_sadrzaj>
      <item>DRAGOMIR INTERNATIONAL j.d.o.o. za prijevoz i usluge, OIB 32467440576, Ulica Ante Jakšića 47,10000 Zagreb</item>
      <item>FINA Regionalni centar Zagreb, OIB 85821130368, Trg svibanjskih žrtava 1995. 1,10000 Zagreb</item>
    </izvorni_sadrzaj>
    <derivirana_varijabla naziv="DomainObject.Predmet.SudioniciListAdressOIB_1">
      <item>DRAGOMIR INTERNATIONAL j.d.o.o. za prijevoz i usluge, OIB 32467440576, Ulica Ante Jakšića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32467440576</item>
      <item>, OIB 85821130368</item>
    </izvorni_sadrzaj>
    <derivirana_varijabla naziv="DomainObject.Predmet.SudioniciListNazivOIB_1">
      <item>, OIB 32467440576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BF5F8-9B94-4ACA-B158-BBC84EE02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2202</properties:Characters>
  <properties:Lines>58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2018-04-16T08:55:00Z</dcterms:created>
  <dc:creator>Snježana Andrijanić</dc:creator>
  <cp:lastModifiedBy>Snježana Andrijanić</cp:lastModifiedBy>
  <cp:lastPrinted>2018-04-17T06:02:00Z</cp:lastPrinted>
  <dcterms:modified xmlns:xsi="http://www.w3.org/2001/XMLSchema-instance" xsi:type="dcterms:W3CDTF">2018-04-18T09:08:00Z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