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a27a" w14:paraId="a5ea27a" w:rsidRDefault="00A138A1" w:rsidP="00063BFF" w:rsidR="000921B3" w:rsidRPr="00842767">
      <w:pPr>
        <w:pStyle w:val="Naslov1"/>
        <w:ind w:hanging="284" w:right="-2" w:left="284"/>
        <w15:collapsed w:val="false"/>
        <w:rPr>
          <w:sz w:val="22"/>
          <w:szCs w:val="22"/>
        </w:rPr>
      </w:pPr>
      <w:bookmarkStart w:name="_GoBack" w:id="0"/>
      <w:bookmarkEnd w:id="0"/>
      <w:r w:rsidRPr="00842767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842767">
          <w:rPr>
            <w:sz w:val="22"/>
            <w:szCs w:val="22"/>
          </w:rPr>
          <w:t xml:space="preserve">7 </w:t>
        </w:r>
        <w:r w:rsidR="00BA0338" w:rsidRPr="00842767">
          <w:rPr>
            <w:sz w:val="22"/>
            <w:szCs w:val="22"/>
          </w:rPr>
          <w:t>St</w:t>
        </w:r>
      </w:smartTag>
      <w:r w:rsidR="00BA0338" w:rsidRPr="00842767">
        <w:rPr>
          <w:sz w:val="22"/>
          <w:szCs w:val="22"/>
        </w:rPr>
        <w:t>.</w:t>
      </w:r>
      <w:r w:rsidR="00195EC5" w:rsidRPr="00842767">
        <w:rPr>
          <w:sz w:val="22"/>
          <w:szCs w:val="22"/>
        </w:rPr>
        <w:t xml:space="preserve"> </w:t>
      </w:r>
      <w:r w:rsidR="00842767" w:rsidRPr="00842767">
        <w:rPr>
          <w:sz w:val="22"/>
          <w:szCs w:val="22"/>
        </w:rPr>
        <w:t>145/15</w:t>
      </w:r>
    </w:p>
    <w:p w:rsidRDefault="000921B3" w:rsidP="000921B3" w:rsidR="000921B3" w:rsidRPr="00842767">
      <w:pPr>
        <w:rPr>
          <w:sz w:val="22"/>
          <w:szCs w:val="22"/>
        </w:rPr>
      </w:pPr>
    </w:p>
    <w:p w:rsidRDefault="00B0512B" w:rsidR="00060CD6" w:rsidRPr="00842767">
      <w:pPr>
        <w:ind w:firstLine="708"/>
        <w:rPr>
          <w:b/>
          <w:sz w:val="22"/>
          <w:szCs w:val="22"/>
        </w:rPr>
      </w:pPr>
      <w:r w:rsidRPr="00842767">
        <w:rPr>
          <w:noProof/>
          <w:color w:val="0000FF"/>
          <w:sz w:val="22"/>
          <w:szCs w:val="22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842767">
      <w:pPr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>REPUBLIKA HRVATSKA</w:t>
      </w:r>
    </w:p>
    <w:p w:rsidRDefault="00060CD6" w:rsidR="00060CD6" w:rsidRPr="00842767">
      <w:pPr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>TRGOVAČKI SUD U SPLITU</w:t>
      </w:r>
    </w:p>
    <w:p w:rsidRDefault="00060CD6" w:rsidR="00060CD6" w:rsidRPr="00842767">
      <w:pPr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>STALNA SLUŽBA U DUBROVNIKU</w:t>
      </w:r>
    </w:p>
    <w:p w:rsidRDefault="00060CD6" w:rsidR="00060CD6" w:rsidRPr="00842767">
      <w:pPr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>Dubrovnik, Dr. A. Starčevića 23</w:t>
      </w:r>
    </w:p>
    <w:p w:rsidRDefault="00DD3B0F" w:rsidR="00DD3B0F" w:rsidRPr="00842767">
      <w:pPr>
        <w:rPr>
          <w:b/>
          <w:sz w:val="22"/>
          <w:szCs w:val="22"/>
        </w:rPr>
      </w:pPr>
    </w:p>
    <w:p w:rsidRDefault="00DD3B0F" w:rsidR="00DD3B0F" w:rsidRPr="00842767">
      <w:pPr>
        <w:rPr>
          <w:b/>
          <w:sz w:val="22"/>
          <w:szCs w:val="22"/>
        </w:rPr>
      </w:pPr>
    </w:p>
    <w:p w:rsidRDefault="000921B3" w:rsidP="000921B3" w:rsidR="000921B3" w:rsidRPr="00842767">
      <w:pPr>
        <w:rPr>
          <w:b/>
          <w:sz w:val="22"/>
          <w:szCs w:val="22"/>
        </w:rPr>
      </w:pPr>
    </w:p>
    <w:p w:rsidRDefault="00E64233" w:rsidP="00E64233" w:rsidR="00A77688" w:rsidRPr="00842767">
      <w:pPr>
        <w:tabs>
          <w:tab w:pos="3832" w:val="left"/>
        </w:tabs>
        <w:ind w:right="-2"/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 xml:space="preserve">                                                    </w:t>
      </w:r>
      <w:r w:rsidR="00343988" w:rsidRPr="00842767">
        <w:rPr>
          <w:b/>
          <w:sz w:val="22"/>
          <w:szCs w:val="22"/>
        </w:rPr>
        <w:t xml:space="preserve">   </w:t>
      </w:r>
      <w:r w:rsidRPr="00842767">
        <w:rPr>
          <w:b/>
          <w:sz w:val="22"/>
          <w:szCs w:val="22"/>
        </w:rPr>
        <w:t xml:space="preserve">   R E  P U B L I K A  H R V A T S K A</w:t>
      </w:r>
    </w:p>
    <w:p w:rsidRDefault="00BA0338" w:rsidP="00416C30" w:rsidR="00BA0338" w:rsidRPr="00842767">
      <w:pPr>
        <w:pStyle w:val="Naslov2"/>
        <w:ind w:right="-2"/>
        <w:rPr>
          <w:sz w:val="22"/>
          <w:szCs w:val="22"/>
        </w:rPr>
      </w:pPr>
      <w:r w:rsidRPr="00842767">
        <w:rPr>
          <w:sz w:val="22"/>
          <w:szCs w:val="22"/>
        </w:rPr>
        <w:t>R J E Š E N J E</w:t>
      </w:r>
    </w:p>
    <w:p w:rsidRDefault="00195EC5" w:rsidP="00416C30" w:rsidR="00195EC5" w:rsidRPr="00842767">
      <w:pPr>
        <w:ind w:right="-2"/>
        <w:rPr>
          <w:sz w:val="22"/>
          <w:szCs w:val="22"/>
        </w:rPr>
      </w:pPr>
    </w:p>
    <w:p w:rsidRDefault="00BA0338" w:rsidP="00416C30" w:rsidR="00BA0338" w:rsidRPr="00842767">
      <w:pPr>
        <w:ind w:right="-2"/>
        <w:jc w:val="center"/>
        <w:rPr>
          <w:b/>
          <w:sz w:val="22"/>
          <w:szCs w:val="22"/>
        </w:rPr>
      </w:pPr>
    </w:p>
    <w:p w:rsidRDefault="00195EC5" w:rsidP="003734D4" w:rsidR="00A74092" w:rsidRPr="00842767">
      <w:pPr>
        <w:ind w:firstLine="720" w:right="-2"/>
        <w:jc w:val="both"/>
        <w:rPr>
          <w:sz w:val="22"/>
          <w:szCs w:val="22"/>
        </w:rPr>
      </w:pPr>
      <w:r w:rsidRPr="00842767">
        <w:rPr>
          <w:sz w:val="22"/>
          <w:szCs w:val="22"/>
        </w:rPr>
        <w:t xml:space="preserve">Trgovački sud </w:t>
      </w:r>
      <w:r w:rsidR="00AD5E9B" w:rsidRPr="00842767">
        <w:rPr>
          <w:sz w:val="22"/>
          <w:szCs w:val="22"/>
        </w:rPr>
        <w:t xml:space="preserve">u Splitu, Stalna služba u </w:t>
      </w:r>
      <w:r w:rsidRPr="00842767">
        <w:rPr>
          <w:sz w:val="22"/>
          <w:szCs w:val="22"/>
        </w:rPr>
        <w:t>Du</w:t>
      </w:r>
      <w:r w:rsidR="00A87B96" w:rsidRPr="00842767">
        <w:rPr>
          <w:sz w:val="22"/>
          <w:szCs w:val="22"/>
        </w:rPr>
        <w:t xml:space="preserve">brovniku, po stečajnom sucu tog suda </w:t>
      </w:r>
      <w:r w:rsidRPr="00842767">
        <w:rPr>
          <w:sz w:val="22"/>
          <w:szCs w:val="22"/>
        </w:rPr>
        <w:t>Diani Butigan Granić,</w:t>
      </w:r>
      <w:r w:rsidR="00A87B96" w:rsidRPr="00842767">
        <w:rPr>
          <w:sz w:val="22"/>
          <w:szCs w:val="22"/>
        </w:rPr>
        <w:t xml:space="preserve"> kao sucu pojedincu, u stečajnom postupku nad stečajnim dužnikom</w:t>
      </w:r>
      <w:r w:rsidR="00842767" w:rsidRPr="00842767">
        <w:rPr>
          <w:sz w:val="22"/>
          <w:szCs w:val="22"/>
        </w:rPr>
        <w:t xml:space="preserve"> SFORZA d.o.o. Zaton, Soline 22, OIB: 79845011953</w:t>
      </w:r>
      <w:r w:rsidR="00B4329E" w:rsidRPr="00842767">
        <w:rPr>
          <w:sz w:val="22"/>
          <w:szCs w:val="22"/>
        </w:rPr>
        <w:t>,</w:t>
      </w:r>
      <w:r w:rsidR="008A1A66" w:rsidRPr="00842767">
        <w:rPr>
          <w:sz w:val="22"/>
          <w:szCs w:val="22"/>
        </w:rPr>
        <w:t xml:space="preserve"> </w:t>
      </w:r>
      <w:r w:rsidR="00AD5E9B" w:rsidRPr="00842767">
        <w:rPr>
          <w:sz w:val="22"/>
          <w:szCs w:val="22"/>
        </w:rPr>
        <w:t>zastupano</w:t>
      </w:r>
      <w:r w:rsidR="00FA4DE4" w:rsidRPr="00842767">
        <w:rPr>
          <w:sz w:val="22"/>
          <w:szCs w:val="22"/>
        </w:rPr>
        <w:t xml:space="preserve">g po stečajnom upravitelju </w:t>
      </w:r>
      <w:r w:rsidR="00842767" w:rsidRPr="00842767">
        <w:rPr>
          <w:sz w:val="22"/>
          <w:szCs w:val="22"/>
        </w:rPr>
        <w:t>Stjepanu Kugler</w:t>
      </w:r>
      <w:r w:rsidR="00AD5E9B" w:rsidRPr="00842767">
        <w:rPr>
          <w:sz w:val="22"/>
          <w:szCs w:val="22"/>
        </w:rPr>
        <w:t xml:space="preserve">, </w:t>
      </w:r>
      <w:r w:rsidR="00570491" w:rsidRPr="00842767">
        <w:rPr>
          <w:sz w:val="22"/>
          <w:szCs w:val="22"/>
        </w:rPr>
        <w:t>nakon održanog ispitnog</w:t>
      </w:r>
      <w:r w:rsidR="00842767" w:rsidRPr="00842767">
        <w:rPr>
          <w:sz w:val="22"/>
          <w:szCs w:val="22"/>
        </w:rPr>
        <w:t xml:space="preserve"> ročišta</w:t>
      </w:r>
      <w:r w:rsidR="00570491" w:rsidRPr="00842767">
        <w:rPr>
          <w:sz w:val="22"/>
          <w:szCs w:val="22"/>
        </w:rPr>
        <w:t xml:space="preserve"> d</w:t>
      </w:r>
      <w:r w:rsidR="00BA0338" w:rsidRPr="00842767">
        <w:rPr>
          <w:sz w:val="22"/>
          <w:szCs w:val="22"/>
        </w:rPr>
        <w:t xml:space="preserve">ana </w:t>
      </w:r>
      <w:r w:rsidR="00842767" w:rsidRPr="00842767">
        <w:rPr>
          <w:sz w:val="22"/>
          <w:szCs w:val="22"/>
        </w:rPr>
        <w:t>20. siječnja 2016</w:t>
      </w:r>
      <w:r w:rsidR="00D22B2C" w:rsidRPr="00842767">
        <w:rPr>
          <w:sz w:val="22"/>
          <w:szCs w:val="22"/>
        </w:rPr>
        <w:t>. godine</w:t>
      </w:r>
      <w:r w:rsidR="00A74092" w:rsidRPr="00842767">
        <w:rPr>
          <w:sz w:val="22"/>
          <w:szCs w:val="22"/>
        </w:rPr>
        <w:t>,</w:t>
      </w:r>
    </w:p>
    <w:p w:rsidRDefault="00D8553B" w:rsidP="003734D4" w:rsidR="00D8553B" w:rsidRPr="00842767">
      <w:pPr>
        <w:ind w:firstLine="720" w:right="-2"/>
        <w:jc w:val="both"/>
        <w:rPr>
          <w:sz w:val="22"/>
          <w:szCs w:val="22"/>
        </w:rPr>
      </w:pPr>
    </w:p>
    <w:p w:rsidRDefault="00A74092" w:rsidP="003A2942" w:rsidR="00A74092" w:rsidRPr="00842767">
      <w:pPr>
        <w:ind w:right="-2"/>
        <w:rPr>
          <w:sz w:val="22"/>
          <w:szCs w:val="22"/>
        </w:rPr>
      </w:pPr>
    </w:p>
    <w:p w:rsidRDefault="00BA0338" w:rsidP="00416C30" w:rsidR="00BA0338" w:rsidRPr="00842767">
      <w:pPr>
        <w:ind w:right="-2"/>
        <w:jc w:val="center"/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>r i j e š i o    j e</w:t>
      </w:r>
    </w:p>
    <w:p w:rsidRDefault="00CD0A8C" w:rsidP="00EC49AC" w:rsidR="00CD0A8C" w:rsidRPr="00842767">
      <w:pPr>
        <w:rPr>
          <w:sz w:val="22"/>
          <w:szCs w:val="22"/>
        </w:rPr>
      </w:pPr>
    </w:p>
    <w:p w:rsidRDefault="00842767" w:rsidP="00842767" w:rsidR="00842767" w:rsidRPr="00842767">
      <w:pPr>
        <w:rPr>
          <w:sz w:val="22"/>
          <w:szCs w:val="22"/>
        </w:rPr>
      </w:pPr>
    </w:p>
    <w:p w:rsidRDefault="00CD0A8C" w:rsidP="00842767" w:rsidR="00CD0A8C" w:rsidRPr="00842767">
      <w:pPr>
        <w:rPr>
          <w:sz w:val="22"/>
          <w:szCs w:val="22"/>
        </w:rPr>
      </w:pPr>
      <w:r w:rsidRPr="00842767">
        <w:rPr>
          <w:sz w:val="22"/>
          <w:szCs w:val="22"/>
        </w:rPr>
        <w:t>Utvrđuju se osnovanim tražbine II. višeg isplatnog reda</w:t>
      </w:r>
    </w:p>
    <w:p w:rsidRDefault="00B4329E" w:rsidP="00B4329E" w:rsidR="00B4329E" w:rsidRPr="00842767">
      <w:pPr>
        <w:pStyle w:val="Odlomakpopisa"/>
        <w:ind w:left="1080"/>
        <w:rPr>
          <w:sz w:val="22"/>
          <w:szCs w:val="22"/>
        </w:rPr>
      </w:pPr>
    </w:p>
    <w:p w:rsidRDefault="00842767" w:rsidP="00842767" w:rsidR="00842767" w:rsidRPr="00842767">
      <w:pPr>
        <w:rPr>
          <w:sz w:val="22"/>
          <w:szCs w:val="22"/>
        </w:rPr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6188"/>
        <w:gridCol w:w="1559"/>
      </w:tblGrid>
      <w:tr w:rsidTr="00842767" w:rsidR="00842767" w:rsidRPr="00842767">
        <w:tc>
          <w:tcPr>
            <w:tcW w:type="dxa" w:w="1008"/>
          </w:tcPr>
          <w:p w:rsidRDefault="00842767" w:rsidP="007F0A94" w:rsidR="00842767" w:rsidRPr="00842767">
            <w:pPr>
              <w:jc w:val="center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Red.br.</w:t>
            </w:r>
          </w:p>
        </w:tc>
        <w:tc>
          <w:tcPr>
            <w:tcW w:type="dxa" w:w="6188"/>
          </w:tcPr>
          <w:p w:rsidRDefault="00842767" w:rsidP="007F0A94" w:rsidR="00842767" w:rsidRPr="00842767">
            <w:pPr>
              <w:jc w:val="center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559"/>
          </w:tcPr>
          <w:p w:rsidRDefault="00842767" w:rsidP="007F0A94" w:rsidR="00842767" w:rsidRPr="00842767">
            <w:pPr>
              <w:jc w:val="center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 xml:space="preserve">Utvrđena tražbina </w:t>
            </w:r>
          </w:p>
        </w:tc>
      </w:tr>
      <w:tr w:rsidTr="00842767" w:rsidR="00842767" w:rsidRPr="00842767">
        <w:tc>
          <w:tcPr>
            <w:tcW w:type="dxa" w:w="1008"/>
          </w:tcPr>
          <w:p w:rsidRDefault="00842767" w:rsidP="007F0A94" w:rsidR="00842767" w:rsidRPr="00842767">
            <w:pPr>
              <w:jc w:val="center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1.</w:t>
            </w:r>
          </w:p>
        </w:tc>
        <w:tc>
          <w:tcPr>
            <w:tcW w:type="dxa" w:w="6188"/>
          </w:tcPr>
          <w:p w:rsidRDefault="00842767" w:rsidP="007F0A94" w:rsidR="00842767" w:rsidRPr="00842767">
            <w:pPr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LIBERTAS UGM vl. Niko Musladin, OIB: 62369371421</w:t>
            </w:r>
          </w:p>
        </w:tc>
        <w:tc>
          <w:tcPr>
            <w:tcW w:type="dxa" w:w="1559"/>
            <w:vAlign w:val="center"/>
          </w:tcPr>
          <w:p w:rsidRDefault="00842767" w:rsidP="007F0A94" w:rsidR="00842767" w:rsidRPr="00842767">
            <w:pPr>
              <w:jc w:val="right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358.214,73</w:t>
            </w:r>
          </w:p>
        </w:tc>
      </w:tr>
      <w:tr w:rsidTr="00842767" w:rsidR="00842767" w:rsidRPr="00842767">
        <w:tc>
          <w:tcPr>
            <w:tcW w:type="dxa" w:w="1008"/>
          </w:tcPr>
          <w:p w:rsidRDefault="00842767" w:rsidP="007F0A94" w:rsidR="00842767" w:rsidRPr="00842767">
            <w:pPr>
              <w:jc w:val="center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2.</w:t>
            </w:r>
          </w:p>
        </w:tc>
        <w:tc>
          <w:tcPr>
            <w:tcW w:type="dxa" w:w="6188"/>
          </w:tcPr>
          <w:p w:rsidRDefault="00842767" w:rsidP="007F0A94" w:rsidR="00842767" w:rsidRPr="00842767">
            <w:pPr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Odvjetnik Goran Vidović, Dubrovnik, Put Republike 12, OIB: 06830044821</w:t>
            </w:r>
          </w:p>
        </w:tc>
        <w:tc>
          <w:tcPr>
            <w:tcW w:type="dxa" w:w="1559"/>
            <w:vAlign w:val="center"/>
          </w:tcPr>
          <w:p w:rsidRDefault="00842767" w:rsidP="007F0A94" w:rsidR="00842767" w:rsidRPr="00842767">
            <w:pPr>
              <w:jc w:val="right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12.500,00</w:t>
            </w:r>
          </w:p>
        </w:tc>
      </w:tr>
      <w:tr w:rsidTr="00842767" w:rsidR="00842767" w:rsidRPr="00842767">
        <w:tc>
          <w:tcPr>
            <w:tcW w:type="dxa" w:w="1008"/>
          </w:tcPr>
          <w:p w:rsidRDefault="00842767" w:rsidP="007F0A94" w:rsidR="00842767" w:rsidRPr="00842767">
            <w:pPr>
              <w:jc w:val="center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3.</w:t>
            </w:r>
          </w:p>
        </w:tc>
        <w:tc>
          <w:tcPr>
            <w:tcW w:type="dxa" w:w="6188"/>
          </w:tcPr>
          <w:p w:rsidRDefault="00842767" w:rsidP="007F0A94" w:rsidR="00842767" w:rsidRPr="00842767">
            <w:pPr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Dragan Josip Knežević, Dubrovnik, Palmotićeva 11, OIB: 97076984856</w:t>
            </w:r>
          </w:p>
        </w:tc>
        <w:tc>
          <w:tcPr>
            <w:tcW w:type="dxa" w:w="1559"/>
            <w:vAlign w:val="center"/>
          </w:tcPr>
          <w:p w:rsidRDefault="00842767" w:rsidP="007F0A94" w:rsidR="00842767" w:rsidRPr="00842767">
            <w:pPr>
              <w:jc w:val="right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71.724,12</w:t>
            </w:r>
          </w:p>
        </w:tc>
      </w:tr>
      <w:tr w:rsidTr="00842767" w:rsidR="00842767" w:rsidRPr="00842767">
        <w:tc>
          <w:tcPr>
            <w:tcW w:type="dxa" w:w="1008"/>
          </w:tcPr>
          <w:p w:rsidRDefault="00842767" w:rsidP="007F0A94" w:rsidR="00842767" w:rsidRPr="00842767">
            <w:pPr>
              <w:jc w:val="center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4.</w:t>
            </w:r>
          </w:p>
        </w:tc>
        <w:tc>
          <w:tcPr>
            <w:tcW w:type="dxa" w:w="6188"/>
          </w:tcPr>
          <w:p w:rsidRDefault="00842767" w:rsidP="007F0A94" w:rsidR="00842767" w:rsidRPr="00842767">
            <w:pPr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Marija Jerosimić, Zaton Mali, Soline 22, OIB: 00132782885</w:t>
            </w:r>
          </w:p>
        </w:tc>
        <w:tc>
          <w:tcPr>
            <w:tcW w:type="dxa" w:w="1559"/>
            <w:vAlign w:val="center"/>
          </w:tcPr>
          <w:p w:rsidRDefault="00842767" w:rsidP="007F0A94" w:rsidR="00842767" w:rsidRPr="00842767">
            <w:pPr>
              <w:jc w:val="right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169.085,00</w:t>
            </w:r>
          </w:p>
        </w:tc>
      </w:tr>
      <w:tr w:rsidTr="00842767" w:rsidR="00842767" w:rsidRPr="00842767">
        <w:tc>
          <w:tcPr>
            <w:tcW w:type="dxa" w:w="1008"/>
          </w:tcPr>
          <w:p w:rsidRDefault="00842767" w:rsidP="007F0A94" w:rsidR="00842767" w:rsidRPr="00842767">
            <w:pPr>
              <w:jc w:val="center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 xml:space="preserve">5. </w:t>
            </w:r>
          </w:p>
        </w:tc>
        <w:tc>
          <w:tcPr>
            <w:tcW w:type="dxa" w:w="6188"/>
          </w:tcPr>
          <w:p w:rsidRDefault="00842767" w:rsidP="007F0A94" w:rsidR="00842767" w:rsidRPr="00842767">
            <w:pPr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 xml:space="preserve">Siniša Jerosimić, Zaton Mali, Soline 22 </w:t>
            </w:r>
          </w:p>
        </w:tc>
        <w:tc>
          <w:tcPr>
            <w:tcW w:type="dxa" w:w="1559"/>
            <w:vAlign w:val="center"/>
          </w:tcPr>
          <w:p w:rsidRDefault="00842767" w:rsidP="007F0A94" w:rsidR="00842767" w:rsidRPr="00842767">
            <w:pPr>
              <w:jc w:val="right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169.085,00</w:t>
            </w:r>
          </w:p>
        </w:tc>
      </w:tr>
      <w:tr w:rsidTr="00842767" w:rsidR="00842767" w:rsidRPr="00842767">
        <w:tc>
          <w:tcPr>
            <w:tcW w:type="dxa" w:w="1008"/>
          </w:tcPr>
          <w:p w:rsidRDefault="00842767" w:rsidP="007F0A94" w:rsidR="00842767" w:rsidRPr="00842767">
            <w:pPr>
              <w:jc w:val="center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 xml:space="preserve">6. </w:t>
            </w:r>
          </w:p>
        </w:tc>
        <w:tc>
          <w:tcPr>
            <w:tcW w:type="dxa" w:w="6188"/>
          </w:tcPr>
          <w:p w:rsidRDefault="00842767" w:rsidP="007F0A94" w:rsidR="00842767" w:rsidRPr="00842767">
            <w:pPr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Lidija Jerosimić, Zaton Mali, Soline 22</w:t>
            </w:r>
          </w:p>
        </w:tc>
        <w:tc>
          <w:tcPr>
            <w:tcW w:type="dxa" w:w="1559"/>
            <w:vAlign w:val="center"/>
          </w:tcPr>
          <w:p w:rsidRDefault="00842767" w:rsidP="007F0A94" w:rsidR="00842767" w:rsidRPr="00842767">
            <w:pPr>
              <w:jc w:val="right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169.085,00</w:t>
            </w:r>
          </w:p>
        </w:tc>
      </w:tr>
      <w:tr w:rsidTr="00842767" w:rsidR="00842767" w:rsidRPr="00842767">
        <w:tc>
          <w:tcPr>
            <w:tcW w:type="dxa" w:w="1008"/>
          </w:tcPr>
          <w:p w:rsidRDefault="00842767" w:rsidP="007F0A94" w:rsidR="00842767" w:rsidRPr="00842767">
            <w:pPr>
              <w:jc w:val="center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7.</w:t>
            </w:r>
          </w:p>
        </w:tc>
        <w:tc>
          <w:tcPr>
            <w:tcW w:type="dxa" w:w="6188"/>
          </w:tcPr>
          <w:p w:rsidRDefault="00842767" w:rsidP="007F0A94" w:rsidR="00842767" w:rsidRPr="00842767">
            <w:pPr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 xml:space="preserve">RH, Ministarstvo financija, Dubrovnik, Vukovarska 6, OIB: 18683136487 </w:t>
            </w:r>
          </w:p>
        </w:tc>
        <w:tc>
          <w:tcPr>
            <w:tcW w:type="dxa" w:w="1559"/>
            <w:vAlign w:val="center"/>
          </w:tcPr>
          <w:p w:rsidRDefault="00842767" w:rsidP="007F0A94" w:rsidR="00842767" w:rsidRPr="00842767">
            <w:pPr>
              <w:jc w:val="right"/>
              <w:rPr>
                <w:sz w:val="22"/>
                <w:szCs w:val="22"/>
              </w:rPr>
            </w:pPr>
            <w:r w:rsidRPr="00842767">
              <w:rPr>
                <w:sz w:val="22"/>
                <w:szCs w:val="22"/>
              </w:rPr>
              <w:t>480,59</w:t>
            </w:r>
          </w:p>
        </w:tc>
      </w:tr>
    </w:tbl>
    <w:p w:rsidRDefault="00842767" w:rsidP="00842767" w:rsidR="00842767" w:rsidRPr="00842767">
      <w:pPr>
        <w:rPr>
          <w:sz w:val="22"/>
          <w:szCs w:val="22"/>
        </w:rPr>
      </w:pPr>
    </w:p>
    <w:p w:rsidRDefault="00C24A03" w:rsidP="00C24A03" w:rsidR="00C24A03" w:rsidRPr="00842767">
      <w:pPr>
        <w:pStyle w:val="Naslov2"/>
        <w:ind w:right="-2"/>
        <w:rPr>
          <w:sz w:val="22"/>
          <w:szCs w:val="22"/>
        </w:rPr>
      </w:pPr>
      <w:r w:rsidRPr="00842767">
        <w:rPr>
          <w:sz w:val="22"/>
          <w:szCs w:val="22"/>
        </w:rPr>
        <w:t>Obrazloženje</w:t>
      </w:r>
    </w:p>
    <w:p w:rsidRDefault="00B4329E" w:rsidP="00B4329E" w:rsidR="00B4329E" w:rsidRPr="00842767">
      <w:pPr>
        <w:ind w:right="-2"/>
        <w:rPr>
          <w:b/>
          <w:sz w:val="22"/>
          <w:szCs w:val="22"/>
        </w:rPr>
      </w:pPr>
    </w:p>
    <w:p w:rsidRDefault="00C24A03" w:rsidP="00C24A03" w:rsidR="00842767">
      <w:pPr>
        <w:pStyle w:val="Tijeloteksta"/>
        <w:ind w:right="-2"/>
        <w:rPr>
          <w:sz w:val="22"/>
          <w:szCs w:val="22"/>
        </w:rPr>
      </w:pPr>
      <w:r w:rsidRPr="00842767">
        <w:rPr>
          <w:sz w:val="22"/>
          <w:szCs w:val="22"/>
        </w:rPr>
        <w:tab/>
        <w:t xml:space="preserve">Rješenjem Trgovačkog suda u </w:t>
      </w:r>
      <w:r w:rsidR="00EF0CCF" w:rsidRPr="00842767">
        <w:rPr>
          <w:sz w:val="22"/>
          <w:szCs w:val="22"/>
        </w:rPr>
        <w:t xml:space="preserve">Splitu, Stalna služba u </w:t>
      </w:r>
      <w:r w:rsidRPr="00842767">
        <w:rPr>
          <w:sz w:val="22"/>
          <w:szCs w:val="22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842767">
          <w:rPr>
            <w:sz w:val="22"/>
            <w:szCs w:val="22"/>
          </w:rPr>
          <w:t>7 St</w:t>
        </w:r>
      </w:smartTag>
      <w:r w:rsidRPr="00842767">
        <w:rPr>
          <w:sz w:val="22"/>
          <w:szCs w:val="22"/>
        </w:rPr>
        <w:t xml:space="preserve">. </w:t>
      </w:r>
      <w:r w:rsidR="00842767">
        <w:rPr>
          <w:sz w:val="22"/>
          <w:szCs w:val="22"/>
        </w:rPr>
        <w:t xml:space="preserve">145/15 od 30. studenog 2015.g. </w:t>
      </w:r>
      <w:r w:rsidRPr="00842767">
        <w:rPr>
          <w:sz w:val="22"/>
          <w:szCs w:val="22"/>
        </w:rPr>
        <w:t>otvoren je stečajni</w:t>
      </w:r>
      <w:r w:rsidR="00B4329E" w:rsidRPr="00842767">
        <w:rPr>
          <w:sz w:val="22"/>
          <w:szCs w:val="22"/>
        </w:rPr>
        <w:t xml:space="preserve"> postupak nad stečajnim dužnikom </w:t>
      </w:r>
      <w:r w:rsidR="00842767" w:rsidRPr="00842767">
        <w:rPr>
          <w:sz w:val="22"/>
          <w:szCs w:val="22"/>
        </w:rPr>
        <w:t>SFORZA d.o.o. Zaton, Soline 22, OIB: 79845011953</w:t>
      </w:r>
      <w:r w:rsidR="00842767">
        <w:rPr>
          <w:sz w:val="22"/>
          <w:szCs w:val="22"/>
        </w:rPr>
        <w:t>.</w:t>
      </w:r>
    </w:p>
    <w:p w:rsidRDefault="00C24A03" w:rsidP="00C24A03" w:rsidR="00C24A03" w:rsidRPr="00842767">
      <w:pPr>
        <w:pStyle w:val="Tijeloteksta"/>
        <w:ind w:right="-2"/>
        <w:rPr>
          <w:sz w:val="22"/>
          <w:szCs w:val="22"/>
        </w:rPr>
      </w:pPr>
    </w:p>
    <w:p w:rsidRDefault="00EF0CCF" w:rsidP="006B6A57" w:rsidR="006B6A57" w:rsidRPr="00842767">
      <w:pPr>
        <w:pStyle w:val="Tijeloteksta"/>
        <w:ind w:right="-2"/>
        <w:rPr>
          <w:sz w:val="22"/>
          <w:szCs w:val="22"/>
        </w:rPr>
      </w:pPr>
      <w:r w:rsidRPr="00842767">
        <w:rPr>
          <w:sz w:val="22"/>
          <w:szCs w:val="22"/>
        </w:rPr>
        <w:tab/>
        <w:t xml:space="preserve"> Na</w:t>
      </w:r>
      <w:r w:rsidR="00C24A03" w:rsidRPr="00842767">
        <w:rPr>
          <w:sz w:val="22"/>
          <w:szCs w:val="22"/>
        </w:rPr>
        <w:t xml:space="preserve"> </w:t>
      </w:r>
      <w:r w:rsidR="00060CD6" w:rsidRPr="00842767">
        <w:rPr>
          <w:sz w:val="22"/>
          <w:szCs w:val="22"/>
        </w:rPr>
        <w:t xml:space="preserve">ispitnom ročištu održanom dana </w:t>
      </w:r>
      <w:r w:rsidR="00842767">
        <w:rPr>
          <w:sz w:val="22"/>
          <w:szCs w:val="22"/>
        </w:rPr>
        <w:t xml:space="preserve">20. siječnja </w:t>
      </w:r>
      <w:r w:rsidR="005D129C" w:rsidRPr="00842767">
        <w:rPr>
          <w:sz w:val="22"/>
          <w:szCs w:val="22"/>
        </w:rPr>
        <w:t>201</w:t>
      </w:r>
      <w:r w:rsidR="00842767">
        <w:rPr>
          <w:sz w:val="22"/>
          <w:szCs w:val="22"/>
        </w:rPr>
        <w:t>6</w:t>
      </w:r>
      <w:r w:rsidR="005D129C" w:rsidRPr="00842767">
        <w:rPr>
          <w:sz w:val="22"/>
          <w:szCs w:val="22"/>
        </w:rPr>
        <w:t xml:space="preserve"> </w:t>
      </w:r>
      <w:r w:rsidR="00060CD6" w:rsidRPr="00842767">
        <w:rPr>
          <w:sz w:val="22"/>
          <w:szCs w:val="22"/>
        </w:rPr>
        <w:t xml:space="preserve">g. </w:t>
      </w:r>
      <w:r w:rsidR="00C24A03" w:rsidRPr="00842767">
        <w:rPr>
          <w:sz w:val="22"/>
          <w:szCs w:val="22"/>
        </w:rPr>
        <w:t xml:space="preserve">stečajni upravitelj se određeno izjasnio o svakoj prijavljenoj tražbini predanoj i pristigloj u roku određenom za prijavu tražbina prema </w:t>
      </w:r>
      <w:r w:rsidR="00842767">
        <w:rPr>
          <w:sz w:val="22"/>
          <w:szCs w:val="22"/>
        </w:rPr>
        <w:t>rješenju</w:t>
      </w:r>
      <w:r w:rsidR="00C24A03" w:rsidRPr="00842767">
        <w:rPr>
          <w:sz w:val="22"/>
          <w:szCs w:val="22"/>
        </w:rPr>
        <w:t xml:space="preserve"> objavljenom na </w:t>
      </w:r>
      <w:r w:rsidR="00842767">
        <w:rPr>
          <w:sz w:val="22"/>
          <w:szCs w:val="22"/>
        </w:rPr>
        <w:t>e-</w:t>
      </w:r>
      <w:r w:rsidR="00C24A03" w:rsidRPr="00842767">
        <w:rPr>
          <w:sz w:val="22"/>
          <w:szCs w:val="22"/>
        </w:rPr>
        <w:t>oglasnoj ploči suda</w:t>
      </w:r>
      <w:r w:rsidR="005D129C" w:rsidRPr="00842767">
        <w:rPr>
          <w:sz w:val="22"/>
          <w:szCs w:val="22"/>
        </w:rPr>
        <w:t xml:space="preserve"> </w:t>
      </w:r>
      <w:r w:rsidR="00842767">
        <w:rPr>
          <w:sz w:val="22"/>
          <w:szCs w:val="22"/>
        </w:rPr>
        <w:t>30. studenog 2016.g.</w:t>
      </w:r>
      <w:r w:rsidR="006B6A57" w:rsidRPr="00842767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C24A03" w:rsidP="00C24A03" w:rsidR="00C24A03" w:rsidRPr="00842767">
      <w:pPr>
        <w:pStyle w:val="Tijeloteksta"/>
        <w:ind w:right="-2"/>
        <w:rPr>
          <w:sz w:val="22"/>
          <w:szCs w:val="22"/>
        </w:rPr>
      </w:pPr>
    </w:p>
    <w:p w:rsidRDefault="00C24A03" w:rsidP="00C24A03" w:rsidR="00C24A03" w:rsidRPr="00842767">
      <w:pPr>
        <w:ind w:right="-2"/>
        <w:jc w:val="both"/>
        <w:rPr>
          <w:sz w:val="22"/>
          <w:szCs w:val="22"/>
        </w:rPr>
      </w:pPr>
      <w:r w:rsidRPr="00842767">
        <w:rPr>
          <w:sz w:val="22"/>
          <w:szCs w:val="22"/>
        </w:rPr>
        <w:lastRenderedPageBreak/>
        <w:tab/>
        <w:t>Stečajni upravitelj je navedene tražbine u smislu čl. 71. Stečajnog zakona (NN 44/96, 29/99, 129/00, 123/03, 197/03, 88/06, dalje u tekstu: SZ), priznao kao tražbine</w:t>
      </w:r>
      <w:r w:rsidR="00E32E4E" w:rsidRPr="00842767">
        <w:rPr>
          <w:sz w:val="22"/>
          <w:szCs w:val="22"/>
        </w:rPr>
        <w:t xml:space="preserve"> </w:t>
      </w:r>
      <w:r w:rsidR="001E49B6" w:rsidRPr="00842767">
        <w:rPr>
          <w:sz w:val="22"/>
          <w:szCs w:val="22"/>
        </w:rPr>
        <w:t xml:space="preserve"> II. </w:t>
      </w:r>
      <w:r w:rsidRPr="00842767">
        <w:rPr>
          <w:sz w:val="22"/>
          <w:szCs w:val="22"/>
        </w:rPr>
        <w:t>višeg isplatnog reda u iznosi</w:t>
      </w:r>
      <w:r w:rsidR="001E49B6" w:rsidRPr="00842767">
        <w:rPr>
          <w:sz w:val="22"/>
          <w:szCs w:val="22"/>
        </w:rPr>
        <w:t xml:space="preserve">ma kako je to navedeno </w:t>
      </w:r>
      <w:r w:rsidR="005D030E" w:rsidRPr="00842767">
        <w:rPr>
          <w:sz w:val="22"/>
          <w:szCs w:val="22"/>
        </w:rPr>
        <w:t xml:space="preserve">u </w:t>
      </w:r>
      <w:r w:rsidR="001E49B6" w:rsidRPr="00842767">
        <w:rPr>
          <w:sz w:val="22"/>
          <w:szCs w:val="22"/>
        </w:rPr>
        <w:t xml:space="preserve"> izreci</w:t>
      </w:r>
      <w:r w:rsidRPr="00842767">
        <w:rPr>
          <w:sz w:val="22"/>
          <w:szCs w:val="22"/>
        </w:rPr>
        <w:t xml:space="preserve"> ovog rješenja. </w:t>
      </w:r>
    </w:p>
    <w:p w:rsidRDefault="0013516B" w:rsidP="003A2942" w:rsidR="0013516B" w:rsidRPr="00842767">
      <w:pPr>
        <w:ind w:right="-2"/>
        <w:jc w:val="both"/>
        <w:rPr>
          <w:sz w:val="22"/>
          <w:szCs w:val="22"/>
        </w:rPr>
      </w:pPr>
    </w:p>
    <w:p w:rsidRDefault="00C24A03" w:rsidP="003A2942" w:rsidR="00C24A03" w:rsidRPr="00842767">
      <w:pPr>
        <w:ind w:right="-2"/>
        <w:jc w:val="both"/>
        <w:rPr>
          <w:sz w:val="22"/>
          <w:szCs w:val="22"/>
        </w:rPr>
      </w:pPr>
      <w:r w:rsidRPr="00842767">
        <w:rPr>
          <w:sz w:val="22"/>
          <w:szCs w:val="22"/>
        </w:rPr>
        <w:tab/>
        <w:t xml:space="preserve">Prema čl.177.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9A1659" w:rsidP="009A1659" w:rsidR="009A1659" w:rsidRPr="00842767">
      <w:pPr>
        <w:ind w:right="-2"/>
        <w:jc w:val="both"/>
        <w:rPr>
          <w:sz w:val="22"/>
          <w:szCs w:val="22"/>
        </w:rPr>
      </w:pPr>
    </w:p>
    <w:p w:rsidRDefault="00C24A03" w:rsidP="00C24A03" w:rsidR="00D8553B" w:rsidRPr="00842767">
      <w:pPr>
        <w:ind w:right="-2"/>
        <w:jc w:val="both"/>
        <w:rPr>
          <w:sz w:val="22"/>
          <w:szCs w:val="22"/>
        </w:rPr>
      </w:pPr>
      <w:r w:rsidRPr="00842767">
        <w:rPr>
          <w:sz w:val="22"/>
          <w:szCs w:val="22"/>
        </w:rPr>
        <w:tab/>
        <w:t>Zbog navedenog, na temelju spomenutih propisa, odlučeno je kao u izreci.</w:t>
      </w:r>
    </w:p>
    <w:p w:rsidRDefault="00B4329E" w:rsidP="00C24A03" w:rsidR="00B4329E" w:rsidRPr="00842767">
      <w:pPr>
        <w:ind w:right="-2"/>
        <w:jc w:val="both"/>
        <w:rPr>
          <w:sz w:val="22"/>
          <w:szCs w:val="22"/>
        </w:rPr>
      </w:pPr>
    </w:p>
    <w:p w:rsidRDefault="00B4329E" w:rsidP="00C24A03" w:rsidR="00B4329E" w:rsidRPr="00842767">
      <w:pPr>
        <w:ind w:right="-2"/>
        <w:jc w:val="both"/>
        <w:rPr>
          <w:sz w:val="22"/>
          <w:szCs w:val="22"/>
        </w:rPr>
      </w:pPr>
    </w:p>
    <w:p w:rsidRDefault="003A2942" w:rsidP="00C24A03" w:rsidR="00C24A03" w:rsidRPr="00842767">
      <w:pPr>
        <w:pStyle w:val="Naslov2"/>
        <w:ind w:right="-2"/>
        <w:rPr>
          <w:sz w:val="22"/>
          <w:szCs w:val="22"/>
        </w:rPr>
      </w:pPr>
      <w:r w:rsidRPr="00842767">
        <w:rPr>
          <w:sz w:val="22"/>
          <w:szCs w:val="22"/>
        </w:rPr>
        <w:t xml:space="preserve">U Dubrovniku, </w:t>
      </w:r>
      <w:r w:rsidR="00842767">
        <w:rPr>
          <w:sz w:val="22"/>
          <w:szCs w:val="22"/>
        </w:rPr>
        <w:t>20. siječnja 2016</w:t>
      </w:r>
      <w:r w:rsidR="0013516B" w:rsidRPr="00842767">
        <w:rPr>
          <w:sz w:val="22"/>
          <w:szCs w:val="22"/>
        </w:rPr>
        <w:t>.</w:t>
      </w:r>
      <w:r w:rsidR="00842767">
        <w:rPr>
          <w:sz w:val="22"/>
          <w:szCs w:val="22"/>
        </w:rPr>
        <w:t xml:space="preserve"> </w:t>
      </w:r>
      <w:r w:rsidR="0013516B" w:rsidRPr="00842767">
        <w:rPr>
          <w:sz w:val="22"/>
          <w:szCs w:val="22"/>
        </w:rPr>
        <w:t>godine</w:t>
      </w:r>
      <w:r w:rsidR="00C24A03" w:rsidRPr="00842767">
        <w:rPr>
          <w:sz w:val="22"/>
          <w:szCs w:val="22"/>
        </w:rPr>
        <w:t xml:space="preserve"> </w:t>
      </w:r>
    </w:p>
    <w:p w:rsidRDefault="00C24A03" w:rsidP="00C24A03" w:rsidR="00C24A03" w:rsidRPr="00842767">
      <w:pPr>
        <w:ind w:right="-2"/>
        <w:jc w:val="both"/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</w:p>
    <w:p w:rsidRDefault="00D8553B" w:rsidP="00C24A03" w:rsidR="00D8553B" w:rsidRPr="00842767">
      <w:pPr>
        <w:ind w:right="-2"/>
        <w:jc w:val="both"/>
        <w:rPr>
          <w:b/>
          <w:sz w:val="22"/>
          <w:szCs w:val="22"/>
        </w:rPr>
      </w:pPr>
    </w:p>
    <w:p w:rsidRDefault="00C24A03" w:rsidP="00C24A03" w:rsidR="00C24A03" w:rsidRPr="00842767">
      <w:pPr>
        <w:ind w:right="-2"/>
        <w:jc w:val="both"/>
        <w:rPr>
          <w:b/>
          <w:sz w:val="22"/>
          <w:szCs w:val="22"/>
        </w:rPr>
      </w:pPr>
    </w:p>
    <w:p w:rsidRDefault="00C24A03" w:rsidP="00C24A03" w:rsidR="00C24A03" w:rsidRPr="00842767">
      <w:pPr>
        <w:ind w:right="-2"/>
        <w:jc w:val="both"/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  <w:t>Stečajni sudac:</w:t>
      </w:r>
    </w:p>
    <w:p w:rsidRDefault="00C24A03" w:rsidP="00C24A03" w:rsidR="00C24A03" w:rsidRPr="00842767">
      <w:pPr>
        <w:ind w:right="-2"/>
        <w:jc w:val="both"/>
        <w:rPr>
          <w:b/>
          <w:sz w:val="22"/>
          <w:szCs w:val="22"/>
        </w:rPr>
      </w:pPr>
    </w:p>
    <w:p w:rsidRDefault="00C24A03" w:rsidP="00C24A03" w:rsidR="00C24A03" w:rsidRPr="00842767">
      <w:pPr>
        <w:ind w:right="-2"/>
        <w:jc w:val="both"/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</w:r>
      <w:r w:rsidRPr="00842767">
        <w:rPr>
          <w:b/>
          <w:sz w:val="22"/>
          <w:szCs w:val="22"/>
        </w:rPr>
        <w:tab/>
        <w:t>Diana Butigan Granić</w:t>
      </w:r>
    </w:p>
    <w:p w:rsidRDefault="00D8553B" w:rsidP="00C24A03" w:rsidR="00D8553B" w:rsidRPr="00842767">
      <w:pPr>
        <w:ind w:right="-2"/>
        <w:jc w:val="both"/>
        <w:rPr>
          <w:b/>
          <w:sz w:val="22"/>
          <w:szCs w:val="22"/>
        </w:rPr>
      </w:pPr>
    </w:p>
    <w:p w:rsidRDefault="00D8553B" w:rsidP="00C24A03" w:rsidR="00D8553B" w:rsidRPr="00842767">
      <w:pPr>
        <w:ind w:right="-2"/>
        <w:jc w:val="both"/>
        <w:rPr>
          <w:b/>
          <w:sz w:val="22"/>
          <w:szCs w:val="22"/>
        </w:rPr>
      </w:pPr>
    </w:p>
    <w:p w:rsidRDefault="00C24A03" w:rsidP="00C24A03" w:rsidR="00C24A03" w:rsidRPr="00842767">
      <w:pPr>
        <w:ind w:right="-2"/>
        <w:jc w:val="both"/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>POUKA O PRAVNOM LIJEKU</w:t>
      </w:r>
    </w:p>
    <w:p w:rsidRDefault="00C24A03" w:rsidP="00C24A03" w:rsidR="00C24A03" w:rsidRPr="00842767">
      <w:pPr>
        <w:pStyle w:val="Tijeloteksta"/>
        <w:ind w:right="-2"/>
        <w:rPr>
          <w:sz w:val="22"/>
          <w:szCs w:val="22"/>
        </w:rPr>
      </w:pPr>
      <w:r w:rsidRPr="00842767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4A617F" w:rsidP="00416C30" w:rsidR="004A617F" w:rsidRPr="00842767">
      <w:pPr>
        <w:ind w:right="-2"/>
        <w:jc w:val="both"/>
        <w:rPr>
          <w:b/>
          <w:sz w:val="22"/>
          <w:szCs w:val="22"/>
        </w:rPr>
      </w:pPr>
    </w:p>
    <w:p w:rsidRDefault="00BA0338" w:rsidP="00416C30" w:rsidR="00BA0338" w:rsidRPr="00842767">
      <w:pPr>
        <w:ind w:right="-2"/>
        <w:jc w:val="both"/>
        <w:rPr>
          <w:b/>
          <w:sz w:val="22"/>
          <w:szCs w:val="22"/>
        </w:rPr>
      </w:pPr>
      <w:r w:rsidRPr="00842767">
        <w:rPr>
          <w:b/>
          <w:sz w:val="22"/>
          <w:szCs w:val="22"/>
        </w:rPr>
        <w:t>DN-a:</w:t>
      </w:r>
    </w:p>
    <w:p w:rsidRDefault="00E56DD6" w:rsidP="00416C30" w:rsidR="00E0736C" w:rsidRPr="00842767">
      <w:pPr>
        <w:ind w:right="-2"/>
        <w:jc w:val="both"/>
        <w:rPr>
          <w:sz w:val="22"/>
          <w:szCs w:val="22"/>
        </w:rPr>
      </w:pPr>
      <w:r w:rsidRPr="00842767">
        <w:rPr>
          <w:sz w:val="22"/>
          <w:szCs w:val="22"/>
        </w:rPr>
        <w:t xml:space="preserve">- </w:t>
      </w:r>
      <w:r w:rsidR="00BA0338" w:rsidRPr="00842767">
        <w:rPr>
          <w:sz w:val="22"/>
          <w:szCs w:val="22"/>
        </w:rPr>
        <w:t>st</w:t>
      </w:r>
      <w:r w:rsidR="00B947C5" w:rsidRPr="00842767">
        <w:rPr>
          <w:sz w:val="22"/>
          <w:szCs w:val="22"/>
        </w:rPr>
        <w:t>ečajnom upravitelju</w:t>
      </w:r>
      <w:r w:rsidR="00842767">
        <w:rPr>
          <w:sz w:val="22"/>
          <w:szCs w:val="22"/>
        </w:rPr>
        <w:t xml:space="preserve"> – e-oglasna ploča suda</w:t>
      </w:r>
    </w:p>
    <w:p w:rsidRDefault="00E56DD6" w:rsidP="00416C30" w:rsidR="00BA0338" w:rsidRPr="00842767">
      <w:pPr>
        <w:ind w:right="-2"/>
        <w:jc w:val="both"/>
        <w:rPr>
          <w:sz w:val="22"/>
          <w:szCs w:val="22"/>
        </w:rPr>
      </w:pPr>
      <w:r w:rsidRPr="00842767">
        <w:rPr>
          <w:sz w:val="22"/>
          <w:szCs w:val="22"/>
        </w:rPr>
        <w:t xml:space="preserve">- </w:t>
      </w:r>
      <w:r w:rsidR="00842767">
        <w:rPr>
          <w:sz w:val="22"/>
          <w:szCs w:val="22"/>
        </w:rPr>
        <w:t>e-</w:t>
      </w:r>
      <w:r w:rsidR="00551954" w:rsidRPr="00842767">
        <w:rPr>
          <w:sz w:val="22"/>
          <w:szCs w:val="22"/>
        </w:rPr>
        <w:t>oglasna ploča suda</w:t>
      </w:r>
    </w:p>
    <w:p w:rsidRDefault="00964985" w:rsidP="00416C30" w:rsidR="00964985" w:rsidRPr="00842767">
      <w:pPr>
        <w:ind w:right="-2"/>
        <w:jc w:val="both"/>
        <w:rPr>
          <w:sz w:val="22"/>
          <w:szCs w:val="22"/>
        </w:rPr>
      </w:pPr>
    </w:p>
    <w:sectPr w:rsidSect="00506C5D" w:rsidR="00964985" w:rsidRPr="00842767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B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842767">
      <w:rPr>
        <w:b/>
        <w:sz w:val="24"/>
        <w:szCs w:val="24"/>
      </w:rPr>
      <w:t>145/15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07BA8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3BC3"/>
    <w:rsid w:val="00FA4D55"/>
    <w:rsid w:val="00FA4DE4"/>
    <w:rsid w:val="00FB3E7F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7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BA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BA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BA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BA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7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BA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BA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BA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BA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redovni stečajni postupak</izvorni_sadrzaj>
    <derivirana_varijabla naziv="DomainObject.Predmet.Opis_1">redovni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SFORZA d.o.o. za trgovinu</izvorni_sadrzaj>
    <derivirana_varijabla naziv="DomainObject.Predmet.ProtustrankaFormated_1">  SFORZA d.o.o. za trgovinu</derivirana_varijabla>
  </DomainObject.Predmet.ProtustrankaFormated>
  <DomainObject.Predmet.ProtustrankaFormatedOIB>
    <izvorni_sadrzaj>  SFORZA d.o.o. za trgovinu, OIB 79845011953</izvorni_sadrzaj>
    <derivirana_varijabla naziv="DomainObject.Predmet.ProtustrankaFormatedOIB_1">  SFORZA d.o.o. za trgovinu, OIB 79845011953</derivirana_varijabla>
  </DomainObject.Predmet.ProtustrankaFormatedOIB>
  <DomainObject.Predmet.ProtustrankaFormatedWithAdress>
    <izvorni_sadrzaj> SFORZA d.o.o. za trgovinu, Soline 22, 20235 Zaton</izvorni_sadrzaj>
    <derivirana_varijabla naziv="DomainObject.Predmet.ProtustrankaFormatedWithAdress_1"> SFORZA d.o.o. za trgovinu, Soline 22, 20235 Zaton</derivirana_varijabla>
  </DomainObject.Predmet.ProtustrankaFormatedWithAdress>
  <DomainObject.Predmet.ProtustrankaFormatedWithAdressOIB>
    <izvorni_sadrzaj> SFORZA d.o.o. za trgovinu, OIB 79845011953, Soline 22, 20235 Zaton</izvorni_sadrzaj>
    <derivirana_varijabla naziv="DomainObject.Predmet.ProtustrankaFormatedWithAdressOIB_1"> SFORZA d.o.o. za trgovinu, OIB 79845011953, Soline 22, 20235 Zaton</derivirana_varijabla>
  </DomainObject.Predmet.ProtustrankaFormatedWithAdressOIB>
  <DomainObject.Predmet.ProtustrankaWithAdress>
    <izvorni_sadrzaj>SFORZA d.o.o. za trgovinu Soline 22, 20235 Zaton</izvorni_sadrzaj>
    <derivirana_varijabla naziv="DomainObject.Predmet.ProtustrankaWithAdress_1">SFORZA d.o.o. za trgovinu Soline 22, 20235 Zaton</derivirana_varijabla>
  </DomainObject.Predmet.ProtustrankaWithAdress>
  <DomainObject.Predmet.ProtustrankaWithAdressOIB>
    <izvorni_sadrzaj>SFORZA d.o.o. za trgovinu, OIB 79845011953, Soline 22, 20235 Zaton</izvorni_sadrzaj>
    <derivirana_varijabla naziv="DomainObject.Predmet.ProtustrankaWithAdressOIB_1">SFORZA d.o.o. za trgovinu, OIB 79845011953, Soline 22, 20235 Zaton</derivirana_varijabla>
  </DomainObject.Predmet.ProtustrankaWithAdressOIB>
  <DomainObject.Predmet.ProtustrankaNazivFormated>
    <izvorni_sadrzaj>SFORZA d.o.o. za trgovinu</izvorni_sadrzaj>
    <derivirana_varijabla naziv="DomainObject.Predmet.ProtustrankaNazivFormated_1">SFORZA d.o.o. za trgovinu</derivirana_varijabla>
  </DomainObject.Predmet.ProtustrankaNazivFormated>
  <DomainObject.Predmet.ProtustrankaNazivFormatedOIB>
    <izvorni_sadrzaj>SFORZA d.o.o. za trgovinu, OIB 79845011953</izvorni_sadrzaj>
    <derivirana_varijabla naziv="DomainObject.Predmet.ProtustrankaNazivFormatedOIB_1">SFORZA d.o.o. za trgovinu, OIB 79845011953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 - POREZNA UPRAVA, PODRUČNI URED DUBROVNIK</izvorni_sadrzaj>
    <derivirana_varijabla naziv="DomainObject.Predmet.StrankaFormated_1">  RH,MINISTARSTVO FINANCIJA - POREZNA UPRAVA, PODRUČNI URED DUBROVNIK</derivirana_varijabla>
  </DomainObject.Predmet.StrankaFormated>
  <DomainObject.Predmet.StrankaFormatedOIB>
    <izvorni_sadrzaj>  RH,MINISTARSTVO FINANCIJA - POREZNA UPRAVA, PODRUČNI URED DUBROVNIK</izvorni_sadrzaj>
    <derivirana_varijabla naziv="DomainObject.Predmet.StrankaFormatedOIB_1">  RH,MINISTARSTVO FINANCIJA - POREZNA UPRAVA, PODRUČNI URED DUBROVNIK</derivirana_varijabla>
  </DomainObject.Predmet.StrankaFormatedOIB>
  <DomainObject.Predmet.StrankaFormatedWithAdress>
    <izvorni_sadrzaj> RH,MINISTARSTVO FINANCIJA - POREZNA UPRAVA, PODRUČNI URED DUBROVNIK, Vukovarska 6, 20000 Dubrovnik</izvorni_sadrzaj>
    <derivirana_varijabla naziv="DomainObject.Predmet.StrankaFormatedWithAdress_1"> RH,MINISTARSTVO FINANCIJA - POREZNA UPRAVA, PODRUČNI URED DUBROVNIK, Vukovarska 6, 20000 Dubrovnik</derivirana_varijabla>
  </DomainObject.Predmet.StrankaFormatedWithAdress>
  <DomainObject.Predmet.StrankaFormatedWithAdressOIB>
    <izvorni_sadrzaj> RH,MINISTARSTVO FINANCIJA - POREZNA UPRAVA, PODRUČNI URED DUBROVNIK, Vukovarska 6, 20000 Dubrovnik</izvorni_sadrzaj>
    <derivirana_varijabla naziv="DomainObject.Predmet.StrankaFormatedWithAdressOIB_1"> RH,MINISTARSTVO FINANCIJA - POREZNA UPRAVA, PODRUČNI URED DUBROVNIK, Vukovarska 6, 20000 Dubrovnik</derivirana_varijabla>
  </DomainObject.Predmet.StrankaFormatedWithAdressOIB>
  <DomainObject.Predmet.StrankaWithAdress>
    <izvorni_sadrzaj>RH,MINISTARSTVO FINANCIJA - POREZNA UPRAVA, PODRUČNI URED DUBROVNIK Vukovarska 6,20000 Dubrovnik</izvorni_sadrzaj>
    <derivirana_varijabla naziv="DomainObject.Predmet.StrankaWithAdress_1">RH,MINISTARSTVO FINANCIJA - POREZNA UPRAVA, PODRUČNI URED DUBROVNIK Vukovarska 6,20000 Dubrovnik</derivirana_varijabla>
  </DomainObject.Predmet.StrankaWithAdress>
  <DomainObject.Predmet.StrankaWithAdressOIB>
    <izvorni_sadrzaj>RH,MINISTARSTVO FINANCIJA - POREZNA UPRAVA, PODRUČNI URED DUBROVNIK, Vukovarska 6,20000 Dubrovnik</izvorni_sadrzaj>
    <derivirana_varijabla naziv="DomainObject.Predmet.StrankaWithAdressOIB_1">RH,MINISTARSTVO FINANCIJA - POREZNA UPRAVA, PODRUČNI URED DUBROVNIK, Vukovarska 6,20000 Dubrovnik</derivirana_varijabla>
  </DomainObject.Predmet.StrankaWithAdressOIB>
  <DomainObject.Predmet.StrankaNazivFormated>
    <izvorni_sadrzaj>RH,MINISTARSTVO FINANCIJA - POREZNA UPRAVA, PODRUČNI URED DUBROVNIK</izvorni_sadrzaj>
    <derivirana_varijabla naziv="DomainObject.Predmet.StrankaNazivFormated_1">RH,MINISTARSTVO FINANCIJA - POREZNA UPRAVA, PODRUČNI URED DUBROVNIK</derivirana_varijabla>
  </DomainObject.Predmet.StrankaNazivFormated>
  <DomainObject.Predmet.StrankaNazivFormatedOIB>
    <izvorni_sadrzaj>RH,MINISTARSTVO FINANCIJA - POREZNA UPRAVA, PODRUČNI URED DUBROVNIK</izvorni_sadrzaj>
    <derivirana_varijabla naziv="DomainObject.Predmet.StrankaNazivFormatedOIB_1">RH,MINISTARSTVO FINANCIJA -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 - POREZNA UPRAVA, PODRUČNI URED DUBROVNIK</item>
    </izvorni_sadrzaj>
    <derivirana_varijabla naziv="DomainObject.Predmet.StrankaListFormated_1">
      <item>RH,MINISTARSTVO FINANCIJA - POREZNA UPRAVA, PODRUČNI URED DUBROVNIK</item>
    </derivirana_varijabla>
  </DomainObject.Predmet.StrankaListFormated>
  <DomainObject.Predmet.StrankaListFormatedOIB>
    <izvorni_sadrzaj>
      <item>RH,MINISTARSTVO FINANCIJA - POREZNA UPRAVA, PODRUČNI URED DUBROVNIK</item>
    </izvorni_sadrzaj>
    <derivirana_varijabla naziv="DomainObject.Predmet.StrankaListFormatedOIB_1">
      <item>RH,MINISTARSTVO FINANCIJA - POREZNA UPRAVA, PODRUČNI URED DUBROVNIK</item>
    </derivirana_varijabla>
  </DomainObject.Predmet.StrankaListFormatedOIB>
  <DomainObject.Predmet.StrankaListFormatedWithAdress>
    <izvorni_sadrzaj>
      <item>RH,MINISTARSTVO FINANCIJA - POREZNA UPRAVA, PODRUČNI URED DUBROVNIK, Vukovarska 6, 20000 Dubrovnik</item>
    </izvorni_sadrzaj>
    <derivirana_varijabla naziv="DomainObject.Predmet.StrankaListFormatedWithAdress_1">
      <item>RH,MINISTARSTVO FINANCIJA - POREZNA UPRAVA, PODRUČNI URED DUBROVNIK, Vukovarska 6, 20000 Dubrovnik</item>
    </derivirana_varijabla>
  </DomainObject.Predmet.StrankaListFormatedWithAdress>
  <DomainObject.Predmet.StrankaListFormatedWithAdressOIB>
    <izvorni_sadrzaj>
      <item>RH,MINISTARSTVO FINANCIJA - POREZNA UPRAVA, PODRUČNI URED DUBROVNIK, Vukovarska 6, 20000 Dubrovnik</item>
    </izvorni_sadrzaj>
    <derivirana_varijabla naziv="DomainObject.Predmet.StrankaListFormatedWithAdressOIB_1">
      <item>RH,MINISTARSTVO FINANCIJA - POREZNA UPRAVA, PODRUČNI URED DUBROVNIK, Vukovarska 6, 20000 Dubrovnik</item>
    </derivirana_varijabla>
  </DomainObject.Predmet.StrankaListFormatedWithAdressOIB>
  <DomainObject.Predmet.StrankaListNazivFormated>
    <izvorni_sadrzaj>
      <item>RH,MINISTARSTVO FINANCIJA - POREZNA UPRAVA, PODRUČNI URED DUBROVNIK</item>
    </izvorni_sadrzaj>
    <derivirana_varijabla naziv="DomainObject.Predmet.StrankaListNazivFormated_1">
      <item>RH,MINISTARSTVO FINANCIJA - POREZNA UPRAVA, PODRUČNI URED DUBROVNIK</item>
    </derivirana_varijabla>
  </DomainObject.Predmet.StrankaListNazivFormated>
  <DomainObject.Predmet.StrankaListNazivFormatedOIB>
    <izvorni_sadrzaj>
      <item>RH,MINISTARSTVO FINANCIJA - POREZNA UPRAVA, PODRUČNI URED DUBROVNIK</item>
    </izvorni_sadrzaj>
    <derivirana_varijabla naziv="DomainObject.Predmet.StrankaListNazivFormatedOIB_1">
      <item>RH,MINISTARSTVO FINANCIJA - POREZNA UPRAVA, PODRUČNI URED DUBROVNIK</item>
    </derivirana_varijabla>
  </DomainObject.Predmet.StrankaListNazivFormatedOIB>
  <DomainObject.Predmet.ProtuStrankaListFormated>
    <izvorni_sadrzaj>
      <item>SFORZA d.o.o. za trgovinu</item>
    </izvorni_sadrzaj>
    <derivirana_varijabla naziv="DomainObject.Predmet.ProtuStrankaListFormated_1">
      <item>SFORZA d.o.o. za trgovinu</item>
    </derivirana_varijabla>
  </DomainObject.Predmet.ProtuStrankaListFormated>
  <DomainObject.Predmet.ProtuStrankaListFormatedOIB>
    <izvorni_sadrzaj>
      <item>SFORZA d.o.o. za trgovinu, OIB 79845011953</item>
    </izvorni_sadrzaj>
    <derivirana_varijabla naziv="DomainObject.Predmet.ProtuStrankaListFormatedOIB_1">
      <item>SFORZA d.o.o. za trgovinu, OIB 79845011953</item>
    </derivirana_varijabla>
  </DomainObject.Predmet.ProtuStrankaListFormatedOIB>
  <DomainObject.Predmet.ProtuStrankaListFormatedWithAdress>
    <izvorni_sadrzaj>
      <item>SFORZA d.o.o. za trgovinu, Soline 22, 20235 Zaton</item>
    </izvorni_sadrzaj>
    <derivirana_varijabla naziv="DomainObject.Predmet.ProtuStrankaListFormatedWithAdress_1">
      <item>SFORZA d.o.o. za trgovinu, Soline 22, 20235 Zaton</item>
    </derivirana_varijabla>
  </DomainObject.Predmet.ProtuStrankaListFormatedWithAdress>
  <DomainObject.Predmet.ProtuStrankaListFormatedWithAdressOIB>
    <izvorni_sadrzaj>
      <item>SFORZA d.o.o. za trgovinu, OIB 79845011953, Soline 22, 20235 Zaton</item>
    </izvorni_sadrzaj>
    <derivirana_varijabla naziv="DomainObject.Predmet.ProtuStrankaListFormatedWithAdressOIB_1">
      <item>SFORZA d.o.o. za trgovinu, OIB 79845011953, Soline 22, 20235 Zaton</item>
    </derivirana_varijabla>
  </DomainObject.Predmet.ProtuStrankaListFormatedWithAdressOIB>
  <DomainObject.Predmet.ProtuStrankaListNazivFormated>
    <izvorni_sadrzaj>
      <item>SFORZA d.o.o. za trgovinu</item>
    </izvorni_sadrzaj>
    <derivirana_varijabla naziv="DomainObject.Predmet.ProtuStrankaListNazivFormated_1">
      <item>SFORZA d.o.o. za trgovinu</item>
    </derivirana_varijabla>
  </DomainObject.Predmet.ProtuStrankaListNazivFormated>
  <DomainObject.Predmet.ProtuStrankaListNazivFormatedOIB>
    <izvorni_sadrzaj>
      <item>SFORZA d.o.o. za trgovinu, OIB 79845011953</item>
    </izvorni_sadrzaj>
    <derivirana_varijabla naziv="DomainObject.Predmet.ProtuStrankaListNazivFormatedOIB_1">
      <item>SFORZA d.o.o. za trgovinu, OIB 79845011953</item>
    </derivirana_varijabla>
  </DomainObject.Predmet.ProtuStrankaListNazivFormatedOIB>
  <DomainObject.Predmet.OstaliListFormated>
    <izvorni_sadrzaj>
      <item>Siniša Jerosimić</item>
      <item>Dragan Josip Knežević</item>
      <item>Stjepan Kugler</item>
      <item>odv. Krunoslav Vukalović</item>
    </izvorni_sadrzaj>
    <derivirana_varijabla naziv="DomainObject.Predmet.OstaliListFormated_1">
      <item>Siniša Jerosimić</item>
      <item>Dragan Josip Knežević</item>
      <item>Stjepan Kugler</item>
      <item>odv. Krunoslav Vukalović</item>
    </derivirana_varijabla>
  </DomainObject.Predmet.OstaliListFormated>
  <DomainObject.Predmet.OstaliListFormatedOIB>
    <izvorni_sadrzaj>
      <item>Siniša Jerosimić</item>
      <item>Dragan Josip Knežević</item>
      <item>Stjepan Kugler, OIB 12448674443</item>
      <item>odv. Krunoslav Vukalović</item>
    </izvorni_sadrzaj>
    <derivirana_varijabla naziv="DomainObject.Predmet.OstaliListFormatedOIB_1">
      <item>Siniša Jerosimić</item>
      <item>Dragan Josip Knežević</item>
      <item>Stjepan Kugler, OIB 12448674443</item>
      <item>odv. Krunoslav Vukalović</item>
    </derivirana_varijabla>
  </DomainObject.Predmet.OstaliListFormatedOIB>
  <DomainObject.Predmet.OstaliListFormatedWithAdress>
    <izvorni_sadrzaj>
      <item>Siniša Jerosimić, Soline 22, 20235 Zaton Veliki</item>
      <item>Dragan Josip Knežević, Palmotićeva 11, Dubrovnik</item>
      <item>Stjepan Kugler, Milna 739, 21405 Milna</item>
      <item>odv. Krunoslav Vukalović</item>
    </izvorni_sadrzaj>
    <derivirana_varijabla naziv="DomainObject.Predmet.OstaliListFormatedWithAdress_1">
      <item>Siniša Jerosimić, Soline 22, 20235 Zaton Veliki</item>
      <item>Dragan Josip Knežević, Palmotićeva 11, Dubrovnik</item>
      <item>Stjepan Kugler, Milna 739, 21405 Milna</item>
      <item>odv. Krunoslav Vukalović</item>
    </derivirana_varijabla>
  </DomainObject.Predmet.OstaliListFormatedWithAdress>
  <DomainObject.Predmet.OstaliListFormatedWithAdressOIB>
    <izvorni_sadrzaj>
      <item>Siniša Jerosimić, Soline 22, 20235 Zaton Veliki</item>
      <item>Dragan Josip Knežević, Palmotićeva 11, Dubrovnik</item>
      <item>Stjepan Kugler, OIB 12448674443, Milna 739, 21405 Milna</item>
      <item>odv. Krunoslav Vukalović</item>
    </izvorni_sadrzaj>
    <derivirana_varijabla naziv="DomainObject.Predmet.OstaliListFormatedWithAdressOIB_1">
      <item>Siniša Jerosimić, Soline 22, 20235 Zaton Veliki</item>
      <item>Dragan Josip Knežević, Palmotićeva 11, Dubrovnik</item>
      <item>Stjepan Kugler, OIB 12448674443, Milna 739, 21405 Milna</item>
      <item>odv. Krunoslav Vukalović</item>
    </derivirana_varijabla>
  </DomainObject.Predmet.OstaliListFormatedWithAdressOIB>
  <DomainObject.Predmet.OstaliListNazivFormated>
    <izvorni_sadrzaj>
      <item>Siniša Jerosimić</item>
      <item>Dragan Josip Knežević</item>
      <item>Stjepan Kugler</item>
      <item>odv. Krunoslav Vukalović</item>
    </izvorni_sadrzaj>
    <derivirana_varijabla naziv="DomainObject.Predmet.OstaliListNazivFormated_1">
      <item>Siniša Jerosimić</item>
      <item>Dragan Josip Knežević</item>
      <item>Stjepan Kugler</item>
      <item>odv. Krunoslav Vukalović</item>
    </derivirana_varijabla>
  </DomainObject.Predmet.OstaliListNazivFormated>
  <DomainObject.Predmet.OstaliListNazivFormatedOIB>
    <izvorni_sadrzaj>
      <item>Siniša Jerosimić</item>
      <item>Dragan Josip Knežević</item>
      <item>Stjepan Kugler, OIB 12448674443</item>
      <item>odv. Krunoslav Vukalović</item>
    </izvorni_sadrzaj>
    <derivirana_varijabla naziv="DomainObject.Predmet.OstaliListNazivFormatedOIB_1">
      <item>Siniša Jerosimić</item>
      <item>Dragan Josip Knežević</item>
      <item>Stjepan Kugler, OIB 12448674443</item>
      <item>odv. Krunoslav Vukalović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 - POREZNA UPRAVA, PODRUČNI URED DUBROVNIK</izvorni_sadrzaj>
    <derivirana_varijabla naziv="DomainObject.Predmet.StrankaIDrugi_1">RH,MINISTARSTVO FINANCIJA - POREZNA UPRAVA, PODRUČNI URED DUBROVNIK</derivirana_varijabla>
  </DomainObject.Predmet.StrankaIDrugi>
  <DomainObject.Predmet.ProtustrankaIDrugi>
    <izvorni_sadrzaj>SFORZA d.o.o. za trgovinu</izvorni_sadrzaj>
    <derivirana_varijabla naziv="DomainObject.Predmet.ProtustrankaIDrugi_1">SFORZA d.o.o. za trgovinu</derivirana_varijabla>
  </DomainObject.Predmet.ProtustrankaIDrugi>
  <DomainObject.Predmet.StrankaIDrugiAdressOIB>
    <izvorni_sadrzaj>RH,MINISTARSTVO FINANCIJA - POREZNA UPRAVA, PODRUČNI URED DUBROVNIK, Vukovarska 6, 20000 Dubrovnik</izvorni_sadrzaj>
    <derivirana_varijabla naziv="DomainObject.Predmet.StrankaIDrugiAdressOIB_1">RH,MINISTARSTVO FINANCIJA - POREZNA UPRAVA, PODRUČNI URED DUBROVNIK, Vukovarska 6, 20000 Dubrovnik</derivirana_varijabla>
  </DomainObject.Predmet.StrankaIDrugiAdressOIB>
  <DomainObject.Predmet.ProtustrankaIDrugiAdressOIB>
    <izvorni_sadrzaj>SFORZA d.o.o. za trgovinu, OIB 79845011953, Soline 22, 20235 Zaton</izvorni_sadrzaj>
    <derivirana_varijabla naziv="DomainObject.Predmet.ProtustrankaIDrugiAdressOIB_1">SFORZA d.o.o. za trgovinu, OIB 79845011953, Soline 22,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</izvorni_sadrzaj>
    <derivirana_varijabla naziv="DomainObject.Predmet.SudioniciListNaziv_1"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</derivirana_varijabla>
  </DomainObject.Predmet.SudioniciListNaziv>
  <DomainObject.Predmet.SudioniciListAdressOIB>
    <izvorni_sadrzaj>
      <item>RH,MINISTARSTVO FINANCIJA - POREZNA UPRAVA, PODRUČNI URED DUBROVNIK,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</izvorni_sadrzaj>
    <derivirana_varijabla naziv="DomainObject.Predmet.SudioniciListAdressOIB_1">
      <item>RH,MINISTARSTVO FINANCIJA - POREZNA UPRAVA, PODRUČNI URED DUBROVNIK,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79845011953</item>
      <item>, OIB null</item>
      <item>, OIB null</item>
      <item>, OIB 12448674443</item>
      <item>, OIB null</item>
    </izvorni_sadrzaj>
    <derivirana_varijabla naziv="DomainObject.Predmet.SudioniciListNazivOIB_1">
      <item>, OIB null</item>
      <item>, OIB 79845011953</item>
      <item>, OIB null</item>
      <item>, OIB null</item>
      <item>, OIB 12448674443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411</properties:Words>
  <properties:Characters>2232</properties:Characters>
  <properties:Lines>94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2695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2016-01-20T09:19:00Z</dcterms:created>
  <dc:creator>Ante Kačić</dc:creator>
  <cp:lastModifiedBy>Mara Marčinko</cp:lastModifiedBy>
  <cp:lastPrinted>2015-07-08T09:05:00Z</cp:lastPrinted>
  <dcterms:modified xmlns:xsi="http://www.w3.org/2001/XMLSchema-instance" xsi:type="dcterms:W3CDTF">2016-01-20T09:28:00Z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