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9744" w14:paraId="032974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0F3A5E">
        <w:t>-2168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F3A5E">
        <w:t>ANTOINE TRASPORTI</w:t>
      </w:r>
      <w:r w:rsidR="004B17E7">
        <w:t xml:space="preserve"> </w:t>
      </w:r>
      <w:r w:rsidR="00987E37">
        <w:t>j.</w:t>
      </w:r>
      <w:r w:rsidR="004B17E7">
        <w:t>d</w:t>
      </w:r>
      <w:r w:rsidR="005C4FA6">
        <w:t>.o.o</w:t>
      </w:r>
      <w:r w:rsidR="00830FEC">
        <w:t xml:space="preserve">., </w:t>
      </w:r>
      <w:r w:rsidR="000F3A5E">
        <w:t>Solin, Don Frane Bulića 209 A</w:t>
      </w:r>
      <w:r w:rsidR="006F2571">
        <w:t xml:space="preserve">, </w:t>
      </w:r>
      <w:r w:rsidR="00FB0739">
        <w:t>O</w:t>
      </w:r>
      <w:r w:rsidR="000F3A5E">
        <w:t>IB: 28966974596</w:t>
      </w:r>
      <w:r w:rsidR="00835699">
        <w:t>,</w:t>
      </w:r>
      <w:r w:rsidR="006F2571">
        <w:t xml:space="preserve"> MBS: 060</w:t>
      </w:r>
      <w:r w:rsidR="000F3A5E">
        <w:t>298977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0F3A5E" w:rsidRPr="000F3A5E">
        <w:t xml:space="preserve">ANTOINE TRASPORTI </w:t>
      </w:r>
      <w:r w:rsidR="00987E37">
        <w:t>j.</w:t>
      </w:r>
      <w:r w:rsidR="000F3A5E" w:rsidRPr="000F3A5E">
        <w:t>d.o.o., Solin, Don Frane Bulića 209 A, OIB: 28966974596, MBS: 060298977,</w:t>
      </w:r>
      <w:r w:rsidR="000F3A5E">
        <w:t xml:space="preserve">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0F3A5E">
        <w:t>427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0F3A5E">
        <w:t>d 7.451,68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ST-2168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F3A5E">
        <w:t>a</w:t>
      </w:r>
      <w:r w:rsidR="003D3A71">
        <w:t xml:space="preserve"> ovlašten</w:t>
      </w:r>
      <w:r w:rsidR="000F3A5E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F3A5E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A3E65"/>
    <w:rsid w:val="003D3A71"/>
    <w:rsid w:val="0043500C"/>
    <w:rsid w:val="00466E36"/>
    <w:rsid w:val="0049070E"/>
    <w:rsid w:val="004A2A86"/>
    <w:rsid w:val="004B17E7"/>
    <w:rsid w:val="004C66C0"/>
    <w:rsid w:val="004D7D95"/>
    <w:rsid w:val="00543777"/>
    <w:rsid w:val="00562349"/>
    <w:rsid w:val="005C4FA6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69B4"/>
    <w:rsid w:val="00A62BC6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3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3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St-2168/2015</izvorni_sadrzaj>
    <derivirana_varijabla naziv="DomainObject.Predmet.OznakaBroj_1">St-2168/2015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ANTOINE TRASPORTI j.d.o.o. za prijevoz i usluge</izvorni_sadrzaj>
    <derivirana_varijabla naziv="DomainObject.Predmet.ProtustrankaFormated_1">  ANTOINE TRASPORTI j.d.o.o. za prijevoz i usluge</derivirana_varijabla>
  </DomainObject.Predmet.ProtustrankaFormated>
  <DomainObject.Predmet.ProtustrankaFormatedOIB>
    <izvorni_sadrzaj>  ANTOINE TRASPORTI j.d.o.o. za prijevoz i usluge, OIB 28966974596</izvorni_sadrzaj>
    <derivirana_varijabla naziv="DomainObject.Predmet.ProtustrankaFormatedOIB_1">  ANTOINE TRASPORTI j.d.o.o. za prijevoz i usluge, OIB 28966974596</derivirana_varijabla>
  </DomainObject.Predmet.ProtustrankaFormatedOIB>
  <DomainObject.Predmet.ProtustrankaFormatedWithAdress>
    <izvorni_sadrzaj> ANTOINE TRASPORTI j.d.o.o. za prijevoz i usluge, Don Frane Bulića 209 A, 21210 Solin</izvorni_sadrzaj>
    <derivirana_varijabla naziv="DomainObject.Predmet.ProtustrankaFormatedWithAdress_1"> ANTOINE TRASPORTI j.d.o.o. za prijevoz i usluge, Don Frane Bulića 209 A, 21210 Solin</derivirana_varijabla>
  </DomainObject.Predmet.ProtustrankaFormatedWithAdress>
  <DomainObject.Predmet.ProtustrankaFormatedWithAdressOIB>
    <izvorni_sadrzaj> ANTOINE TRASPORTI j.d.o.o. za prijevoz i usluge, OIB 28966974596, Don Frane Bulića 209 A, 21210 Solin</izvorni_sadrzaj>
    <derivirana_varijabla naziv="DomainObject.Predmet.ProtustrankaFormatedWithAdressOIB_1"> ANTOINE TRASPORTI j.d.o.o. za prijevoz i usluge, OIB 28966974596, Don Frane Bulića 209 A, 21210 Solin</derivirana_varijabla>
  </DomainObject.Predmet.ProtustrankaFormatedWithAdressOIB>
  <DomainObject.Predmet.ProtustrankaWithAdress>
    <izvorni_sadrzaj>ANTOINE TRASPORTI j.d.o.o. za prijevoz i usluge Don Frane Bulića 209 A, 21210 Solin</izvorni_sadrzaj>
    <derivirana_varijabla naziv="DomainObject.Predmet.ProtustrankaWithAdress_1">ANTOINE TRASPORTI j.d.o.o. za prijevoz i usluge Don Frane Bulića 209 A, 21210 Solin</derivirana_varijabla>
  </DomainObject.Predmet.ProtustrankaWithAdress>
  <DomainObject.Predmet.ProtustrankaWithAdressOIB>
    <izvorni_sadrzaj>ANTOINE TRASPORTI j.d.o.o. za prijevoz i usluge, OIB 28966974596, Don Frane Bulića 209 A, 21210 Solin</izvorni_sadrzaj>
    <derivirana_varijabla naziv="DomainObject.Predmet.ProtustrankaWithAdressOIB_1">ANTOINE TRASPORTI j.d.o.o. za prijevoz i usluge, OIB 28966974596, Don Frane Bulića 209 A, 21210 Solin</derivirana_varijabla>
  </DomainObject.Predmet.ProtustrankaWithAdressOIB>
  <DomainObject.Predmet.ProtustrankaNazivFormated>
    <izvorni_sadrzaj>ANTOINE TRASPORTI j.d.o.o. za prijevoz i usluge</izvorni_sadrzaj>
    <derivirana_varijabla naziv="DomainObject.Predmet.ProtustrankaNazivFormated_1">ANTOINE TRASPORTI j.d.o.o. za prijevoz i usluge</derivirana_varijabla>
  </DomainObject.Predmet.ProtustrankaNazivFormated>
  <DomainObject.Predmet.ProtustrankaNazivFormatedOIB>
    <izvorni_sadrzaj>ANTOINE TRASPORTI j.d.o.o. za prijevoz i usluge, OIB 28966974596</izvorni_sadrzaj>
    <derivirana_varijabla naziv="DomainObject.Predmet.ProtustrankaNazivFormatedOIB_1">ANTOINE TRASPORTI j.d.o.o. za prijevoz i usluge, OIB 28966974596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7451.68</izvorni_sadrzaj>
    <derivirana_varijabla naziv="DomainObject.Predmet.TrenutnaVrijednost_1">7451.68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ANTOINE TRASPORTI j.d.o.o. za prijevoz i usluge</item>
    </izvorni_sadrzaj>
    <derivirana_varijabla naziv="DomainObject.Predmet.ProtuStrankaListFormated_1">
      <item>ANTOINE TRASPORTI j.d.o.o. za prijevoz i usluge</item>
    </derivirana_varijabla>
  </DomainObject.Predmet.ProtuStrankaListFormated>
  <DomainObject.Predmet.ProtuStrankaListFormatedOIB>
    <izvorni_sadrzaj>
      <item>ANTOINE TRASPORTI j.d.o.o. za prijevoz i usluge, OIB 28966974596</item>
    </izvorni_sadrzaj>
    <derivirana_varijabla naziv="DomainObject.Predmet.ProtuStrankaListFormatedOIB_1">
      <item>ANTOINE TRASPORTI j.d.o.o. za prijevoz i usluge, OIB 28966974596</item>
    </derivirana_varijabla>
  </DomainObject.Predmet.ProtuStrankaListFormatedOIB>
  <DomainObject.Predmet.ProtuStrankaListFormatedWithAdress>
    <izvorni_sadrzaj>
      <item>ANTOINE TRASPORTI j.d.o.o. za prijevoz i usluge, Don Frane Bulića 209 A, 21210 Solin</item>
    </izvorni_sadrzaj>
    <derivirana_varijabla naziv="DomainObject.Predmet.ProtuStrankaListFormatedWithAdress_1">
      <item>ANTOINE TRASPORTI j.d.o.o. za prijevoz i usluge, Don Frane Bulića 209 A, 21210 Solin</item>
    </derivirana_varijabla>
  </DomainObject.Predmet.ProtuStrankaListFormatedWithAdress>
  <DomainObject.Predmet.ProtuStrankaListFormatedWithAdressOIB>
    <izvorni_sadrzaj>
      <item>ANTOINE TRASPORTI j.d.o.o. za prijevoz i usluge, OIB 28966974596, Don Frane Bulića 209 A, 21210 Solin</item>
    </izvorni_sadrzaj>
    <derivirana_varijabla naziv="DomainObject.Predmet.ProtuStrankaListFormatedWithAdressOIB_1">
      <item>ANTOINE TRASPORTI j.d.o.o. za prijevoz i usluge, OIB 28966974596, Don Frane Bulića 209 A, 21210 Solin</item>
    </derivirana_varijabla>
  </DomainObject.Predmet.ProtuStrankaListFormatedWithAdressOIB>
  <DomainObject.Predmet.ProtuStrankaListNazivFormated>
    <izvorni_sadrzaj>
      <item>ANTOINE TRASPORTI j.d.o.o. za prijevoz i usluge</item>
    </izvorni_sadrzaj>
    <derivirana_varijabla naziv="DomainObject.Predmet.ProtuStrankaListNazivFormated_1">
      <item>ANTOINE TRASPORTI j.d.o.o. za prijevoz i usluge</item>
    </derivirana_varijabla>
  </DomainObject.Predmet.ProtuStrankaListNazivFormated>
  <DomainObject.Predmet.ProtuStrankaListNazivFormatedOIB>
    <izvorni_sadrzaj>
      <item>ANTOINE TRASPORTI j.d.o.o. za prijevoz i usluge, OIB 28966974596</item>
    </izvorni_sadrzaj>
    <derivirana_varijabla naziv="DomainObject.Predmet.ProtuStrankaListNazivFormatedOIB_1">
      <item>ANTOINE TRASPORTI j.d.o.o. za prijevoz i usluge, OIB 28966974596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ANTOINE TRASPORTI j.d.o.o. za prijevoz i usluge</izvorni_sadrzaj>
    <derivirana_varijabla naziv="DomainObject.Predmet.ProtustrankaIDrugi_1">ANTOINE TRASPORTI j.d.o.o.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ANTOINE TRASPORTI j.d.o.o. za prijevoz i usluge, OIB 28966974596, Don Frane Bulića 209 A, 21210 Solin</izvorni_sadrzaj>
    <derivirana_varijabla naziv="DomainObject.Predmet.ProtustrankaIDrugiAdressOIB_1">ANTOINE TRASPORTI j.d.o.o. za prijevoz i usluge, OIB 28966974596, Don Frane Bulića 209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ANTOINE TRASPORTI j.d.o.o. za prijevoz i usluge</item>
      <item>FINANCIJSKA AGENCIJA, RC SPLIT</item>
    </izvorni_sadrzaj>
    <derivirana_varijabla naziv="DomainObject.Predmet.SudioniciListNaziv_1">
      <item>ANTOINE TRASPORTI j.d.o.o. za prijevoz i usluge</item>
      <item>FINANCIJSKA AGENCIJA, RC SPLIT</item>
    </derivirana_varijabla>
  </DomainObject.Predmet.SudioniciListNaziv>
  <DomainObject.Predmet.SudioniciListAdressOIB>
    <izvorni_sadrzaj>
      <item>ANTOINE TRASPORTI j.d.o.o. za prijevoz i usluge, OIB 28966974596, Don Frane Bulića 209 A,21210 Solin</item>
      <item>FINANCIJSKA AGENCIJA, RC SPLIT, OIB 85821130368, Mažuranićevo šetalište 24 b,21000 Split</item>
    </izvorni_sadrzaj>
    <derivirana_varijabla naziv="DomainObject.Predmet.SudioniciListAdressOIB_1">
      <item>ANTOINE TRASPORTI j.d.o.o. za prijevoz i usluge, OIB 28966974596, Don Frane Bulića 209 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28966974596</item>
      <item>, OIB 85821130368</item>
    </izvorni_sadrzaj>
    <derivirana_varijabla naziv="DomainObject.Predmet.SudioniciListNazivOIB_1">
      <item>, OIB 28966974596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1786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2016-02-24T07:47:00Z</dcterms:created>
  <dc:creator>Lari Glavaš</dc:creator>
  <cp:lastModifiedBy>Lari Glavaš</cp:lastModifiedBy>
  <cp:lastPrinted>2016-02-24T07:46:00Z</cp:lastPrinted>
  <dcterms:modified xmlns:xsi="http://www.w3.org/2001/XMLSchema-instance" xsi:type="dcterms:W3CDTF">2016-02-24T07:47:00Z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