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dac5" w14:paraId="6bedac5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035E27">
        <w:rPr>
          <w:rFonts w:hAnsi="Times New Roman" w:ascii="Times New Roman"/>
        </w:rPr>
        <w:t>5050</w:t>
      </w:r>
      <w:r w:rsidR="00F86B4C">
        <w:rPr>
          <w:rFonts w:hAnsi="Times New Roman" w:ascii="Times New Roman"/>
        </w:rPr>
        <w:t>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</w:r>
      <w:r w:rsidR="00B463E6" w:rsidRPr="00B463E6">
        <w:rPr>
          <w:rFonts w:hAnsi="Times New Roman" w:ascii="Times New Roman"/>
        </w:rPr>
        <w:t>Trgovački sud u Zagrebu, Stalna služba, po sucu Vesni Fundurulić Perišin, u predstečajno</w:t>
      </w:r>
      <w:r w:rsidR="00D34B14">
        <w:rPr>
          <w:rFonts w:hAnsi="Times New Roman" w:ascii="Times New Roman"/>
        </w:rPr>
        <w:t>m</w:t>
      </w:r>
      <w:r w:rsidR="00B463E6" w:rsidRPr="00B463E6">
        <w:rPr>
          <w:rFonts w:hAnsi="Times New Roman" w:ascii="Times New Roman"/>
        </w:rPr>
        <w:t xml:space="preserve"> postupku nad dužnikom FERROSTIL MONT d.o.o., Zagreb, Zadarska 77, OIB: 72333026791, 17. listopada 2016.</w:t>
      </w: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6978C6" w:rsidR="006D7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6978C6">
        <w:rPr>
          <w:rFonts w:hAnsi="Times New Roman" w:ascii="Times New Roman"/>
        </w:rPr>
        <w:t>Odbacuje se prijava tražbin</w:t>
      </w:r>
      <w:r w:rsidR="003203AC">
        <w:rPr>
          <w:rFonts w:hAnsi="Times New Roman" w:ascii="Times New Roman"/>
        </w:rPr>
        <w:t>e</w:t>
      </w:r>
      <w:r w:rsidR="006978C6">
        <w:rPr>
          <w:rFonts w:hAnsi="Times New Roman" w:ascii="Times New Roman"/>
        </w:rPr>
        <w:t xml:space="preserve"> vjerovnika </w:t>
      </w:r>
      <w:r w:rsidR="006838D7">
        <w:rPr>
          <w:rFonts w:hAnsi="Times New Roman" w:ascii="Times New Roman"/>
        </w:rPr>
        <w:t>ROLETARSTVO-DODIĆ</w:t>
      </w:r>
      <w:r w:rsidR="006978C6">
        <w:rPr>
          <w:rFonts w:hAnsi="Times New Roman" w:ascii="Times New Roman"/>
        </w:rPr>
        <w:t xml:space="preserve"> </w:t>
      </w:r>
      <w:r w:rsidR="006838D7">
        <w:rPr>
          <w:rFonts w:hAnsi="Times New Roman" w:ascii="Times New Roman"/>
        </w:rPr>
        <w:t>d.o.o. za usluge i trgovinu,</w:t>
      </w:r>
      <w:r w:rsidR="006978C6">
        <w:rPr>
          <w:rFonts w:hAnsi="Times New Roman" w:ascii="Times New Roman"/>
        </w:rPr>
        <w:t xml:space="preserve"> Z</w:t>
      </w:r>
      <w:r w:rsidR="00836290">
        <w:rPr>
          <w:rFonts w:hAnsi="Times New Roman" w:ascii="Times New Roman"/>
        </w:rPr>
        <w:t>agreb</w:t>
      </w:r>
      <w:r w:rsidR="006978C6">
        <w:rPr>
          <w:rFonts w:hAnsi="Times New Roman" w:ascii="Times New Roman"/>
        </w:rPr>
        <w:t>, K</w:t>
      </w:r>
      <w:r w:rsidR="00836290">
        <w:rPr>
          <w:rFonts w:hAnsi="Times New Roman" w:ascii="Times New Roman"/>
        </w:rPr>
        <w:t>aražnik 33</w:t>
      </w:r>
      <w:r w:rsidR="006978C6">
        <w:rPr>
          <w:rFonts w:hAnsi="Times New Roman" w:ascii="Times New Roman"/>
        </w:rPr>
        <w:t xml:space="preserve">, OIB: </w:t>
      </w:r>
      <w:r w:rsidR="00836290">
        <w:rPr>
          <w:rFonts w:hAnsi="Times New Roman" w:ascii="Times New Roman"/>
        </w:rPr>
        <w:t>12815743341</w:t>
      </w:r>
      <w:r w:rsidR="006978C6">
        <w:rPr>
          <w:rFonts w:hAnsi="Times New Roman" w:ascii="Times New Roman"/>
        </w:rPr>
        <w:t xml:space="preserve">, djelomično za iznos od </w:t>
      </w:r>
      <w:r w:rsidR="00836290">
        <w:rPr>
          <w:rFonts w:hAnsi="Times New Roman" w:ascii="Times New Roman"/>
        </w:rPr>
        <w:t>1.594,95</w:t>
      </w:r>
      <w:r w:rsidR="006978C6">
        <w:rPr>
          <w:rFonts w:hAnsi="Times New Roman" w:ascii="Times New Roman"/>
        </w:rPr>
        <w:t xml:space="preserve"> kn.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6978C6" w:rsidR="006978C6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6978C6" w:rsidP="00E77A8D" w:rsidR="006978C6">
      <w:pPr>
        <w:jc w:val="center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od 8. srpnja 2016. otvoren je predstečajni postupak nad dužnikom </w:t>
      </w:r>
      <w:r w:rsidRPr="006978C6">
        <w:rPr>
          <w:rFonts w:hAnsi="Times New Roman" w:ascii="Times New Roman"/>
        </w:rPr>
        <w:t>FERROSTIL MONT d.o.o., Zagreb, Zadarska 77, OIB: 72333026791</w:t>
      </w:r>
      <w:r>
        <w:rPr>
          <w:rFonts w:hAnsi="Times New Roman" w:ascii="Times New Roman"/>
        </w:rPr>
        <w:t>, te su, između ostalog</w:t>
      </w:r>
      <w:r w:rsidR="0078141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pozvani vjerovnici da u roku od 15 dana od dana objave to</w:t>
      </w:r>
      <w:r w:rsidR="0078141F">
        <w:rPr>
          <w:rFonts w:hAnsi="Times New Roman" w:ascii="Times New Roman"/>
        </w:rPr>
        <w:t xml:space="preserve">g rješenja na e-oglasnoj ploči </w:t>
      </w:r>
      <w:r>
        <w:rPr>
          <w:rFonts w:hAnsi="Times New Roman" w:ascii="Times New Roman"/>
        </w:rPr>
        <w:t>prijave svoje tražbine nadležnoj jedinici financijske agencije.</w:t>
      </w:r>
    </w:p>
    <w:p w:rsidRDefault="006978C6" w:rsidP="006978C6" w:rsidR="006978C6">
      <w:pPr>
        <w:jc w:val="both"/>
        <w:rPr>
          <w:rFonts w:hAnsi="Times New Roman" w:ascii="Times New Roman"/>
        </w:rPr>
      </w:pPr>
    </w:p>
    <w:p w:rsidRDefault="006978C6" w:rsidP="006978C6" w:rsidR="006978C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Navedeno rješenje objavljeno je </w:t>
      </w:r>
      <w:r w:rsidR="00E70425">
        <w:rPr>
          <w:rFonts w:hAnsi="Times New Roman" w:ascii="Times New Roman"/>
        </w:rPr>
        <w:t>na e-oglasnoj ploči 8. srpnja 2016., kada je počeo i teći rok od 15 dana vjerovnicima za prijavu tražbina, te je isti dakle istekao 25. srpnja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tablice koju je sačinila FINA i povjerenik, te koje su dostavljene ovom sudu proizlazi da je vjerovnik </w:t>
      </w:r>
      <w:r w:rsidR="0078141F" w:rsidRPr="0078141F">
        <w:rPr>
          <w:rFonts w:hAnsi="Times New Roman" w:ascii="Times New Roman"/>
        </w:rPr>
        <w:t>ROLETARSTVO-DODIĆ d.o.o. za usluge i trgovinu, Zagreb</w:t>
      </w:r>
      <w:r>
        <w:rPr>
          <w:rFonts w:hAnsi="Times New Roman" w:ascii="Times New Roman"/>
        </w:rPr>
        <w:t xml:space="preserve"> podnio prijavu tražbine u iznosu od </w:t>
      </w:r>
      <w:r w:rsidR="0078141F">
        <w:rPr>
          <w:rFonts w:hAnsi="Times New Roman" w:ascii="Times New Roman"/>
        </w:rPr>
        <w:t>13.594,95</w:t>
      </w:r>
      <w:r>
        <w:rPr>
          <w:rFonts w:hAnsi="Times New Roman" w:ascii="Times New Roman"/>
        </w:rPr>
        <w:t xml:space="preserve"> kn, dana </w:t>
      </w:r>
      <w:r w:rsidR="0078141F">
        <w:rPr>
          <w:rFonts w:hAnsi="Times New Roman" w:ascii="Times New Roman"/>
        </w:rPr>
        <w:t>19</w:t>
      </w:r>
      <w:r>
        <w:rPr>
          <w:rFonts w:hAnsi="Times New Roman" w:ascii="Times New Roman"/>
        </w:rPr>
        <w:t>. kolovoza 2016.</w:t>
      </w:r>
    </w:p>
    <w:p w:rsidRDefault="00494215" w:rsidP="006978C6" w:rsidR="00494215">
      <w:pPr>
        <w:jc w:val="both"/>
        <w:rPr>
          <w:rFonts w:hAnsi="Times New Roman" w:ascii="Times New Roman"/>
        </w:rPr>
      </w:pPr>
    </w:p>
    <w:p w:rsidRDefault="00494215" w:rsidP="006978C6" w:rsidR="004942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36. </w:t>
      </w:r>
      <w:r w:rsidR="0099760A">
        <w:rPr>
          <w:rFonts w:hAnsi="Times New Roman" w:ascii="Times New Roman"/>
        </w:rPr>
        <w:t xml:space="preserve">st. 6. </w:t>
      </w:r>
      <w:r w:rsidR="0099760A" w:rsidRPr="0099760A">
        <w:rPr>
          <w:rFonts w:hAnsi="Times New Roman" w:ascii="Times New Roman"/>
        </w:rPr>
        <w:t>Stečajnog zakona („Narodne novine“ broj 71/15, dalje SZ)</w:t>
      </w:r>
      <w:r w:rsidR="0099760A">
        <w:rPr>
          <w:rFonts w:hAnsi="Times New Roman" w:ascii="Times New Roman"/>
        </w:rPr>
        <w:t xml:space="preserve"> propisano je da će prijavu tražbine podnesenu nakon isteka roka za prijavljivanje sud odbaciti rješenjem.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Odredbom čl. 39. SZ-a propisano je da ako vjerovnik nije podnio prijavu tražbine, a tražbina je navedena u prijedlogu za otvaranje predstečajnog postupka, tražbina navedena u prij</w:t>
      </w:r>
      <w:r w:rsidR="00806DAB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dlogu za otvaranje predstečajnoj postupka smatra se prijavljenom tražbinom. </w:t>
      </w:r>
    </w:p>
    <w:p w:rsidRDefault="0099760A" w:rsidP="006978C6" w:rsidR="0099760A">
      <w:pPr>
        <w:jc w:val="both"/>
        <w:rPr>
          <w:rFonts w:hAnsi="Times New Roman" w:ascii="Times New Roman"/>
        </w:rPr>
      </w:pPr>
    </w:p>
    <w:p w:rsidRDefault="0099760A" w:rsidP="006978C6" w:rsidR="0099760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prijedlogu za otvaranje predstečajnog postupka dužnik je naveo tražbinu vjerovnika </w:t>
      </w:r>
      <w:r w:rsidR="00AC79D2" w:rsidRPr="00AC79D2">
        <w:rPr>
          <w:rFonts w:hAnsi="Times New Roman" w:ascii="Times New Roman"/>
        </w:rPr>
        <w:t xml:space="preserve">ROLETARSTVO-DODIĆ d.o.o. za usluge i trgovinu, Zagreb </w:t>
      </w:r>
      <w:r w:rsidR="00806DAB">
        <w:rPr>
          <w:rFonts w:hAnsi="Times New Roman" w:ascii="Times New Roman"/>
        </w:rPr>
        <w:t xml:space="preserve">u iznosu od </w:t>
      </w:r>
      <w:r w:rsidR="00AC79D2">
        <w:rPr>
          <w:rFonts w:hAnsi="Times New Roman" w:ascii="Times New Roman"/>
        </w:rPr>
        <w:t>12.000,00</w:t>
      </w:r>
      <w:r w:rsidR="00806DAB">
        <w:rPr>
          <w:rFonts w:hAnsi="Times New Roman" w:ascii="Times New Roman"/>
        </w:rPr>
        <w:t xml:space="preserve"> kn, te se u tom iznosu ista smatra sukladno čl. 39. </w:t>
      </w:r>
      <w:r w:rsidR="00CA7630">
        <w:rPr>
          <w:rFonts w:hAnsi="Times New Roman" w:ascii="Times New Roman"/>
        </w:rPr>
        <w:t xml:space="preserve">SZ-a </w:t>
      </w:r>
      <w:r w:rsidR="00806DAB">
        <w:rPr>
          <w:rFonts w:hAnsi="Times New Roman" w:ascii="Times New Roman"/>
        </w:rPr>
        <w:t>prijavljenom tražbinom, a budući ju nije osporio dužnik, povjerenik ili vjerovnik, ista s</w:t>
      </w:r>
      <w:r w:rsidR="00534260">
        <w:rPr>
          <w:rFonts w:hAnsi="Times New Roman" w:ascii="Times New Roman"/>
        </w:rPr>
        <w:t>e sukladno odredbi čl. 47. SZ-a</w:t>
      </w:r>
      <w:r w:rsidR="00806DAB">
        <w:rPr>
          <w:rFonts w:hAnsi="Times New Roman" w:ascii="Times New Roman"/>
        </w:rPr>
        <w:t xml:space="preserve"> u navedenom iznosu smatra utvrđenom.</w:t>
      </w:r>
    </w:p>
    <w:p w:rsidRDefault="00806DAB" w:rsidP="006978C6" w:rsidR="00806DAB">
      <w:pPr>
        <w:jc w:val="both"/>
        <w:rPr>
          <w:rFonts w:hAnsi="Times New Roman" w:ascii="Times New Roman"/>
        </w:rPr>
      </w:pPr>
    </w:p>
    <w:p w:rsidRDefault="00806DAB" w:rsidP="006978C6" w:rsidR="00806D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Budući je vjerovnik nakon proteka roka podnio prijavu u iznosu od </w:t>
      </w:r>
      <w:r w:rsidR="001D4E6D">
        <w:rPr>
          <w:rFonts w:hAnsi="Times New Roman" w:ascii="Times New Roman"/>
        </w:rPr>
        <w:t>13.594,95</w:t>
      </w:r>
      <w:r>
        <w:rPr>
          <w:rFonts w:hAnsi="Times New Roman" w:ascii="Times New Roman"/>
        </w:rPr>
        <w:t xml:space="preserve"> kn to je istu </w:t>
      </w:r>
      <w:r w:rsidR="00DB5E4E">
        <w:rPr>
          <w:rFonts w:hAnsi="Times New Roman" w:ascii="Times New Roman"/>
        </w:rPr>
        <w:t xml:space="preserve">za iznos preko utvrđenog iznosa od </w:t>
      </w:r>
      <w:r w:rsidR="001D4E6D">
        <w:rPr>
          <w:rFonts w:hAnsi="Times New Roman" w:ascii="Times New Roman"/>
        </w:rPr>
        <w:t>12.000,00</w:t>
      </w:r>
      <w:r w:rsidR="00DB5E4E">
        <w:rPr>
          <w:rFonts w:hAnsi="Times New Roman" w:ascii="Times New Roman"/>
        </w:rPr>
        <w:t xml:space="preserve"> kn, odnosno za</w:t>
      </w:r>
      <w:r w:rsidR="00CC2F7A">
        <w:rPr>
          <w:rFonts w:hAnsi="Times New Roman" w:ascii="Times New Roman"/>
        </w:rPr>
        <w:t xml:space="preserve"> daljnji</w:t>
      </w:r>
      <w:r w:rsidR="00DB5E4E">
        <w:rPr>
          <w:rFonts w:hAnsi="Times New Roman" w:ascii="Times New Roman"/>
        </w:rPr>
        <w:t xml:space="preserve"> iznos </w:t>
      </w:r>
      <w:r w:rsidR="001D4E6D">
        <w:rPr>
          <w:rFonts w:hAnsi="Times New Roman" w:ascii="Times New Roman"/>
        </w:rPr>
        <w:t>1.594,95</w:t>
      </w:r>
      <w:r w:rsidR="00DB5E4E">
        <w:rPr>
          <w:rFonts w:hAnsi="Times New Roman" w:ascii="Times New Roman"/>
        </w:rPr>
        <w:t xml:space="preserve"> kn valjalo odbaciti </w:t>
      </w:r>
      <w:r w:rsidR="00CC2F7A">
        <w:rPr>
          <w:rFonts w:hAnsi="Times New Roman" w:ascii="Times New Roman"/>
        </w:rPr>
        <w:t>sukladno odredbi čl. 36. st. 6. SZ-a, slijedom čega je odlučeno kao u izreci.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7C2536">
        <w:rPr>
          <w:rFonts w:hAnsi="Times New Roman" w:ascii="Times New Roman"/>
        </w:rPr>
        <w:t>17</w:t>
      </w:r>
      <w:r w:rsidR="00F854C8" w:rsidRPr="00F854C8">
        <w:rPr>
          <w:rFonts w:hAnsi="Times New Roman" w:ascii="Times New Roman"/>
        </w:rPr>
        <w:t xml:space="preserve">. </w:t>
      </w:r>
      <w:r w:rsidR="00FB3FBC">
        <w:rPr>
          <w:rFonts w:hAnsi="Times New Roman" w:ascii="Times New Roman"/>
        </w:rPr>
        <w:t>listopad</w:t>
      </w:r>
      <w:r>
        <w:rPr>
          <w:rFonts w:hAnsi="Times New Roman" w:ascii="Times New Roman"/>
        </w:rPr>
        <w:t>a</w:t>
      </w:r>
      <w:r w:rsidR="00FE7392">
        <w:rPr>
          <w:rFonts w:hAnsi="Times New Roman" w:ascii="Times New Roman"/>
        </w:rPr>
        <w:t xml:space="preserve"> 2016.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7C2536" w:rsidR="00CB5C29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CB5C29">
        <w:rPr>
          <w:rFonts w:hAnsi="Times New Roman" w:ascii="Times New Roman"/>
        </w:rPr>
        <w:t>, v.r.</w:t>
      </w:r>
    </w:p>
    <w:p w:rsidRDefault="00CB5C29" w:rsidP="007C2536" w:rsidR="00CB5C29">
      <w:pPr>
        <w:jc w:val="right"/>
        <w:rPr>
          <w:rFonts w:hAnsi="Times New Roman" w:ascii="Times New Roman"/>
        </w:rPr>
      </w:pPr>
    </w:p>
    <w:p w:rsidRDefault="00CB5C29" w:rsidP="007C2536" w:rsidR="00CB5C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B5C29" w:rsidP="007C2536" w:rsidR="00CB5C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B5C29" w:rsidP="007C2536" w:rsidR="00F854C8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  <w:r w:rsidR="00F854C8"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7C2536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Protiv </w:t>
      </w:r>
      <w:r w:rsidR="007C2536">
        <w:rPr>
          <w:rFonts w:hAnsi="Times New Roman" w:ascii="Times New Roman"/>
        </w:rPr>
        <w:t xml:space="preserve">ovog </w:t>
      </w:r>
      <w:r w:rsidRPr="00F854C8">
        <w:rPr>
          <w:rFonts w:hAnsi="Times New Roman" w:ascii="Times New Roman"/>
        </w:rPr>
        <w:t xml:space="preserve">rješenja </w:t>
      </w:r>
      <w:r w:rsidR="007C2536">
        <w:rPr>
          <w:rFonts w:hAnsi="Times New Roman" w:ascii="Times New Roman"/>
        </w:rPr>
        <w:t xml:space="preserve">podnositelj prijave ima pravo žalbe u roku od osam dana od dana primitka ovog rješenja, a žalba se podnosi  VTS RH Zagreb putem ovog suda u tri istovjetna primjerka u roku osam dana od dana dostave rješenja </w:t>
      </w:r>
    </w:p>
    <w:p w:rsidRDefault="007C2536" w:rsidP="00514EC0" w:rsidR="007C2536">
      <w:pPr>
        <w:ind w:firstLine="708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CB5C29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E47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96132D">
      <w:rPr>
        <w:rFonts w:hAnsi="Times New Roman" w:ascii="Times New Roman"/>
      </w:rPr>
      <w:t>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5CB6"/>
    <w:multiLevelType w:val="hybridMultilevel"/>
    <w:tmpl w:val="BDF019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F147B"/>
    <w:rsid w:val="00100E9D"/>
    <w:rsid w:val="00125606"/>
    <w:rsid w:val="0016127A"/>
    <w:rsid w:val="00181DBC"/>
    <w:rsid w:val="001A24EC"/>
    <w:rsid w:val="001B37EE"/>
    <w:rsid w:val="001D4E6D"/>
    <w:rsid w:val="001E13C8"/>
    <w:rsid w:val="001F232C"/>
    <w:rsid w:val="00214E47"/>
    <w:rsid w:val="002265DF"/>
    <w:rsid w:val="00297BB5"/>
    <w:rsid w:val="003203AC"/>
    <w:rsid w:val="0032187C"/>
    <w:rsid w:val="00350083"/>
    <w:rsid w:val="00357EE0"/>
    <w:rsid w:val="003B3C10"/>
    <w:rsid w:val="003C26FD"/>
    <w:rsid w:val="004157E8"/>
    <w:rsid w:val="004314A2"/>
    <w:rsid w:val="00494215"/>
    <w:rsid w:val="004A3CCE"/>
    <w:rsid w:val="00514EC0"/>
    <w:rsid w:val="00534260"/>
    <w:rsid w:val="00583492"/>
    <w:rsid w:val="00592BF9"/>
    <w:rsid w:val="00596FD7"/>
    <w:rsid w:val="00624E2F"/>
    <w:rsid w:val="006516F0"/>
    <w:rsid w:val="006838D7"/>
    <w:rsid w:val="00687122"/>
    <w:rsid w:val="006978C6"/>
    <w:rsid w:val="006D19C2"/>
    <w:rsid w:val="006D7019"/>
    <w:rsid w:val="006E704E"/>
    <w:rsid w:val="00746250"/>
    <w:rsid w:val="00750FD4"/>
    <w:rsid w:val="00761C7B"/>
    <w:rsid w:val="0078141F"/>
    <w:rsid w:val="007C2536"/>
    <w:rsid w:val="007E4552"/>
    <w:rsid w:val="00806DAB"/>
    <w:rsid w:val="00836290"/>
    <w:rsid w:val="0086652E"/>
    <w:rsid w:val="008B38FE"/>
    <w:rsid w:val="008F1BE4"/>
    <w:rsid w:val="00902ADC"/>
    <w:rsid w:val="0096132D"/>
    <w:rsid w:val="0099760A"/>
    <w:rsid w:val="009C6B35"/>
    <w:rsid w:val="009F1630"/>
    <w:rsid w:val="00A139D4"/>
    <w:rsid w:val="00A45B86"/>
    <w:rsid w:val="00A75097"/>
    <w:rsid w:val="00A84356"/>
    <w:rsid w:val="00AC1DCF"/>
    <w:rsid w:val="00AC79D2"/>
    <w:rsid w:val="00AE4D16"/>
    <w:rsid w:val="00AF2D9E"/>
    <w:rsid w:val="00AF4EE6"/>
    <w:rsid w:val="00B25462"/>
    <w:rsid w:val="00B4592C"/>
    <w:rsid w:val="00B463E6"/>
    <w:rsid w:val="00B50A27"/>
    <w:rsid w:val="00C15EEB"/>
    <w:rsid w:val="00C64A9C"/>
    <w:rsid w:val="00CA2526"/>
    <w:rsid w:val="00CA7630"/>
    <w:rsid w:val="00CB05E0"/>
    <w:rsid w:val="00CB5C29"/>
    <w:rsid w:val="00CC2F7A"/>
    <w:rsid w:val="00CD33E7"/>
    <w:rsid w:val="00D329BF"/>
    <w:rsid w:val="00D34B14"/>
    <w:rsid w:val="00D42DB0"/>
    <w:rsid w:val="00D45348"/>
    <w:rsid w:val="00D80CC9"/>
    <w:rsid w:val="00D97020"/>
    <w:rsid w:val="00DB4B11"/>
    <w:rsid w:val="00DB5E4E"/>
    <w:rsid w:val="00DB7EB4"/>
    <w:rsid w:val="00DD3EBB"/>
    <w:rsid w:val="00E4635F"/>
    <w:rsid w:val="00E624AC"/>
    <w:rsid w:val="00E70425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B3FBC"/>
    <w:rsid w:val="00FE59C4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B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B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564C6-0979-49DE-AC0D-FDBBE3562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2308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2016-10-17T10:58:00Z</dcterms:created>
  <dc:creator>Žana Livaja</dc:creator>
  <cp:lastModifiedBy>Žana Livaja</cp:lastModifiedBy>
  <cp:lastPrinted>2016-10-17T11:38:00Z</cp:lastPrinted>
  <dcterms:modified xmlns:xsi="http://www.w3.org/2001/XMLSchema-instance" xsi:type="dcterms:W3CDTF">2016-10-17T11:38:00Z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