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4743" w14:paraId="a6b4743"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283D03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Poslovni broj: 5. St-245/2017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>za ročište 29. ožujka 2019. u 11,00 sati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ŽUPANIJSKO DRŽAVNO ODVJETNIŠTVO 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                     U BJELOVARU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       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283D03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283D03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283D03">
        <w:rPr>
          <w:rFonts w:cs="Times New Roman" w:eastAsia="Times New Roman"/>
          <w:szCs w:val="20"/>
          <w:lang w:eastAsia="hr-HR"/>
        </w:rPr>
        <w:t xml:space="preserve"> cesta 119/A, </w:t>
      </w:r>
      <w:r w:rsidRPr="00283D03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283D03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283D03">
        <w:rPr>
          <w:rFonts w:cs="Times New Roman" w:eastAsia="Times New Roman"/>
          <w:noProof/>
          <w:lang w:eastAsia="hr-HR"/>
        </w:rPr>
        <w:t>zk.ul.br.</w:t>
      </w:r>
      <w:proofErr w:type="gramEnd"/>
      <w:r w:rsidRPr="00283D03">
        <w:rPr>
          <w:rFonts w:cs="Times New Roman" w:eastAsia="Times New Roman"/>
          <w:noProof/>
          <w:lang w:eastAsia="hr-HR"/>
        </w:rPr>
        <w:t xml:space="preserve"> 10000</w:t>
      </w:r>
      <w:r w:rsidRPr="00283D03">
        <w:rPr>
          <w:rFonts w:cs="Times New Roman" w:eastAsia="Times New Roman"/>
          <w:b/>
          <w:noProof/>
          <w:lang w:eastAsia="hr-HR"/>
        </w:rPr>
        <w:t xml:space="preserve"> </w:t>
      </w:r>
      <w:r w:rsidRPr="00283D03">
        <w:rPr>
          <w:rFonts w:cs="Times New Roman" w:eastAsia="Times New Roman"/>
          <w:noProof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</w:t>
      </w: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283D03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29. ožujka 2019. u 11,00 sati u zgradi Trgovačkog suda u Bjelovaru, Šetalište dr. Ivše Lebovića 42, sudnica br. 1.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>Dana, 20. veljače 2019.                                                         Sutkinja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3D03" w:rsidP="00283D03" w:rsidR="00283D03" w:rsidRPr="00283D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D0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D03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Jelena Stankus-Tkalec, OIB 91858660271, Zagrebačka 91, 42000 Varaždin</izvorni_sadrzaj>
    <derivirana_varijabla naziv="DomainObject.UcesnikSudskeRadnje.SudskaRadnja.UcesniciObavijest_1">1. Stečajna uprava Jelena Stankus-Tkalec, OIB 91858660271, Zagrebačka 91, 42000 Varaždin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29. ožujka 2019.</izvorni_sadrzaj>
    <derivirana_varijabla naziv="DomainObject.UcesnikSudskeRadnje.SudskaRadnja.PlaniraniZavrsetakDatum_1">29. ožujka 2019.</derivirana_varijabla>
  </DomainObject.UcesnikSudskeRadnje.SudskaRadnja.PlaniraniZavrsetakDatum>
  <DomainObject.UcesnikSudskeRadnje.SudskaRadnja.PlaniraniPocetakDatum>
    <izvorni_sadrzaj>29. ožujka 2019.</izvorni_sadrzaj>
    <derivirana_varijabla naziv="DomainObject.UcesnikSudskeRadnje.SudskaRadnja.PlaniraniPocetakDatum_1">29. ožujka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derivirana_varijabla>
  </DomainObject.Predmet.SudioniciListAdressOIB>
  <DomainObject.UcesnikSudskeRadnje.NazivFormated>
    <izvorni_sadrzaj>Županijsko državno odvjetništvo u Bjelovaru, OIB 86821435474</izvorni_sadrzaj>
    <derivirana_varijabla naziv="DomainObject.UcesnikSudskeRadnje.NazivFormated_1">Županijsko državno odvjetništvo u Bjelovaru, OIB 86821435474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04469-0264-4CE5-9AED-C8D42F217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1620</properties:Characters>
  <properties:Lines>43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2019-02-20T12:39:00Z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