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81b5" w14:paraId="5d581b5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CC44D1">
        <w:t>114/17-</w:t>
      </w:r>
      <w:r w:rsidR="00AB4BF0">
        <w:t>5</w:t>
      </w:r>
      <w:r w:rsidR="00B50AD5">
        <w:t xml:space="preserve">   </w:t>
      </w:r>
      <w:r w:rsidR="006B37E2">
        <w:t xml:space="preserve">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 xml:space="preserve">Financijske agencije OIB 85821130368, Regionalni centar Zagreb Podružnica </w:t>
      </w:r>
      <w:r w:rsidR="00421D49">
        <w:t>Zagreb, Trg svibanjskih žrtava 1995. 1</w:t>
      </w:r>
      <w:r w:rsidR="00AB4BF0">
        <w:t>, Zagreb, z</w:t>
      </w:r>
      <w:r w:rsidR="00421D49">
        <w:t>a pok</w:t>
      </w:r>
      <w:r>
        <w:t xml:space="preserve">retanje skraćenog stečajnog postupka nad dužnikom </w:t>
      </w:r>
      <w:r w:rsidR="00CC44D1">
        <w:rPr>
          <w:color w:val="000000"/>
        </w:rPr>
        <w:t>SIMPLE BAR j.d.o.o. Zagreb, Samoborska cesta 63, OIB 96125402665, MBS 080933312</w:t>
      </w:r>
      <w:r w:rsidR="00421D49">
        <w:rPr>
          <w:color w:val="000000"/>
        </w:rPr>
        <w:t xml:space="preserve">, </w:t>
      </w:r>
      <w:r w:rsidR="002033C5">
        <w:t>t</w:t>
      </w:r>
      <w:r>
        <w:t>e</w:t>
      </w:r>
      <w:r w:rsidR="002033C5">
        <w:t>me</w:t>
      </w:r>
      <w:r>
        <w:t>ljem članka 430. Stečajnog zakona („Narodne novine“ 71/15</w:t>
      </w:r>
      <w:r w:rsidR="00F74846">
        <w:t>.</w:t>
      </w:r>
      <w:r>
        <w:t xml:space="preserve">), dana </w:t>
      </w:r>
      <w:r w:rsidR="00AC2A27">
        <w:t>1</w:t>
      </w:r>
      <w:r w:rsidR="00413A25">
        <w:t>5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377E83" w:rsidR="00532E53">
      <w:pPr>
        <w:ind w:left="708"/>
        <w:jc w:val="both"/>
      </w:pPr>
      <w:r>
        <w:rPr>
          <w:bCs/>
        </w:rPr>
        <w:t>I Utvrđuje se da ukupni iznos evidentiranog duga dužnika</w:t>
      </w:r>
      <w:r w:rsidR="00E00DC3">
        <w:rPr>
          <w:bCs/>
        </w:rPr>
        <w:t xml:space="preserve"> </w:t>
      </w:r>
      <w:r w:rsidR="00595550">
        <w:rPr>
          <w:color w:val="000000"/>
        </w:rPr>
        <w:t>SIMPLE BAR j.d.o.o. Zagreb, Samoborska cesta 63, OIB 96125402665, MBS 080933312</w:t>
      </w:r>
      <w:r w:rsidR="00413A25">
        <w:rPr>
          <w:color w:val="000000"/>
        </w:rPr>
        <w:t xml:space="preserve">,  </w:t>
      </w:r>
      <w:r w:rsidR="00532E53">
        <w:t xml:space="preserve">iznosi </w:t>
      </w:r>
      <w:r w:rsidR="00595550">
        <w:t xml:space="preserve">13.867,44 kn. </w:t>
      </w:r>
    </w:p>
    <w:p w:rsidRDefault="00AB4BF0" w:rsidP="00377E83" w:rsidR="00AB4BF0">
      <w:pPr>
        <w:ind w:left="708"/>
        <w:jc w:val="both"/>
      </w:pPr>
    </w:p>
    <w:p w:rsidRDefault="00D641DA" w:rsidP="00377E83" w:rsidR="00985772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</w:t>
      </w:r>
      <w:r w:rsidR="00E83529">
        <w:t>a</w:t>
      </w:r>
      <w:r w:rsidRPr="00C24B5B">
        <w:t xml:space="preserve"> ovlašten</w:t>
      </w:r>
      <w:r w:rsidR="00E83529">
        <w:t>a</w:t>
      </w:r>
      <w:r w:rsidRPr="00C24B5B">
        <w:t xml:space="preserve"> za zastupanje dužnika</w:t>
      </w:r>
      <w:r w:rsidRPr="002502C4">
        <w:t xml:space="preserve"> </w:t>
      </w:r>
      <w:r w:rsidR="00595550">
        <w:t xml:space="preserve">Lea </w:t>
      </w:r>
      <w:proofErr w:type="spellStart"/>
      <w:r w:rsidR="00595550">
        <w:t>Šolman</w:t>
      </w:r>
      <w:proofErr w:type="spellEnd"/>
      <w:r w:rsidR="00595550">
        <w:t xml:space="preserve">, OIB </w:t>
      </w:r>
      <w:r w:rsidR="00EE5256">
        <w:t xml:space="preserve">86342119504, Zagreb, </w:t>
      </w:r>
      <w:proofErr w:type="spellStart"/>
      <w:r w:rsidR="00EE5256">
        <w:t>Čigiri</w:t>
      </w:r>
      <w:proofErr w:type="spellEnd"/>
      <w:r w:rsidR="00EE5256">
        <w:t xml:space="preserve"> 31,  </w:t>
      </w:r>
      <w:r w:rsidR="007060D1">
        <w:t>d</w:t>
      </w:r>
      <w:r w:rsidRPr="00C24B5B">
        <w:t>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AB4BF0" w:rsidP="00377E83" w:rsidR="00AB4BF0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377E83" w:rsidR="00985772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</w:t>
      </w:r>
      <w:r w:rsidR="007060D1">
        <w:t xml:space="preserve">ga postupka na žiro račun IBAN </w:t>
      </w:r>
      <w:r>
        <w:t>HR31 2390 0011 3000 0020</w:t>
      </w:r>
      <w:r w:rsidR="00CD11A9">
        <w:t xml:space="preserve"> 0 s pozivom na broj HR05 272-</w:t>
      </w:r>
      <w:r w:rsidR="00EE5256">
        <w:t>114</w:t>
      </w:r>
      <w:r w:rsidR="00127F97">
        <w:t>-17</w:t>
      </w:r>
      <w:r w:rsidR="007757CF">
        <w:t xml:space="preserve"> (članak 430.</w:t>
      </w:r>
      <w:r>
        <w:t xml:space="preserve"> u vezi s člankom 132. Stečajnog zakona </w:t>
      </w:r>
      <w:r w:rsidR="008204BB">
        <w:t>–</w:t>
      </w:r>
      <w:r w:rsidR="00B541D7">
        <w:t xml:space="preserve"> </w:t>
      </w:r>
      <w:r w:rsidR="008204BB">
        <w:t>"</w:t>
      </w:r>
      <w:r>
        <w:t>Narodne novine</w:t>
      </w:r>
      <w:r w:rsidR="008204BB">
        <w:t>"</w:t>
      </w:r>
      <w:r>
        <w:t xml:space="preserve"> broj 71/15).</w:t>
      </w:r>
    </w:p>
    <w:p w:rsidRDefault="00AB4BF0" w:rsidP="00377E83" w:rsidR="00AB4BF0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BA388D">
        <w:t>1</w:t>
      </w:r>
      <w:r w:rsidR="00413A25">
        <w:t>5</w:t>
      </w:r>
      <w:r w:rsidR="00BA388D">
        <w:t xml:space="preserve">. </w:t>
      </w:r>
      <w:r w:rsidR="00E55BA2">
        <w:t xml:space="preserve">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B4BF0">
        <w:t>05</w:t>
      </w:r>
      <w:r w:rsidR="00127F97">
        <w:t xml:space="preserve">.4.  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2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525A9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338E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2673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SIMPLE BAR jednostavno društvo s ograničenom odgovornošću za usluge</izvorni_sadrzaj>
    <derivirana_varijabla naziv="DomainObject.Predmet.ProtustrankaFormated_1">  SIMPLE BAR jednostavno društvo s ograničenom odgovornošću za usluge</derivirana_varijabla>
  </DomainObject.Predmet.ProtustrankaFormated>
  <DomainObject.Predmet.ProtustrankaFormatedOIB>
    <izvorni_sadrzaj>  SIMPLE BAR jednostavno društvo s ograničenom odgovornošću za usluge, OIB 96125402665</izvorni_sadrzaj>
    <derivirana_varijabla naziv="DomainObject.Predmet.ProtustrankaFormatedOIB_1">  SIMPLE BAR jednostavno društvo s ograničenom odgovornošću za usluge, OIB 96125402665</derivirana_varijabla>
  </DomainObject.Predmet.ProtustrankaFormatedOIB>
  <DomainObject.Predmet.ProtustrankaFormatedWithAdress>
    <izvorni_sadrzaj> SIMPLE BAR jednostavno društvo s ograničenom odgovornošću za usluge, Samoborska cesta 63, 10000 Zagreb</izvorni_sadrzaj>
    <derivirana_varijabla naziv="DomainObject.Predmet.ProtustrankaFormatedWithAdress_1"> SIMPLE BAR jednostavno društvo s ograničenom odgovornošću za usluge, Samoborska cesta 63, 10000 Zagreb</derivirana_varijabla>
  </DomainObject.Predmet.ProtustrankaFormatedWithAdress>
  <DomainObject.Predmet.ProtustrankaFormatedWithAdressOIB>
    <izvorni_sadrzaj> SIMPLE BAR jednostavno društvo s ograničenom odgovornošću za usluge, OIB 96125402665, Samoborska cesta 63, 10000 Zagreb</izvorni_sadrzaj>
    <derivirana_varijabla naziv="DomainObject.Predmet.ProtustrankaFormatedWithAdressOIB_1"> SIMPLE BAR jednostavno društvo s ograničenom odgovornošću za usluge, OIB 96125402665, Samoborska cesta 63, 10000 Zagreb</derivirana_varijabla>
  </DomainObject.Predmet.ProtustrankaFormatedWithAdressOIB>
  <DomainObject.Predmet.ProtustrankaWithAdress>
    <izvorni_sadrzaj>SIMPLE BAR jednostavno društvo s ograničenom odgovornošću za usluge Samoborska cesta 63, 10000 Zagreb</izvorni_sadrzaj>
    <derivirana_varijabla naziv="DomainObject.Predmet.ProtustrankaWithAdress_1">SIMPLE BAR jednostavno društvo s ograničenom odgovornošću za usluge Samoborska cesta 63, 10000 Zagreb</derivirana_varijabla>
  </DomainObject.Predmet.ProtustrankaWithAdress>
  <DomainObject.Predmet.ProtustrankaWithAdressOIB>
    <izvorni_sadrzaj>SIMPLE BAR jednostavno društvo s ograničenom odgovornošću za usluge, OIB 96125402665, Samoborska cesta 63, 10000 Zagreb</izvorni_sadrzaj>
    <derivirana_varijabla naziv="DomainObject.Predmet.ProtustrankaWithAdressOIB_1">SIMPLE BAR jednostavno društvo s ograničenom odgovornošću za usluge, OIB 96125402665, Samoborska cesta 63, 10000 Zagreb</derivirana_varijabla>
  </DomainObject.Predmet.ProtustrankaWithAdressOIB>
  <DomainObject.Predmet.ProtustrankaNazivFormated>
    <izvorni_sadrzaj>SIMPLE BAR jednostavno društvo s ograničenom odgovornošću za usluge</izvorni_sadrzaj>
    <derivirana_varijabla naziv="DomainObject.Predmet.ProtustrankaNazivFormated_1">SIMPLE BAR jednostavno društvo s ograničenom odgovornošću za usluge</derivirana_varijabla>
  </DomainObject.Predmet.ProtustrankaNazivFormated>
  <DomainObject.Predmet.ProtustrankaNazivFormatedOIB>
    <izvorni_sadrzaj>SIMPLE BAR jednostavno društvo s ograničenom odgovornošću za usluge, OIB 96125402665</izvorni_sadrzaj>
    <derivirana_varijabla naziv="DomainObject.Predmet.ProtustrankaNazivFormatedOIB_1">SIMPLE BAR jednostavno društvo s ograničenom odgovornošću za usluge, OIB 96125402665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SIMPLE BAR jednostavno društvo s ograničenom odgovornošću za usluge</item>
    </izvorni_sadrzaj>
    <derivirana_varijabla naziv="DomainObject.Predmet.ProtuStrankaListFormated_1">
      <item>SIMPLE BAR jednostavno društvo s ograničenom odgovornošću za usluge</item>
    </derivirana_varijabla>
  </DomainObject.Predmet.ProtuStrankaListFormated>
  <DomainObject.Predmet.ProtuStrankaListFormatedOIB>
    <izvorni_sadrzaj>
      <item>SIMPLE BAR jednostavno društvo s ograničenom odgovornošću za usluge, OIB 96125402665</item>
    </izvorni_sadrzaj>
    <derivirana_varijabla naziv="DomainObject.Predmet.ProtuStrankaListFormatedOIB_1">
      <item>SIMPLE BAR jednostavno društvo s ograničenom odgovornošću za usluge, OIB 96125402665</item>
    </derivirana_varijabla>
  </DomainObject.Predmet.ProtuStrankaListFormatedOIB>
  <DomainObject.Predmet.ProtuStrankaListFormatedWithAdress>
    <izvorni_sadrzaj>
      <item>SIMPLE BAR jednostavno društvo s ograničenom odgovornošću za usluge, Samoborska cesta 63, 10000 Zagreb</item>
    </izvorni_sadrzaj>
    <derivirana_varijabla naziv="DomainObject.Predmet.ProtuStrankaListFormatedWithAdress_1">
      <item>SIMPLE BAR jednostavno društvo s ograničenom odgovornošću za usluge, Samoborska cesta 63, 10000 Zagreb</item>
    </derivirana_varijabla>
  </DomainObject.Predmet.ProtuStrankaListFormatedWithAdress>
  <DomainObject.Predmet.ProtuStrankaListFormatedWithAdressOIB>
    <izvorni_sadrzaj>
      <item>SIMPLE BAR jednostavno društvo s ograničenom odgovornošću za usluge, OIB 96125402665, Samoborska cesta 63, 10000 Zagreb</item>
    </izvorni_sadrzaj>
    <derivirana_varijabla naziv="DomainObject.Predmet.ProtuStrankaListFormatedWithAdressOIB_1">
      <item>SIMPLE BAR jednostavno društvo s ograničenom odgovornošću za usluge, OIB 96125402665, Samoborska cesta 63, 10000 Zagreb</item>
    </derivirana_varijabla>
  </DomainObject.Predmet.ProtuStrankaListFormatedWithAdressOIB>
  <DomainObject.Predmet.ProtuStrankaListNazivFormated>
    <izvorni_sadrzaj>
      <item>SIMPLE BAR jednostavno društvo s ograničenom odgovornošću za usluge</item>
    </izvorni_sadrzaj>
    <derivirana_varijabla naziv="DomainObject.Predmet.ProtuStrankaListNazivFormated_1">
      <item>SIMPLE BAR jednostavno društvo s ograničenom odgovornošću za usluge</item>
    </derivirana_varijabla>
  </DomainObject.Predmet.ProtuStrankaListNazivFormated>
  <DomainObject.Predmet.ProtuStrankaListNazivFormatedOIB>
    <izvorni_sadrzaj>
      <item>SIMPLE BAR jednostavno društvo s ograničenom odgovornošću za usluge, OIB 96125402665</item>
    </izvorni_sadrzaj>
    <derivirana_varijabla naziv="DomainObject.Predmet.ProtuStrankaListNazivFormatedOIB_1">
      <item>SIMPLE BAR jednostavno društvo s ograničenom odgovornošću za usluge, OIB 96125402665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SIMPLE BAR jednostavno društvo s ograničenom odgovornošću za usluge</izvorni_sadrzaj>
    <derivirana_varijabla naziv="DomainObject.Predmet.ProtustrankaIDrugi_1">SIMPLE BAR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SIMPLE BAR jednostavno društvo s ograničenom odgovornošću za usluge, OIB 96125402665, Samoborska cesta 63, 10000 Zagreb</izvorni_sadrzaj>
    <derivirana_varijabla naziv="DomainObject.Predmet.ProtustrankaIDrugiAdressOIB_1">SIMPLE BAR jednostavno društvo s ograničenom odgovornošću za usluge, OIB 96125402665, Samoborska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BAR jednostavno društvo s ograničenom odgovornošću za usluge</item>
      <item>FINA Regionalni centar Zagreb</item>
    </izvorni_sadrzaj>
    <derivirana_varijabla naziv="DomainObject.Predmet.SudioniciListNaziv_1">
      <item>SIMPLE BAR jednostavno društvo s ograničenom odgovornošću za usluge</item>
      <item>FINA Regionalni centar Zagreb</item>
    </derivirana_varijabla>
  </DomainObject.Predmet.SudioniciListNaziv>
  <DomainObject.Predmet.SudioniciListAdressOIB>
    <izvorni_sadrzaj>
      <item>SIMPLE BAR jednostavno društvo s ograničenom odgovornošću za usluge, OIB 96125402665, Samoborska cesta 63,10000 Zagreb</item>
      <item>FINA Regionalni centar Zagreb, OIB 85821130368, Trg svibanjskih žrtava 1995. br. 1,10000 Zagreb</item>
    </izvorni_sadrzaj>
    <derivirana_varijabla naziv="DomainObject.Predmet.SudioniciListAdressOIB_1">
      <item>SIMPLE BAR jednostavno društvo s ograničenom odgovornošću za usluge, OIB 96125402665, Samoborska cesta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96125402665</item>
      <item>, OIB 85821130368</item>
    </izvorni_sadrzaj>
    <derivirana_varijabla naziv="DomainObject.Predmet.SudioniciListNazivOIB_1">
      <item>, OIB 96125402665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9A6BF-1CC2-4C82-AB24-B11591707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1935</properties:Characters>
  <properties:Lines>49</properties:Lines>
  <properties:Paragraphs>15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2017-02-15T07:31:00Z</cp:lastPrinted>
  <dcterms:modified xmlns:xsi="http://www.w3.org/2001/XMLSchema-instance" xsi:type="dcterms:W3CDTF">2017-02-15T07:32:00Z</dcterms:modified>
  <cp:revision>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