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b919" w14:paraId="1a9b91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7F20F5" w:rsidRPr="007F20F5">
        <w:t>KULTURNO UMJETNIČKO DRUŠTVO ˝SVILAJA SVI SVETI˝, OIB: 359888</w:t>
      </w:r>
      <w:r w:rsidR="007F20F5">
        <w:t xml:space="preserve">11456, </w:t>
      </w:r>
      <w:proofErr w:type="spellStart"/>
      <w:r w:rsidR="007F20F5">
        <w:t>Bračević</w:t>
      </w:r>
      <w:proofErr w:type="spellEnd"/>
      <w:r w:rsidR="007F20F5">
        <w:t xml:space="preserve">, Mjesni dom 0 </w:t>
      </w:r>
      <w:proofErr w:type="spellStart"/>
      <w:r w:rsidR="007F20F5">
        <w:t>bb</w:t>
      </w:r>
      <w:proofErr w:type="spellEnd"/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F20F5" w:rsidRPr="007F20F5">
        <w:t xml:space="preserve">KULTURNO UMJETNIČKO DRUŠTVO ˝SVILAJA SVI SVETI˝, OIB: 35988811456, </w:t>
      </w:r>
      <w:proofErr w:type="spellStart"/>
      <w:r w:rsidR="007F20F5" w:rsidRPr="007F20F5">
        <w:t>Bračević</w:t>
      </w:r>
      <w:proofErr w:type="spellEnd"/>
      <w:r w:rsidR="007F20F5" w:rsidRPr="007F20F5">
        <w:t xml:space="preserve">, Mjesni dom 0 </w:t>
      </w:r>
      <w:proofErr w:type="spellStart"/>
      <w:r w:rsidR="007F20F5" w:rsidRPr="007F20F5">
        <w:t>bb</w:t>
      </w:r>
      <w:proofErr w:type="spellEnd"/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F20F5">
        <w:t>1716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7F20F5">
        <w:t>85.948,89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532BA2">
      <w:t>17</w:t>
    </w:r>
    <w:r w:rsidR="007F20F5">
      <w:t>20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2B5A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St-1720/2015</izvorni_sadrzaj>
    <derivirana_varijabla naziv="DomainObject.Predmet.OznakaBroj_1">St-1720/2015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"SVILAJA SVI SVETI"</izvorni_sadrzaj>
    <derivirana_varijabla naziv="DomainObject.Predmet.ProtustrankaFormated_1">  KULTURNO UMJETNIČKO DRUŠTVO "SVILAJA SVI SVETI"</derivirana_varijabla>
  </DomainObject.Predmet.ProtustrankaFormated>
  <DomainObject.Predmet.ProtustrankaFormatedOIB>
    <izvorni_sadrzaj>  KULTURNO UMJETNIČKO DRUŠTVO "SVILAJA SVI SVETI", OIB 35988811456</izvorni_sadrzaj>
    <derivirana_varijabla naziv="DomainObject.Predmet.ProtustrankaFormatedOIB_1">  KULTURNO UMJETNIČKO DRUŠTVO "SVILAJA SVI SVETI", OIB 35988811456</derivirana_varijabla>
  </DomainObject.Predmet.ProtustrankaFormatedOIB>
  <DomainObject.Predmet.ProtustrankaFormatedWithAdress>
    <izvorni_sadrzaj> KULTURNO UMJETNIČKO DRUŠTVO "SVILAJA SVI SVETI", Mjesni dom 0, 21206 Bračević</izvorni_sadrzaj>
    <derivirana_varijabla naziv="DomainObject.Predmet.ProtustrankaFormatedWithAdress_1"> KULTURNO UMJETNIČKO DRUŠTVO "SVILAJA SVI SVETI", Mjesni dom 0, 21206 Bračević</derivirana_varijabla>
  </DomainObject.Predmet.ProtustrankaFormatedWithAdress>
  <DomainObject.Predmet.ProtustrankaFormatedWithAdressOIB>
    <izvorni_sadrzaj> KULTURNO UMJETNIČKO DRUŠTVO "SVILAJA SVI SVETI", OIB 35988811456, Mjesni dom 0, 21206 Bračević</izvorni_sadrzaj>
    <derivirana_varijabla naziv="DomainObject.Predmet.ProtustrankaFormatedWithAdressOIB_1"> KULTURNO UMJETNIČKO DRUŠTVO "SVILAJA SVI SVETI", OIB 35988811456, Mjesni dom 0, 21206 Bračević</derivirana_varijabla>
  </DomainObject.Predmet.ProtustrankaFormatedWithAdressOIB>
  <DomainObject.Predmet.ProtustrankaWithAdress>
    <izvorni_sadrzaj>KULTURNO UMJETNIČKO DRUŠTVO "SVILAJA SVI SVETI" Mjesni dom 0, 21206 Bračević</izvorni_sadrzaj>
    <derivirana_varijabla naziv="DomainObject.Predmet.ProtustrankaWithAdress_1">KULTURNO UMJETNIČKO DRUŠTVO "SVILAJA SVI SVETI" Mjesni dom 0, 21206 Bračević</derivirana_varijabla>
  </DomainObject.Predmet.ProtustrankaWithAdress>
  <DomainObject.Predmet.ProtustrankaWithAdressOIB>
    <izvorni_sadrzaj>KULTURNO UMJETNIČKO DRUŠTVO "SVILAJA SVI SVETI", OIB 35988811456, Mjesni dom 0, 21206 Bračević</izvorni_sadrzaj>
    <derivirana_varijabla naziv="DomainObject.Predmet.ProtustrankaWithAdressOIB_1">KULTURNO UMJETNIČKO DRUŠTVO "SVILAJA SVI SVETI", OIB 35988811456, Mjesni dom 0, 21206 Bračević</derivirana_varijabla>
  </DomainObject.Predmet.ProtustrankaWithAdressOIB>
  <DomainObject.Predmet.ProtustrankaNazivFormated>
    <izvorni_sadrzaj>KULTURNO UMJETNIČKO DRUŠTVO "SVILAJA SVI SVETI"</izvorni_sadrzaj>
    <derivirana_varijabla naziv="DomainObject.Predmet.ProtustrankaNazivFormated_1">KULTURNO UMJETNIČKO DRUŠTVO "SVILAJA SVI SVETI"</derivirana_varijabla>
  </DomainObject.Predmet.ProtustrankaNazivFormated>
  <DomainObject.Predmet.ProtustrankaNazivFormatedOIB>
    <izvorni_sadrzaj>KULTURNO UMJETNIČKO DRUŠTVO "SVILAJA SVI SVETI", OIB 35988811456</izvorni_sadrzaj>
    <derivirana_varijabla naziv="DomainObject.Predmet.ProtustrankaNazivFormatedOIB_1">KULTURNO UMJETNIČKO DRUŠTVO "SVILAJA SVI SVETI", OIB 35988811456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8594889.00</izvorni_sadrzaj>
    <derivirana_varijabla naziv="DomainObject.Predmet.TrenutnaVrijednost_1">8594889.00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KULTURNO UMJETNIČKO DRUŠTVO "SVILAJA SVI SVETI"</item>
    </izvorni_sadrzaj>
    <derivirana_varijabla naziv="DomainObject.Predmet.ProtuStrankaListFormated_1">
      <item>KULTURNO UMJETNIČKO DRUŠTVO "SVILAJA SVI SVETI"</item>
    </derivirana_varijabla>
  </DomainObject.Predmet.ProtuStrankaListFormated>
  <DomainObject.Predmet.ProtuStrankaListFormatedOIB>
    <izvorni_sadrzaj>
      <item>KULTURNO UMJETNIČKO DRUŠTVO "SVILAJA SVI SVETI", OIB 35988811456</item>
    </izvorni_sadrzaj>
    <derivirana_varijabla naziv="DomainObject.Predmet.ProtuStrankaListFormatedOIB_1">
      <item>KULTURNO UMJETNIČKO DRUŠTVO "SVILAJA SVI SVETI", OIB 35988811456</item>
    </derivirana_varijabla>
  </DomainObject.Predmet.ProtuStrankaListFormatedOIB>
  <DomainObject.Predmet.ProtuStrankaListFormatedWithAdress>
    <izvorni_sadrzaj>
      <item>KULTURNO UMJETNIČKO DRUŠTVO "SVILAJA SVI SVETI", Mjesni dom 0, 21206 Bračević</item>
    </izvorni_sadrzaj>
    <derivirana_varijabla naziv="DomainObject.Predmet.ProtuStrankaListFormatedWithAdress_1">
      <item>KULTURNO UMJETNIČKO DRUŠTVO "SVILAJA SVI SVETI", Mjesni dom 0, 21206 Bračević</item>
    </derivirana_varijabla>
  </DomainObject.Predmet.ProtuStrankaListFormatedWithAdress>
  <DomainObject.Predmet.ProtuStrankaListFormatedWithAdressOIB>
    <izvorni_sadrzaj>
      <item>KULTURNO UMJETNIČKO DRUŠTVO "SVILAJA SVI SVETI", OIB 35988811456, Mjesni dom 0, 21206 Bračević</item>
    </izvorni_sadrzaj>
    <derivirana_varijabla naziv="DomainObject.Predmet.ProtuStrankaListFormatedWithAdressOIB_1">
      <item>KULTURNO UMJETNIČKO DRUŠTVO "SVILAJA SVI SVETI", OIB 35988811456, Mjesni dom 0, 21206 Bračević</item>
    </derivirana_varijabla>
  </DomainObject.Predmet.ProtuStrankaListFormatedWithAdressOIB>
  <DomainObject.Predmet.ProtuStrankaListNazivFormated>
    <izvorni_sadrzaj>
      <item>KULTURNO UMJETNIČKO DRUŠTVO "SVILAJA SVI SVETI"</item>
    </izvorni_sadrzaj>
    <derivirana_varijabla naziv="DomainObject.Predmet.ProtuStrankaListNazivFormated_1">
      <item>KULTURNO UMJETNIČKO DRUŠTVO "SVILAJA SVI SVETI"</item>
    </derivirana_varijabla>
  </DomainObject.Predmet.ProtuStrankaListNazivFormated>
  <DomainObject.Predmet.ProtuStrankaListNazivFormatedOIB>
    <izvorni_sadrzaj>
      <item>KULTURNO UMJETNIČKO DRUŠTVO "SVILAJA SVI SVETI", OIB 35988811456</item>
    </izvorni_sadrzaj>
    <derivirana_varijabla naziv="DomainObject.Predmet.ProtuStrankaListNazivFormatedOIB_1">
      <item>KULTURNO UMJETNIČKO DRUŠTVO "SVILAJA SVI SVETI", OIB 35988811456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KULTURNO UMJETNIČKO DRUŠTVO "SVILAJA SVI SVETI"</izvorni_sadrzaj>
    <derivirana_varijabla naziv="DomainObject.Predmet.ProtustrankaIDrugi_1">KULTURNO UMJETNIČKO DRUŠTVO "SVILAJA SVI SVETI"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KULTURNO UMJETNIČKO DRUŠTVO "SVILAJA SVI SVETI", OIB 35988811456, Mjesni dom 0, 21206 Bračević</izvorni_sadrzaj>
    <derivirana_varijabla naziv="DomainObject.Predmet.ProtustrankaIDrugiAdressOIB_1">KULTURNO UMJETNIČKO DRUŠTVO "SVILAJA SVI SVETI", OIB 35988811456, Mjesni dom 0, 21206 Bračević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"SVILAJA SVI SVETI"</item>
      <item>FINANCIJSKA AGENCIJA RC SPLIT</item>
    </izvorni_sadrzaj>
    <derivirana_varijabla naziv="DomainObject.Predmet.SudioniciListNaziv_1">
      <item>KULTURNO UMJETNIČKO DRUŠTVO "SVILAJA SVI SVETI"</item>
      <item>FINANCIJSKA AGENCIJA RC SPLIT</item>
    </derivirana_varijabla>
  </DomainObject.Predmet.SudioniciListNaziv>
  <DomainObject.Predmet.SudioniciListAdressOIB>
    <izvorni_sadrzaj>
      <item>KULTURNO UMJETNIČKO DRUŠTVO "SVILAJA SVI SVETI", OIB 35988811456, Mjesni dom 0,21206 Bračević</item>
      <item>FINANCIJSKA AGENCIJA RC SPLIT, OIB 85821130368, Mažuranićevo šetalište 24b,21000 Split</item>
    </izvorni_sadrzaj>
    <derivirana_varijabla naziv="DomainObject.Predmet.SudioniciListAdressOIB_1">
      <item>KULTURNO UMJETNIČKO DRUŠTVO "SVILAJA SVI SVETI", OIB 35988811456, Mjesni dom 0,21206 Bračević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35988811456</item>
      <item>, OIB 85821130368</item>
    </izvorni_sadrzaj>
    <derivirana_varijabla naziv="DomainObject.Predmet.SudioniciListNazivOIB_1">
      <item>, OIB 35988811456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87C2D-E16E-45E2-8246-76B0A82C27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1861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2017-03-08T07:10:00Z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