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d369" w14:paraId="1ebd36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91CA5">
        <w:rPr>
          <w:rFonts w:cs="Times New Roman" w:hAnsi="Times New Roman" w:ascii="Times New Roman"/>
          <w:sz w:val="24"/>
        </w:rPr>
        <w:t>2098/16-8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7C01FA" w:rsidRPr="00F53407">
        <w:t>MORSKI SJAJ d.o.o.</w:t>
      </w:r>
      <w:r w:rsidR="007C01FA">
        <w:t xml:space="preserve"> Zagreb, Novačka 47c,  MBS: </w:t>
      </w:r>
      <w:r w:rsidR="007C01FA" w:rsidRPr="00F53407">
        <w:t>080680964</w:t>
      </w:r>
      <w:r w:rsidR="007C01FA">
        <w:t xml:space="preserve"> OIB:</w:t>
      </w:r>
      <w:r w:rsidR="007C01FA" w:rsidRPr="00F53407">
        <w:t xml:space="preserve"> 08204797286</w:t>
      </w:r>
      <w:r w:rsidR="007C01FA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7C01FA" w:rsidRPr="00F53407">
        <w:t>MORSKI SJAJ d.o.o.</w:t>
      </w:r>
      <w:r w:rsidR="007C01FA">
        <w:t xml:space="preserve"> Zagreb, Novačka 47c,  MBS: </w:t>
      </w:r>
      <w:r w:rsidR="007C01FA" w:rsidRPr="00F53407">
        <w:t>080680964</w:t>
      </w:r>
      <w:r w:rsidR="007C01FA">
        <w:t xml:space="preserve"> OIB:</w:t>
      </w:r>
      <w:r w:rsidR="007C01FA" w:rsidRPr="00F53407">
        <w:t xml:space="preserve"> 08204797286</w:t>
      </w:r>
      <w:r w:rsidR="007C01F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7C01FA">
        <w:rPr>
          <w:bCs/>
        </w:rPr>
        <w:t>2098-16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7C01FA">
        <w:t>4. ožujka 2016.</w:t>
      </w:r>
      <w:r w:rsidR="0062454C">
        <w:t xml:space="preserve">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7C01FA" w:rsidRPr="00F53407">
        <w:t>MORSKI SJAJ d.o.o.</w:t>
      </w:r>
      <w:r w:rsidR="007C01FA">
        <w:t xml:space="preserve"> Zagreb, Novačka 47c,  MBS: </w:t>
      </w:r>
      <w:r w:rsidR="007C01FA" w:rsidRPr="00F53407">
        <w:t>080680964</w:t>
      </w:r>
      <w:r w:rsidR="007C01FA">
        <w:t xml:space="preserve"> OIB:</w:t>
      </w:r>
      <w:r w:rsidR="007C01FA" w:rsidRPr="00F53407">
        <w:t xml:space="preserve"> 08204797286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7C01FA">
        <w:rPr>
          <w:bCs/>
        </w:rPr>
        <w:t>24. svibnja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B257D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B257D" w:rsidR="000B25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B257D" w:rsidP="000B257D" w:rsidR="000B257D">
      <w:pPr>
        <w:ind w:firstLine="708" w:left="6372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B257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B257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57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7C01FA">
      <w:rPr>
        <w:noProof w:val="false"/>
      </w:rPr>
      <w:t>2098/16-8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0B257D"/>
    <w:rsid w:val="0015645C"/>
    <w:rsid w:val="00186E48"/>
    <w:rsid w:val="001C6B43"/>
    <w:rsid w:val="0023403D"/>
    <w:rsid w:val="00262E7F"/>
    <w:rsid w:val="00276BA4"/>
    <w:rsid w:val="002805A1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4F09EF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01FA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72B1E"/>
    <w:rsid w:val="009C7064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DF4408"/>
    <w:rsid w:val="00E91CA5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0E8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7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7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SJAJ d.o.o.</izvorni_sadrzaj>
    <derivirana_varijabla naziv="DomainObject.Predmet.ProtustrankaFormated_1">  MORSKI SJAJ d.o.o.</derivirana_varijabla>
  </DomainObject.Predmet.ProtustrankaFormated>
  <DomainObject.Predmet.ProtustrankaFormatedOIB>
    <izvorni_sadrzaj>  MORSKI SJAJ d.o.o., OIB 08204797286</izvorni_sadrzaj>
    <derivirana_varijabla naziv="DomainObject.Predmet.ProtustrankaFormatedOIB_1">  MORSKI SJAJ d.o.o., OIB 08204797286</derivirana_varijabla>
  </DomainObject.Predmet.ProtustrankaFormatedOIB>
  <DomainObject.Predmet.ProtustrankaFormatedWithAdress>
    <izvorni_sadrzaj> MORSKI SJAJ d.o.o., Novačka 47 C, 10000 Zagreb</izvorni_sadrzaj>
    <derivirana_varijabla naziv="DomainObject.Predmet.ProtustrankaFormatedWithAdress_1"> MORSKI SJAJ d.o.o., Novačka 47 C, 10000 Zagreb</derivirana_varijabla>
  </DomainObject.Predmet.ProtustrankaFormatedWithAdress>
  <DomainObject.Predmet.ProtustrankaFormatedWithAdressOIB>
    <izvorni_sadrzaj> MORSKI SJAJ d.o.o., OIB 08204797286, Novačka 47 C, 10000 Zagreb</izvorni_sadrzaj>
    <derivirana_varijabla naziv="DomainObject.Predmet.ProtustrankaFormatedWithAdressOIB_1"> MORSKI SJAJ d.o.o., OIB 08204797286, Novačka 47 C, 10000 Zagreb</derivirana_varijabla>
  </DomainObject.Predmet.ProtustrankaFormatedWithAdressOIB>
  <DomainObject.Predmet.ProtustrankaWithAdress>
    <izvorni_sadrzaj>MORSKI SJAJ d.o.o. Novačka 47 C, 10000 Zagreb</izvorni_sadrzaj>
    <derivirana_varijabla naziv="DomainObject.Predmet.ProtustrankaWithAdress_1">MORSKI SJAJ d.o.o. Novačka 47 C, 10000 Zagreb</derivirana_varijabla>
  </DomainObject.Predmet.ProtustrankaWithAdress>
  <DomainObject.Predmet.ProtustrankaWithAdressOIB>
    <izvorni_sadrzaj>MORSKI SJAJ d.o.o., OIB 08204797286, Novačka 47 C, 10000 Zagreb</izvorni_sadrzaj>
    <derivirana_varijabla naziv="DomainObject.Predmet.ProtustrankaWithAdressOIB_1">MORSKI SJAJ d.o.o., OIB 08204797286, Novačka 47 C, 10000 Zagreb</derivirana_varijabla>
  </DomainObject.Predmet.ProtustrankaWithAdressOIB>
  <DomainObject.Predmet.ProtustrankaNazivFormated>
    <izvorni_sadrzaj>MORSKI SJAJ d.o.o.</izvorni_sadrzaj>
    <derivirana_varijabla naziv="DomainObject.Predmet.ProtustrankaNazivFormated_1">MORSKI SJAJ d.o.o.</derivirana_varijabla>
  </DomainObject.Predmet.ProtustrankaNazivFormated>
  <DomainObject.Predmet.ProtustrankaNazivFormatedOIB>
    <izvorni_sadrzaj>MORSKI SJAJ d.o.o., OIB 08204797286</izvorni_sadrzaj>
    <derivirana_varijabla naziv="DomainObject.Predmet.ProtustrankaNazivFormatedOIB_1">MORSKI SJAJ d.o.o., OIB 08204797286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SJAJ d.o.o.</item>
    </izvorni_sadrzaj>
    <derivirana_varijabla naziv="DomainObject.Predmet.ProtuStrankaListFormated_1">
      <item>MORSKI SJAJ d.o.o.</item>
    </derivirana_varijabla>
  </DomainObject.Predmet.ProtuStrankaListFormated>
  <DomainObject.Predmet.ProtuStrankaListFormatedOIB>
    <izvorni_sadrzaj>
      <item>MORSKI SJAJ d.o.o., OIB 08204797286</item>
    </izvorni_sadrzaj>
    <derivirana_varijabla naziv="DomainObject.Predmet.ProtuStrankaListFormatedOIB_1">
      <item>MORSKI SJAJ d.o.o., OIB 08204797286</item>
    </derivirana_varijabla>
  </DomainObject.Predmet.ProtuStrankaListFormatedOIB>
  <DomainObject.Predmet.ProtuStrankaListFormatedWithAdress>
    <izvorni_sadrzaj>
      <item>MORSKI SJAJ d.o.o., Novačka 47 C, 10000 Zagreb</item>
    </izvorni_sadrzaj>
    <derivirana_varijabla naziv="DomainObject.Predmet.ProtuStrankaListFormatedWithAdress_1">
      <item>MORSKI SJAJ d.o.o., Novačka 47 C, 10000 Zagreb</item>
    </derivirana_varijabla>
  </DomainObject.Predmet.ProtuStrankaListFormatedWithAdress>
  <DomainObject.Predmet.ProtuStrankaListFormatedWithAdressOIB>
    <izvorni_sadrzaj>
      <item>MORSKI SJAJ d.o.o., OIB 08204797286, Novačka 47 C, 10000 Zagreb</item>
    </izvorni_sadrzaj>
    <derivirana_varijabla naziv="DomainObject.Predmet.ProtuStrankaListFormatedWithAdressOIB_1">
      <item>MORSKI SJAJ d.o.o., OIB 08204797286, Novačka 47 C, 10000 Zagreb</item>
    </derivirana_varijabla>
  </DomainObject.Predmet.ProtuStrankaListFormatedWithAdressOIB>
  <DomainObject.Predmet.ProtuStrankaListNazivFormated>
    <izvorni_sadrzaj>
      <item>MORSKI SJAJ d.o.o.</item>
    </izvorni_sadrzaj>
    <derivirana_varijabla naziv="DomainObject.Predmet.ProtuStrankaListNazivFormated_1">
      <item>MORSKI SJAJ d.o.o.</item>
    </derivirana_varijabla>
  </DomainObject.Predmet.ProtuStrankaListNazivFormated>
  <DomainObject.Predmet.ProtuStrankaListNazivFormatedOIB>
    <izvorni_sadrzaj>
      <item>MORSKI SJAJ d.o.o., OIB 08204797286</item>
    </izvorni_sadrzaj>
    <derivirana_varijabla naziv="DomainObject.Predmet.ProtuStrankaListNazivFormatedOIB_1">
      <item>MORSKI SJAJ d.o.o., OIB 08204797286</item>
    </derivirana_varijabla>
  </DomainObject.Predmet.ProtuStrankaListNazivFormatedOIB>
  <DomainObject.Predmet.OstaliListFormated>
    <izvorni_sadrzaj>
      <item>Đurđa Hodžić</item>
    </izvorni_sadrzaj>
    <derivirana_varijabla naziv="DomainObject.Predmet.OstaliListFormated_1">
      <item>Đurđa Hodžić</item>
    </derivirana_varijabla>
  </DomainObject.Predmet.OstaliListFormated>
  <DomainObject.Predmet.OstaliListFormatedOIB>
    <izvorni_sadrzaj>
      <item>Đurđa Hodžić, OIB 74308928636</item>
    </izvorni_sadrzaj>
    <derivirana_varijabla naziv="DomainObject.Predmet.OstaliListFormatedOIB_1">
      <item>Đurđa Hodžić, OIB 74308928636</item>
    </derivirana_varijabla>
  </DomainObject.Predmet.OstaliListFormatedOIB>
  <DomainObject.Predmet.OstaliListFormatedWithAdress>
    <izvorni_sadrzaj>
      <item>Đurđa Hodžić, Ljudevita Posavskog 25c, 10360 Sesvete</item>
    </izvorni_sadrzaj>
    <derivirana_varijabla naziv="DomainObject.Predmet.OstaliListFormatedWithAdress_1">
      <item>Đurđa Hodžić, Ljudevita Posavskog 25c, 10360 Sesvete</item>
    </derivirana_varijabla>
  </DomainObject.Predmet.OstaliListFormatedWithAdress>
  <DomainObject.Predmet.OstaliListFormatedWithAdressOIB>
    <izvorni_sadrzaj>
      <item>Đurđa Hodžić, OIB 74308928636, Ljudevita Posavskog 25c, 10360 Sesvete</item>
    </izvorni_sadrzaj>
    <derivirana_varijabla naziv="DomainObject.Predmet.OstaliListFormatedWithAdressOIB_1">
      <item>Đurđa Hodžić, OIB 74308928636, Ljudevita Posavskog 25c, 10360 Sesvete</item>
    </derivirana_varijabla>
  </DomainObject.Predmet.OstaliListFormatedWithAdressOIB>
  <DomainObject.Predmet.OstaliListNazivFormated>
    <izvorni_sadrzaj>
      <item>Đurđa Hodžić</item>
    </izvorni_sadrzaj>
    <derivirana_varijabla naziv="DomainObject.Predmet.OstaliListNazivFormated_1">
      <item>Đurđa Hodžić</item>
    </derivirana_varijabla>
  </DomainObject.Predmet.OstaliListNazivFormated>
  <DomainObject.Predmet.OstaliListNazivFormatedOIB>
    <izvorni_sadrzaj>
      <item>Đurđa Hodžić, OIB 74308928636</item>
    </izvorni_sadrzaj>
    <derivirana_varijabla naziv="DomainObject.Predmet.OstaliListNazivFormatedOIB_1">
      <item>Đurđa Hodžić, OIB 74308928636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SJAJ d.o.o.</izvorni_sadrzaj>
    <derivirana_varijabla naziv="DomainObject.Predmet.ProtustrankaIDrugi_1">MORSKI SJAJ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MORSKI SJAJ d.o.o., OIB 08204797286, Novačka 47 C, 10000 Zagreb</izvorni_sadrzaj>
    <derivirana_varijabla naziv="DomainObject.Predmet.ProtustrankaIDrugiAdressOIB_1">MORSKI SJAJ d.o.o., OIB 08204797286, Novačka 47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SJAJ d.o.o.</item>
      <item>Đurđa Hodžić</item>
    </izvorni_sadrzaj>
    <derivirana_varijabla naziv="DomainObject.Predmet.SudioniciListNaziv_1">
      <item>FINA Regionalni centar Zagreb</item>
      <item>MORSKI SJAJ d.o.o.</item>
      <item>Đurđa Hodžić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</izvorni_sadrzaj>
    <derivirana_varijabla naziv="DomainObject.Predmet.SudioniciListAdressOIB_1"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08204797286</item>
      <item>, OIB 74308928636</item>
    </izvorni_sadrzaj>
    <derivirana_varijabla naziv="DomainObject.Predmet.SudioniciListNazivOIB_1">
      <item>, OIB 85821130368</item>
      <item>, OIB 08204797286</item>
      <item>, OIB 74308928636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2731</properties:Characters>
  <properties:Lines>64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2016-07-29T09:46:00Z</dcterms:created>
  <dc:creator>Vinka Mihalinčić</dc:creator>
  <cp:lastModifiedBy>Vinka Mihalinčić</cp:lastModifiedBy>
  <cp:lastPrinted>2016-07-29T09:45:00Z</cp:lastPrinted>
  <dcterms:modified xmlns:xsi="http://www.w3.org/2001/XMLSchema-instance" xsi:type="dcterms:W3CDTF">2016-08-30T07:02:00Z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