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c6c0" w14:paraId="483c6c0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6C47E2">
        <w:t>3854</w:t>
      </w:r>
      <w:r w:rsidR="00080417">
        <w:t>/16</w:t>
      </w:r>
      <w:r>
        <w:t xml:space="preserve">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355391" w:rsidP="00355391" w:rsidR="00355391">
      <w:pPr>
        <w:ind w:firstLine="720"/>
        <w:jc w:val="both"/>
        <w:rPr>
          <w:lang w:val="pt-BR"/>
        </w:rPr>
      </w:pPr>
      <w:r w:rsidRPr="00DF3BB3">
        <w:t>TRGOVAČKI SUD U ZAGREBU, po sucu pojedincu Luciji Butigan, postupajući po prijedlogu Financijske agencije Zagreb, Regionalni centar Zagreb,</w:t>
      </w:r>
      <w:r>
        <w:t xml:space="preserve"> Podružnica Zagreb,</w:t>
      </w:r>
      <w:r w:rsidRPr="00DF3BB3">
        <w:t xml:space="preserve"> Trg svibanjskih žrtava 1995</w:t>
      </w:r>
      <w:r>
        <w:t>.</w:t>
      </w:r>
      <w:r w:rsidRPr="00DF3BB3">
        <w:t xml:space="preserve"> 1</w:t>
      </w:r>
      <w:r>
        <w:t>,</w:t>
      </w:r>
      <w:r w:rsidRPr="00DF3BB3">
        <w:t xml:space="preserve"> u stečajnom postupku nad dužnikom </w:t>
      </w:r>
      <w:r w:rsidRPr="00556502">
        <w:t>LADY M j.d.o.o. za trgovinu i usluge</w:t>
      </w:r>
      <w:r>
        <w:t>, OIB:</w:t>
      </w:r>
      <w:r w:rsidRPr="00EC3176">
        <w:t xml:space="preserve"> </w:t>
      </w:r>
      <w:r w:rsidRPr="00556502">
        <w:t>20227444797</w:t>
      </w:r>
      <w:r>
        <w:t>, Zagreb, Radnička 6,</w:t>
      </w:r>
      <w:r w:rsidRPr="00611C0C">
        <w:t xml:space="preserve"> </w:t>
      </w:r>
      <w:r w:rsidRPr="00DF3BB3">
        <w:t xml:space="preserve">dana </w:t>
      </w:r>
      <w:r>
        <w:t>12. listopada 2017</w:t>
      </w:r>
      <w:r w:rsidRPr="00DF3BB3">
        <w:t>.</w:t>
      </w:r>
      <w:r w:rsidRPr="00DF3BB3">
        <w:rPr>
          <w:lang w:val="pt-BR"/>
        </w:rPr>
        <w:t xml:space="preserve">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355391" w:rsidRPr="00556502">
        <w:t>LADY M j.d.o.o. za trgovinu i usluge</w:t>
      </w:r>
      <w:r w:rsidR="00355391">
        <w:t>, OIB:</w:t>
      </w:r>
      <w:r w:rsidR="00355391" w:rsidRPr="00EC3176">
        <w:t xml:space="preserve"> </w:t>
      </w:r>
      <w:r w:rsidR="00355391" w:rsidRPr="00556502">
        <w:t>20227444797</w:t>
      </w:r>
      <w:r w:rsidR="00355391">
        <w:t>, Zagreb, Radnička 6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355391">
        <w:t>385416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EB7414" w:rsidP="00EB7414" w:rsidR="00EB7414" w:rsidRPr="00E34F44">
      <w:pPr>
        <w:ind w:firstLine="708"/>
        <w:jc w:val="both"/>
      </w:pPr>
      <w:r w:rsidRPr="00E34F44">
        <w:t xml:space="preserve">FINANCIJSKA AGENCIJA, Regionalni centar Zagreb, Podružnica Zagreb, Trg svibanjskih žrtava 1995. 1, podnijela je ovom sudu prijedlog za otvaranje stečajnog postupka nad dužnikom </w:t>
      </w:r>
      <w:r w:rsidR="00355391" w:rsidRPr="00556502">
        <w:t>LADY M j.d.o.o. za trgovinu i usluge</w:t>
      </w:r>
      <w:r w:rsidR="00355391">
        <w:t>, OIB:</w:t>
      </w:r>
      <w:r w:rsidR="00355391" w:rsidRPr="00EC3176">
        <w:t xml:space="preserve"> </w:t>
      </w:r>
      <w:r w:rsidR="00355391" w:rsidRPr="00556502">
        <w:t>20227444797</w:t>
      </w:r>
      <w:r w:rsidR="00355391">
        <w:t>, Zagreb, Radnička 6</w:t>
      </w:r>
      <w:r w:rsidRPr="00E34F44">
        <w:t>.</w:t>
      </w:r>
    </w:p>
    <w:p w:rsidRDefault="00EB7414" w:rsidP="00EB7414" w:rsidR="00EB7414" w:rsidRPr="00E34F44">
      <w:pPr>
        <w:ind w:firstLine="709"/>
        <w:jc w:val="both"/>
      </w:pPr>
      <w:r w:rsidRPr="00E34F44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B7414" w:rsidP="00EB7414" w:rsidR="00EB7414" w:rsidRPr="00E34F44">
      <w:pPr>
        <w:ind w:firstLine="709"/>
        <w:jc w:val="both"/>
      </w:pPr>
      <w:r w:rsidRPr="00E34F44">
        <w:t xml:space="preserve">Financijska agencija, kao predlagatelj, navela je u prijedlogu za otvaranje stečajnog postupka kako dužnik na dan </w:t>
      </w:r>
      <w:r w:rsidR="00355391">
        <w:t>18. travnja</w:t>
      </w:r>
      <w:r w:rsidR="005E347A">
        <w:t xml:space="preserve"> 2016</w:t>
      </w:r>
      <w:r w:rsidRPr="00E34F44">
        <w:t xml:space="preserve">. u Očevidniku redoslijeda osnova za plaćanje, ima evidentirane neizvršene osnove za plaćanje u neprekinutom razdoblju od 120 dana, u ukupnom iznosu od </w:t>
      </w:r>
      <w:r w:rsidR="00355391">
        <w:t>15.511,15</w:t>
      </w:r>
      <w:r>
        <w:t xml:space="preserve"> kn</w:t>
      </w:r>
      <w:r w:rsidRPr="00E34F44">
        <w:t xml:space="preserve"> kao i da dužnik ima </w:t>
      </w:r>
      <w:r>
        <w:t>1</w:t>
      </w:r>
      <w:r w:rsidRPr="00E34F44">
        <w:t xml:space="preserve">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B7414" w:rsidP="00EB7414" w:rsidR="00EB7414">
      <w:pPr>
        <w:ind w:firstLine="709"/>
        <w:jc w:val="both"/>
      </w:pPr>
      <w:r w:rsidRPr="00E34F44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EB7414" w:rsidP="00EB7414" w:rsidR="00EB7414">
      <w:pPr>
        <w:ind w:firstLine="709"/>
        <w:jc w:val="both"/>
      </w:pPr>
    </w:p>
    <w:p w:rsidRDefault="00EB7414" w:rsidP="00EB7414" w:rsidR="00EB7414" w:rsidRPr="00E34F44">
      <w:pPr>
        <w:ind w:firstLine="709"/>
        <w:jc w:val="both"/>
      </w:pPr>
      <w:r w:rsidRPr="00E34F44">
        <w:t xml:space="preserve"> </w:t>
      </w:r>
    </w:p>
    <w:p w:rsidRDefault="00C5617A" w:rsidP="00337055" w:rsidR="00355391">
      <w:pPr>
        <w:pStyle w:val="Tijeloteksta"/>
        <w:ind w:firstLine="708"/>
      </w:pPr>
      <w:r>
        <w:lastRenderedPageBreak/>
        <w:t xml:space="preserve">Sud je rješenjem od </w:t>
      </w:r>
      <w:r w:rsidR="00355391">
        <w:t>17</w:t>
      </w:r>
      <w:r w:rsidR="005E347A">
        <w:t>. srpnja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337055">
        <w:t>Dužnik, odnosno zakonski zastupnik dužnik</w:t>
      </w:r>
      <w:r w:rsidR="005E347A">
        <w:t>a</w:t>
      </w:r>
      <w:r w:rsidR="00337055">
        <w:t xml:space="preserve"> </w:t>
      </w:r>
      <w:r w:rsidR="00355391">
        <w:t>pristupio je na ročište te se očitovao da dužnik u svom vlasništvu nikada nije imao nikakve nekretnine, da su inventar i oprema pokradeni prilikom provalne krađe, o čemu postoji policijski zapisnik, te o navedenom je dostavljen ovjerovljeni prokazni popis imovine (list 12 do 21 spisa) te uvidom u isti proizlazi da ovaj dužnik nema nikakve imovine koja bi činila stečajnu masu.</w:t>
      </w: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355391">
        <w:t>12</w:t>
      </w:r>
      <w:r w:rsidR="005E347A">
        <w:t>. listopada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Sudac:</w:t>
      </w:r>
    </w:p>
    <w:p w:rsidRDefault="00520203" w:rsidP="005224A8" w:rsidR="00520203">
      <w:pPr>
        <w:jc w:val="center"/>
      </w:pPr>
      <w:r>
        <w:t xml:space="preserve">                                                                            </w:t>
      </w:r>
      <w:r w:rsidR="00C5617A">
        <w:t>Lucija Butigan</w:t>
      </w:r>
      <w:r w:rsidR="00695C22">
        <w:t xml:space="preserve"> v.r.</w:t>
      </w:r>
    </w:p>
    <w:p w:rsidRDefault="00520203" w:rsidP="00C5617A" w:rsidR="00520203"/>
    <w:p w:rsidRDefault="00520203" w:rsidP="00C5617A" w:rsidR="00520203"/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D0292" w:rsidR="007D0292"/>
    <w:p w:rsidRDefault="00695C22" w:rsidR="00695C22"/>
    <w:p w:rsidRDefault="00695C22" w:rsidP="00B31100" w:rsidR="00695C22">
      <w:r>
        <w:t>Za točnost otpravka – ovlašteni službenik</w:t>
      </w:r>
    </w:p>
    <w:p w:rsidRDefault="00695C22" w:rsidP="00B31100" w:rsidR="00695C22">
      <w:r>
        <w:t>Ivana Stampf</w:t>
      </w:r>
    </w:p>
    <w:p w:rsidRDefault="00695C22" w:rsidR="00695C22"/>
    <w:sectPr w:rsidSect="00337055" w:rsidR="00695C22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9A9" w:rsidP="007D0292" w:rsidR="002F59A9">
      <w:r>
        <w:separator/>
      </w:r>
    </w:p>
  </w:endnote>
  <w:endnote w:id="0" w:type="continuationSeparator">
    <w:p w:rsidRDefault="002F59A9" w:rsidP="007D0292" w:rsidR="002F5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9A9" w:rsidP="007D0292" w:rsidR="002F59A9">
      <w:r>
        <w:separator/>
      </w:r>
    </w:p>
  </w:footnote>
  <w:footnote w:id="0" w:type="continuationSeparator">
    <w:p w:rsidRDefault="002F59A9" w:rsidP="007D0292" w:rsidR="002F5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C22">
          <w:rPr>
            <w:noProof/>
          </w:rPr>
          <w:t>2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355391">
      <w:t>3854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15A20"/>
    <w:rsid w:val="00080417"/>
    <w:rsid w:val="000B7435"/>
    <w:rsid w:val="000F41C9"/>
    <w:rsid w:val="00143F17"/>
    <w:rsid w:val="001A25D6"/>
    <w:rsid w:val="00243C31"/>
    <w:rsid w:val="00267D5F"/>
    <w:rsid w:val="002750A7"/>
    <w:rsid w:val="002F0131"/>
    <w:rsid w:val="002F59A9"/>
    <w:rsid w:val="00303E2C"/>
    <w:rsid w:val="00337055"/>
    <w:rsid w:val="00355391"/>
    <w:rsid w:val="003E1842"/>
    <w:rsid w:val="00520203"/>
    <w:rsid w:val="005224A8"/>
    <w:rsid w:val="00555423"/>
    <w:rsid w:val="005A3A7D"/>
    <w:rsid w:val="005C4B12"/>
    <w:rsid w:val="005E347A"/>
    <w:rsid w:val="00674018"/>
    <w:rsid w:val="00695C22"/>
    <w:rsid w:val="006C47E2"/>
    <w:rsid w:val="007261B1"/>
    <w:rsid w:val="0077668B"/>
    <w:rsid w:val="007D0292"/>
    <w:rsid w:val="007D65B9"/>
    <w:rsid w:val="00864B88"/>
    <w:rsid w:val="008D002E"/>
    <w:rsid w:val="008E360F"/>
    <w:rsid w:val="00BE3772"/>
    <w:rsid w:val="00C059A6"/>
    <w:rsid w:val="00C5617A"/>
    <w:rsid w:val="00D4179B"/>
    <w:rsid w:val="00D824B0"/>
    <w:rsid w:val="00E33188"/>
    <w:rsid w:val="00EB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5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C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C2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C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C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5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C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C2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C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C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3854</izvorni_sadrzaj>
    <derivirana_varijabla naziv="DomainObject.Predmet.Broj_1">3854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St-3854/2016</izvorni_sadrzaj>
    <derivirana_varijabla naziv="DomainObject.Predmet.OznakaBroj_1">St-3854/2016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LADY M j.d.o.o. za trgovinu i usluge</izvorni_sadrzaj>
    <derivirana_varijabla naziv="DomainObject.Predmet.ProtustrankaFormated_1">  LADY M j.d.o.o. za trgovinu i usluge</derivirana_varijabla>
  </DomainObject.Predmet.ProtustrankaFormated>
  <DomainObject.Predmet.ProtustrankaFormatedOIB>
    <izvorni_sadrzaj>  LADY M j.d.o.o. za trgovinu i usluge, OIB 20227444797</izvorni_sadrzaj>
    <derivirana_varijabla naziv="DomainObject.Predmet.ProtustrankaFormatedOIB_1">  LADY M j.d.o.o. za trgovinu i usluge, OIB 20227444797</derivirana_varijabla>
  </DomainObject.Predmet.ProtustrankaFormatedOIB>
  <DomainObject.Predmet.ProtustrankaFormatedWithAdress>
    <izvorni_sadrzaj> LADY M j.d.o.o. za trgovinu i usluge, Radnička 6, 10437 Rakitje</izvorni_sadrzaj>
    <derivirana_varijabla naziv="DomainObject.Predmet.ProtustrankaFormatedWithAdress_1"> LADY M j.d.o.o. za trgovinu i usluge, Radnička 6, 10437 Rakitje</derivirana_varijabla>
  </DomainObject.Predmet.ProtustrankaFormatedWithAdress>
  <DomainObject.Predmet.ProtustrankaFormatedWithAdressOIB>
    <izvorni_sadrzaj> LADY M j.d.o.o. za trgovinu i usluge, OIB 20227444797, Radnička 6, 10437 Rakitje</izvorni_sadrzaj>
    <derivirana_varijabla naziv="DomainObject.Predmet.ProtustrankaFormatedWithAdressOIB_1"> LADY M j.d.o.o. za trgovinu i usluge, OIB 20227444797, Radnička 6, 10437 Rakitje</derivirana_varijabla>
  </DomainObject.Predmet.ProtustrankaFormatedWithAdressOIB>
  <DomainObject.Predmet.ProtustrankaWithAdress>
    <izvorni_sadrzaj>LADY M j.d.o.o. za trgovinu i usluge Radnička 6, 10437 Rakitje</izvorni_sadrzaj>
    <derivirana_varijabla naziv="DomainObject.Predmet.ProtustrankaWithAdress_1">LADY M j.d.o.o. za trgovinu i usluge Radnička 6, 10437 Rakitje</derivirana_varijabla>
  </DomainObject.Predmet.ProtustrankaWithAdress>
  <DomainObject.Predmet.ProtustrankaWithAdressOIB>
    <izvorni_sadrzaj>LADY M j.d.o.o. za trgovinu i usluge, OIB 20227444797, Radnička 6, 10437 Rakitje</izvorni_sadrzaj>
    <derivirana_varijabla naziv="DomainObject.Predmet.ProtustrankaWithAdressOIB_1">LADY M j.d.o.o. za trgovinu i usluge, OIB 20227444797, Radnička 6, 10437 Rakitje</derivirana_varijabla>
  </DomainObject.Predmet.ProtustrankaWithAdressOIB>
  <DomainObject.Predmet.ProtustrankaNazivFormated>
    <izvorni_sadrzaj>LADY M j.d.o.o. za trgovinu i usluge</izvorni_sadrzaj>
    <derivirana_varijabla naziv="DomainObject.Predmet.ProtustrankaNazivFormated_1">LADY M j.d.o.o. za trgovinu i usluge</derivirana_varijabla>
  </DomainObject.Predmet.ProtustrankaNazivFormated>
  <DomainObject.Predmet.ProtustrankaNazivFormatedOIB>
    <izvorni_sadrzaj>LADY M j.d.o.o. za trgovinu i usluge, OIB 20227444797</izvorni_sadrzaj>
    <derivirana_varijabla naziv="DomainObject.Predmet.ProtustrankaNazivFormatedOIB_1">LADY M j.d.o.o. za trgovinu i usluge, OIB 20227444797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LADY M j.d.o.o. za trgovinu i usluge</item>
    </izvorni_sadrzaj>
    <derivirana_varijabla naziv="DomainObject.Predmet.ProtuStrankaListFormated_1">
      <item>LADY M j.d.o.o. za trgovinu i usluge</item>
    </derivirana_varijabla>
  </DomainObject.Predmet.ProtuStrankaListFormated>
  <DomainObject.Predmet.ProtuStrankaListFormatedOIB>
    <izvorni_sadrzaj>
      <item>LADY M j.d.o.o. za trgovinu i usluge, OIB 20227444797</item>
    </izvorni_sadrzaj>
    <derivirana_varijabla naziv="DomainObject.Predmet.ProtuStrankaListFormatedOIB_1">
      <item>LADY M j.d.o.o. za trgovinu i usluge, OIB 20227444797</item>
    </derivirana_varijabla>
  </DomainObject.Predmet.ProtuStrankaListFormatedOIB>
  <DomainObject.Predmet.ProtuStrankaListFormatedWithAdress>
    <izvorni_sadrzaj>
      <item>LADY M j.d.o.o. za trgovinu i usluge, Radnička 6, 10437 Rakitje</item>
    </izvorni_sadrzaj>
    <derivirana_varijabla naziv="DomainObject.Predmet.ProtuStrankaListFormatedWithAdress_1">
      <item>LADY M j.d.o.o. za trgovinu i usluge, Radnička 6, 10437 Rakitje</item>
    </derivirana_varijabla>
  </DomainObject.Predmet.ProtuStrankaListFormatedWithAdress>
  <DomainObject.Predmet.ProtuStrankaListFormatedWithAdressOIB>
    <izvorni_sadrzaj>
      <item>LADY M j.d.o.o. za trgovinu i usluge, OIB 20227444797, Radnička 6, 10437 Rakitje</item>
    </izvorni_sadrzaj>
    <derivirana_varijabla naziv="DomainObject.Predmet.ProtuStrankaListFormatedWithAdressOIB_1">
      <item>LADY M j.d.o.o. za trgovinu i usluge, OIB 20227444797, Radnička 6, 10437 Rakitje</item>
    </derivirana_varijabla>
  </DomainObject.Predmet.ProtuStrankaListFormatedWithAdressOIB>
  <DomainObject.Predmet.ProtuStrankaListNazivFormated>
    <izvorni_sadrzaj>
      <item>LADY M j.d.o.o. za trgovinu i usluge</item>
    </izvorni_sadrzaj>
    <derivirana_varijabla naziv="DomainObject.Predmet.ProtuStrankaListNazivFormated_1">
      <item>LADY M j.d.o.o. za trgovinu i usluge</item>
    </derivirana_varijabla>
  </DomainObject.Predmet.ProtuStrankaListNazivFormated>
  <DomainObject.Predmet.ProtuStrankaListNazivFormatedOIB>
    <izvorni_sadrzaj>
      <item>LADY M j.d.o.o. za trgovinu i usluge, OIB 20227444797</item>
    </izvorni_sadrzaj>
    <derivirana_varijabla naziv="DomainObject.Predmet.ProtuStrankaListNazivFormatedOIB_1">
      <item>LADY M j.d.o.o. za trgovinu i usluge, OIB 20227444797</item>
    </derivirana_varijabla>
  </DomainObject.Predmet.ProtuStrankaListNazivFormatedOIB>
  <DomainObject.Predmet.OstaliListFormated>
    <izvorni_sadrzaj>
      <item>Mirela Beko</item>
    </izvorni_sadrzaj>
    <derivirana_varijabla naziv="DomainObject.Predmet.OstaliListFormated_1">
      <item>Mirela Beko</item>
    </derivirana_varijabla>
  </DomainObject.Predmet.OstaliListFormated>
  <DomainObject.Predmet.OstaliListFormatedOIB>
    <izvorni_sadrzaj>
      <item>Mirela Beko, OIB 14568088549</item>
    </izvorni_sadrzaj>
    <derivirana_varijabla naziv="DomainObject.Predmet.OstaliListFormatedOIB_1">
      <item>Mirela Beko, OIB 14568088549</item>
    </derivirana_varijabla>
  </DomainObject.Predmet.OstaliListFormatedOIB>
  <DomainObject.Predmet.OstaliListFormatedWithAdress>
    <izvorni_sadrzaj>
      <item>Mirela Beko, Jakuševečka Ulica 1d, 10000 Zagreb</item>
    </izvorni_sadrzaj>
    <derivirana_varijabla naziv="DomainObject.Predmet.OstaliListFormatedWithAdress_1">
      <item>Mirela Beko, Jakuševečka Ulica 1d, 10000 Zagreb</item>
    </derivirana_varijabla>
  </DomainObject.Predmet.OstaliListFormatedWithAdress>
  <DomainObject.Predmet.OstaliListFormatedWithAdressOIB>
    <izvorni_sadrzaj>
      <item>Mirela Beko, OIB 14568088549, Jakuševečka Ulica 1d, 10000 Zagreb</item>
    </izvorni_sadrzaj>
    <derivirana_varijabla naziv="DomainObject.Predmet.OstaliListFormatedWithAdressOIB_1">
      <item>Mirela Beko, OIB 14568088549, Jakuševečka Ulica 1d, 10000 Zagreb</item>
    </derivirana_varijabla>
  </DomainObject.Predmet.OstaliListFormatedWithAdressOIB>
  <DomainObject.Predmet.OstaliListNazivFormated>
    <izvorni_sadrzaj>
      <item>Mirela Beko</item>
    </izvorni_sadrzaj>
    <derivirana_varijabla naziv="DomainObject.Predmet.OstaliListNazivFormated_1">
      <item>Mirela Beko</item>
    </derivirana_varijabla>
  </DomainObject.Predmet.OstaliListNazivFormated>
  <DomainObject.Predmet.OstaliListNazivFormatedOIB>
    <izvorni_sadrzaj>
      <item>Mirela Beko, OIB 14568088549</item>
    </izvorni_sadrzaj>
    <derivirana_varijabla naziv="DomainObject.Predmet.OstaliListNazivFormatedOIB_1">
      <item>Mirela Beko, OIB 14568088549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LADY M j.d.o.o. za trgovinu i usluge</izvorni_sadrzaj>
    <derivirana_varijabla naziv="DomainObject.Predmet.ProtustrankaIDrugi_1">LADY 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LADY M j.d.o.o. za trgovinu i usluge, OIB 20227444797, Radnička 6, 10437 Rakitje</izvorni_sadrzaj>
    <derivirana_varijabla naziv="DomainObject.Predmet.ProtustrankaIDrugiAdressOIB_1">LADY M j.d.o.o. za trgovinu i usluge, OIB 20227444797, Radnička 6,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LADY M j.d.o.o. za trgovinu i usluge</item>
      <item>Mirela Beko</item>
    </izvorni_sadrzaj>
    <derivirana_varijabla naziv="DomainObject.Predmet.SudioniciListNaziv_1">
      <item>FINA Regionalni centar Zagreb</item>
      <item>LADY M j.d.o.o. za trgovinu i usluge</item>
      <item>Mirela Beko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LADY M j.d.o.o. za trgovinu i usluge, OIB 20227444797, Radnička 6,10437 Rakitje</item>
      <item>Mirela Beko, OIB 14568088549, Jakuševečka Ulica 1d,10000 Zagreb</item>
    </izvorni_sadrzaj>
    <derivirana_varijabla naziv="DomainObject.Predmet.SudioniciListAdressOIB_1">
      <item>FINA Regionalni centar Zagreb, OIB 85821130368, Trg svibanjskih žrtava 1995. br. 1,10000 Zagreb</item>
      <item>LADY M j.d.o.o. za trgovinu i usluge, OIB 20227444797, Radnička 6,10437 Rakitje</item>
      <item>Mirela Beko, OIB 14568088549, Jakuševečka Ulica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20227444797</item>
      <item>, OIB 14568088549</item>
    </izvorni_sadrzaj>
    <derivirana_varijabla naziv="DomainObject.Predmet.SudioniciListNazivOIB_1">
      <item>, OIB 85821130368</item>
      <item>, OIB 20227444797</item>
      <item>, OIB 14568088549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851</properties:Words>
  <properties:Characters>4733</properties:Characters>
  <properties:Lines>95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2017-10-12T12:35:00Z</dcterms:created>
  <dc:creator>Valentina Kranjčić</dc:creator>
  <cp:lastModifiedBy>Valentina Kranjčić</cp:lastModifiedBy>
  <cp:lastPrinted>2017-07-11T11:42:00Z</cp:lastPrinted>
  <dcterms:modified xmlns:xsi="http://www.w3.org/2001/XMLSchema-instance" xsi:type="dcterms:W3CDTF">2017-10-12T12:37:00Z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