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e563" w14:paraId="3d5e563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BE635E">
        <w:t>6</w:t>
      </w:r>
      <w:r w:rsidR="00843390">
        <w:t>8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843390">
        <w:t>19</w:t>
      </w:r>
      <w:r w:rsidR="00AC75F1">
        <w:t xml:space="preserve">. </w:t>
      </w:r>
      <w:r w:rsidR="00843390">
        <w:t>rujn</w:t>
      </w:r>
      <w:r w:rsidR="001B5325">
        <w:t xml:space="preserve">a </w:t>
      </w:r>
      <w:r w:rsidR="00AC75F1">
        <w:t>2017.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843390">
        <w:t>sedam</w:t>
      </w:r>
      <w:r w:rsidR="00AC75F1">
        <w:t>naesta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9A34C2">
        <w:t>5</w:t>
      </w:r>
      <w:r w:rsidR="006F6B38">
        <w:t>3</w:t>
      </w:r>
      <w:r w:rsidR="009A34C2">
        <w:t>.8</w:t>
      </w:r>
      <w:r w:rsidR="006F6B38">
        <w:t>6</w:t>
      </w:r>
      <w:r w:rsidR="009A34C2">
        <w:t>5</w:t>
      </w:r>
      <w:r w:rsidR="00AC75F1">
        <w:t>,</w:t>
      </w:r>
      <w:r w:rsidR="006F6B38">
        <w:t>9</w:t>
      </w:r>
      <w:r w:rsidR="00AC75F1">
        <w:t>0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E74F15">
        <w:rPr>
          <w:bCs/>
        </w:rPr>
        <w:t>1</w:t>
      </w:r>
      <w:r w:rsidR="00843390">
        <w:rPr>
          <w:bCs/>
        </w:rPr>
        <w:t>0</w:t>
      </w:r>
      <w:r w:rsidR="00AC75F1">
        <w:rPr>
          <w:bCs/>
        </w:rPr>
        <w:t xml:space="preserve">. </w:t>
      </w:r>
      <w:r w:rsidR="00843390">
        <w:rPr>
          <w:bCs/>
        </w:rPr>
        <w:t>listopad</w:t>
      </w:r>
      <w:r w:rsidR="00AC75F1">
        <w:rPr>
          <w:bCs/>
        </w:rPr>
        <w:t xml:space="preserve">a 2017. u </w:t>
      </w:r>
      <w:r w:rsidR="009A34C2">
        <w:rPr>
          <w:bCs/>
        </w:rPr>
        <w:t>9</w:t>
      </w:r>
      <w:r w:rsidR="00AC75F1">
        <w:rPr>
          <w:bCs/>
        </w:rPr>
        <w:t>,</w:t>
      </w:r>
      <w:r w:rsidR="00843390">
        <w:rPr>
          <w:bCs/>
        </w:rPr>
        <w:t>3</w:t>
      </w:r>
      <w:r w:rsidR="00AC75F1">
        <w:rPr>
          <w:bCs/>
        </w:rPr>
        <w:t>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843390">
        <w:t>5</w:t>
      </w:r>
      <w:r w:rsidR="008C0515">
        <w:t>.</w:t>
      </w:r>
      <w:r w:rsidR="00843390">
        <w:t>1</w:t>
      </w:r>
      <w:r w:rsidR="00846934">
        <w:t>0</w:t>
      </w:r>
      <w:r w:rsidR="008C0515">
        <w:t>.2017.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>
        <w:t>, sud je</w:t>
      </w:r>
      <w:r w:rsidR="00F67599">
        <w:t xml:space="preserve"> odlučio kao u izreci zaključka</w:t>
      </w:r>
      <w:r w:rsidR="006F6B38">
        <w:t xml:space="preserve"> i smanjio početnu cijenu za 10 % u odnosu na početnu cijenu s prethodne prodaje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6F6B38">
        <w:rPr>
          <w:bCs/>
        </w:rPr>
        <w:t>19</w:t>
      </w:r>
      <w:r w:rsidR="0021322F">
        <w:rPr>
          <w:bCs/>
        </w:rPr>
        <w:t xml:space="preserve">. </w:t>
      </w:r>
      <w:r w:rsidR="006F6B38">
        <w:rPr>
          <w:bCs/>
        </w:rPr>
        <w:t>rujn</w:t>
      </w:r>
      <w:r w:rsidR="009407D7">
        <w:rPr>
          <w:bCs/>
        </w:rPr>
        <w:t>a</w:t>
      </w:r>
      <w:r w:rsidR="0021322F">
        <w:rPr>
          <w:bCs/>
        </w:rPr>
        <w:t xml:space="preserve"> 2017.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647C21" w:rsidR="00647C21">
      <w:pPr>
        <w:numPr>
          <w:ilvl w:val="0"/>
          <w:numId w:val="17"/>
        </w:numPr>
      </w:pPr>
      <w:r>
        <w:t>Stečajna upraviteljica</w:t>
      </w:r>
    </w:p>
    <w:p w:rsidRDefault="00647C21" w:rsidP="00647C21" w:rsidR="00647C21">
      <w:pPr>
        <w:numPr>
          <w:ilvl w:val="0"/>
          <w:numId w:val="17"/>
        </w:numPr>
      </w:pPr>
      <w:r>
        <w:t>ŽDO GUO VUKOVAR</w:t>
      </w:r>
    </w:p>
    <w:p w:rsidRDefault="00647C21" w:rsidP="00647C21" w:rsidR="00647C21">
      <w:pPr>
        <w:numPr>
          <w:ilvl w:val="0"/>
          <w:numId w:val="17"/>
        </w:numPr>
      </w:pPr>
      <w:r>
        <w:t>GRAD VINKOVCI</w:t>
      </w:r>
    </w:p>
    <w:p w:rsidRDefault="00647C21" w:rsidP="00647C21" w:rsidR="00647C21">
      <w:pPr>
        <w:numPr>
          <w:ilvl w:val="0"/>
          <w:numId w:val="17"/>
        </w:numPr>
      </w:pPr>
      <w:r>
        <w:t>VINKOVAČKI VODOVOD I KANALIZACIJA d.o.o. Vinkovci, D. Žanića-Karle 47a</w:t>
      </w:r>
    </w:p>
    <w:p w:rsidRDefault="00647C21" w:rsidP="00647C21" w:rsidR="00647C21">
      <w:pPr>
        <w:numPr>
          <w:ilvl w:val="0"/>
          <w:numId w:val="17"/>
        </w:numPr>
      </w:pPr>
      <w:r>
        <w:t>PRIVREDNA BANKA ZAGREB d.d. Zagreb</w:t>
      </w:r>
    </w:p>
    <w:p w:rsidRDefault="00647C21" w:rsidP="00647C21" w:rsidR="00647C21">
      <w:pPr>
        <w:numPr>
          <w:ilvl w:val="0"/>
          <w:numId w:val="17"/>
        </w:numPr>
      </w:pPr>
      <w:r>
        <w:t>Porezna uprava Vinkovci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7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BE635E">
      <w:t>6</w:t>
    </w:r>
    <w:r w:rsidR="0084339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A57B8"/>
    <w:rsid w:val="000C51E4"/>
    <w:rsid w:val="000D032B"/>
    <w:rsid w:val="000E3517"/>
    <w:rsid w:val="000F2B2A"/>
    <w:rsid w:val="00101819"/>
    <w:rsid w:val="001047DB"/>
    <w:rsid w:val="00105297"/>
    <w:rsid w:val="00117977"/>
    <w:rsid w:val="001279BC"/>
    <w:rsid w:val="00140FC2"/>
    <w:rsid w:val="00150682"/>
    <w:rsid w:val="0019087D"/>
    <w:rsid w:val="00194418"/>
    <w:rsid w:val="001B1445"/>
    <w:rsid w:val="001B5325"/>
    <w:rsid w:val="001C245B"/>
    <w:rsid w:val="001E492D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3671"/>
    <w:rsid w:val="002845BA"/>
    <w:rsid w:val="00286EC0"/>
    <w:rsid w:val="00292B96"/>
    <w:rsid w:val="002C1037"/>
    <w:rsid w:val="002E1C82"/>
    <w:rsid w:val="002E4A06"/>
    <w:rsid w:val="00302639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B3230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A5601"/>
    <w:rsid w:val="005443B1"/>
    <w:rsid w:val="00565B8D"/>
    <w:rsid w:val="00581C09"/>
    <w:rsid w:val="005821CC"/>
    <w:rsid w:val="005A1C87"/>
    <w:rsid w:val="005A7C2B"/>
    <w:rsid w:val="005B2FA6"/>
    <w:rsid w:val="0061684F"/>
    <w:rsid w:val="00647C21"/>
    <w:rsid w:val="00655739"/>
    <w:rsid w:val="00661B6F"/>
    <w:rsid w:val="00664027"/>
    <w:rsid w:val="00667CE1"/>
    <w:rsid w:val="00692DC9"/>
    <w:rsid w:val="006A7710"/>
    <w:rsid w:val="006B31AA"/>
    <w:rsid w:val="006F1D8D"/>
    <w:rsid w:val="006F3621"/>
    <w:rsid w:val="006F6B38"/>
    <w:rsid w:val="00701ECB"/>
    <w:rsid w:val="00703041"/>
    <w:rsid w:val="00706971"/>
    <w:rsid w:val="007618DD"/>
    <w:rsid w:val="0076395F"/>
    <w:rsid w:val="0077294C"/>
    <w:rsid w:val="007778C2"/>
    <w:rsid w:val="0078398D"/>
    <w:rsid w:val="00794B55"/>
    <w:rsid w:val="007965FE"/>
    <w:rsid w:val="0079760A"/>
    <w:rsid w:val="007B337C"/>
    <w:rsid w:val="007B64B5"/>
    <w:rsid w:val="007C48E4"/>
    <w:rsid w:val="007D2AA0"/>
    <w:rsid w:val="00804356"/>
    <w:rsid w:val="00807CDC"/>
    <w:rsid w:val="008102D4"/>
    <w:rsid w:val="008217C9"/>
    <w:rsid w:val="00843390"/>
    <w:rsid w:val="00845C6F"/>
    <w:rsid w:val="00846934"/>
    <w:rsid w:val="00861FEC"/>
    <w:rsid w:val="00863730"/>
    <w:rsid w:val="008658A1"/>
    <w:rsid w:val="008704CC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754B1"/>
    <w:rsid w:val="00976227"/>
    <w:rsid w:val="00977E61"/>
    <w:rsid w:val="009807B0"/>
    <w:rsid w:val="00980AFB"/>
    <w:rsid w:val="00992075"/>
    <w:rsid w:val="0099211F"/>
    <w:rsid w:val="00994A6B"/>
    <w:rsid w:val="009A0357"/>
    <w:rsid w:val="009A1AAA"/>
    <w:rsid w:val="009A34C2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AE7427"/>
    <w:rsid w:val="00B22964"/>
    <w:rsid w:val="00B30FAF"/>
    <w:rsid w:val="00B332BB"/>
    <w:rsid w:val="00B408B0"/>
    <w:rsid w:val="00B464CD"/>
    <w:rsid w:val="00B6083C"/>
    <w:rsid w:val="00B661F4"/>
    <w:rsid w:val="00B73B51"/>
    <w:rsid w:val="00BB2EBE"/>
    <w:rsid w:val="00BC0A4A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74D1"/>
    <w:rsid w:val="00CC59CE"/>
    <w:rsid w:val="00CE1D87"/>
    <w:rsid w:val="00D00B4D"/>
    <w:rsid w:val="00D17E6E"/>
    <w:rsid w:val="00D3268E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74F15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A21F9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0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807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07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7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7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0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807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07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7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7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AD98A-F6C2-48ED-89A9-C57BC5444D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556</properties:Words>
  <properties:Characters>2916</properties:Characters>
  <properties:Lines>95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2017-09-19T07:24:00Z</dcterms:created>
  <dc:creator>Željko</dc:creator>
  <cp:lastModifiedBy>Elizabeta Đeke</cp:lastModifiedBy>
  <cp:lastPrinted>2017-09-19T07:26:00Z</cp:lastPrinted>
  <dcterms:modified xmlns:xsi="http://www.w3.org/2001/XMLSchema-instance" xsi:type="dcterms:W3CDTF">2017-09-19T08:10:00Z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