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9cfe" w14:paraId="5959cf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C3427" w:rsidP="009C3427" w:rsidR="009C3427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St-209/2017-4.</w:t>
      </w:r>
    </w:p>
    <w:p w:rsidRDefault="009C3427" w:rsidP="009C3427" w:rsidR="009C3427">
      <w:pPr>
        <w:jc w:val="both"/>
        <w:rPr>
          <w:rFonts w:cs="Arial" w:hAnsi="Arial" w:ascii="Arial"/>
          <w:b/>
        </w:rPr>
      </w:pPr>
    </w:p>
    <w:p w:rsidRDefault="009C3427" w:rsidP="009C3427" w:rsidR="009C342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C3427" w:rsidP="009C3427" w:rsidR="009C3427">
      <w:pPr>
        <w:jc w:val="center"/>
        <w:rPr>
          <w:rFonts w:cs="Arial" w:hAnsi="Arial" w:ascii="Arial"/>
          <w:b/>
        </w:rPr>
      </w:pPr>
    </w:p>
    <w:p w:rsidRDefault="009C3427" w:rsidP="009C3427" w:rsidR="009C342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J E Š E N J E</w:t>
      </w:r>
    </w:p>
    <w:p w:rsidRDefault="009C3427" w:rsidP="009C3427" w:rsidR="009C3427">
      <w:pPr>
        <w:jc w:val="both"/>
        <w:rPr>
          <w:rFonts w:cs="Arial" w:hAnsi="Arial" w:ascii="Arial"/>
        </w:rPr>
      </w:pP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ZRNA DAR d.o.o. za proizvodnju, trgovinu i usluge iz Bjelovara, Male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19/a, MBS 010041948, OIB 07065861473, dana 30. svibnja 2017. godine  </w:t>
      </w:r>
    </w:p>
    <w:p w:rsidRDefault="009C3427" w:rsidP="009C3427" w:rsidR="009C3427">
      <w:pPr>
        <w:jc w:val="both"/>
        <w:rPr>
          <w:rFonts w:cs="Arial" w:hAnsi="Arial" w:ascii="Arial"/>
        </w:rPr>
      </w:pPr>
    </w:p>
    <w:p w:rsidRDefault="009C3427" w:rsidP="009C3427" w:rsidR="009C342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ZRNA DAR d.o.o. za proizvodnju, trgovinu i usluge iz Bjelovara, Male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19/a, MBS 010041948, OIB 07065861473.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II. Za stečajnu upraviteljicu imenuje se JASNA HROMADKO iz Zagreba, </w:t>
      </w:r>
      <w:proofErr w:type="spellStart"/>
      <w:r>
        <w:rPr>
          <w:rFonts w:cs="Arial" w:hAnsi="Arial" w:ascii="Arial"/>
        </w:rPr>
        <w:t>Zelengorska</w:t>
      </w:r>
      <w:proofErr w:type="spellEnd"/>
      <w:r>
        <w:rPr>
          <w:rFonts w:cs="Arial" w:hAnsi="Arial" w:ascii="Arial"/>
        </w:rPr>
        <w:t xml:space="preserve"> br.1., OIB 22088644509. 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ZRNA DAR d.o.o. za proizvodnju, trgovinu i usluge iz Bjelovara, Male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19/a, MBS 010041948, OIB 07065861473.</w:t>
      </w:r>
    </w:p>
    <w:p w:rsidRDefault="009C3427" w:rsidP="009C3427" w:rsidR="009C342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30. svibnja 2017. godine u 07,20 sati</w:t>
      </w:r>
      <w:r>
        <w:rPr>
          <w:rFonts w:cs="Arial" w:hAnsi="Arial" w:ascii="Arial"/>
        </w:rPr>
        <w:t>, kada je ovo rješenje objavljeno na e-oglasnoj ploči ovoga suda.</w:t>
      </w:r>
    </w:p>
    <w:p w:rsidRDefault="009C3427" w:rsidP="009C3427" w:rsidR="009C3427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C3427" w:rsidP="009C3427" w:rsidR="009C342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stečajna upraviteljica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9C3427" w:rsidP="009C3427" w:rsidR="009C3427">
      <w:pPr>
        <w:jc w:val="both"/>
        <w:rPr>
          <w:rFonts w:cs="Arial" w:hAnsi="Arial" w:ascii="Arial"/>
        </w:rPr>
      </w:pPr>
    </w:p>
    <w:p w:rsidRDefault="009C3427" w:rsidP="009C3427" w:rsidR="009C342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9C3427" w:rsidP="009C3427" w:rsidR="009C3427">
      <w:pPr>
        <w:jc w:val="center"/>
        <w:rPr>
          <w:rFonts w:cs="Arial" w:hAnsi="Arial" w:ascii="Arial"/>
          <w:b/>
        </w:rPr>
      </w:pP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429. Stečajnog zakona ("Narodne novine" broj 71/15 – dalje: SZ) oglasom poslovni broj St-209/2017-3., koji je objavljen na mrežnoj stranici e-oglasna ploča Trgovačkog suda u Bjelovaru 11. travnja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C3427" w:rsidP="009C3427" w:rsidR="009C3427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stečajna upraviteljica,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C3427" w:rsidP="009C3427" w:rsidR="009C34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9C3427" w:rsidP="009C3427" w:rsidR="009C342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30. svibnja 2017. godine</w:t>
      </w:r>
    </w:p>
    <w:p w:rsidRDefault="009C3427" w:rsidP="009C3427" w:rsidR="009C3427">
      <w:pPr>
        <w:rPr>
          <w:rFonts w:cs="Arial" w:hAnsi="Arial" w:ascii="Arial"/>
          <w:b/>
        </w:rPr>
      </w:pPr>
    </w:p>
    <w:p w:rsidRDefault="009C3427" w:rsidP="009C3427" w:rsidR="009C3427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SUDAC</w:t>
      </w:r>
    </w:p>
    <w:p w:rsidRDefault="009C3427" w:rsidP="009C3427" w:rsidR="009C3427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C3427" w:rsidP="009C3427" w:rsidR="009C3427">
      <w:pPr>
        <w:ind w:firstLine="4111"/>
        <w:jc w:val="both"/>
        <w:rPr>
          <w:rFonts w:cs="Arial" w:hAnsi="Arial" w:ascii="Arial"/>
        </w:rPr>
      </w:pP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C3427" w:rsidP="009C3427" w:rsidR="009C3427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9C3427" w:rsidP="009C3427" w:rsidR="009C3427">
      <w:pPr>
        <w:jc w:val="both"/>
        <w:rPr>
          <w:rFonts w:cs="Arial" w:hAnsi="Arial" w:ascii="Arial"/>
        </w:rPr>
      </w:pPr>
    </w:p>
    <w:p w:rsidRDefault="009C3427" w:rsidP="009C3427" w:rsidR="009C3427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-punomoćniku dužnika putem pošte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stečajnoj upraviteljici- putem pošte  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C3427" w:rsidP="009C3427" w:rsidR="009C342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30.05.2017.g.</w:t>
      </w:r>
    </w:p>
    <w:p w:rsidRDefault="009C3427" w:rsidP="009C3427" w:rsidR="009C3427">
      <w:pPr>
        <w:rPr>
          <w:rFonts w:cs="Arial" w:hAnsi="Arial" w:ascii="Arial"/>
        </w:rPr>
      </w:pPr>
    </w:p>
    <w:p w:rsidRDefault="009C3427" w:rsidP="009C3427" w:rsidR="009C342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427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896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St-209/2017-4</izvorni_sadrzaj>
    <derivirana_varijabla naziv="DomainObject.Oznaka_1">St-209/2017-4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St-209/2017</izvorni_sadrzaj>
    <derivirana_varijabla naziv="DomainObject.Predmet.OznakaBroj_1">St-209/2017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ZRNA DAR društvo s ograničenom odgovornošću za proizvodnju, trgovinu i usluge zastupanog po punomoćniku Nikola Čulo</izvorni_sadrzaj>
    <derivirana_varijabla naziv="DomainObject.Predmet.ProtustrankaFormated_1">  ZRNA DAR društvo s ograničenom odgovornošću za proizvodnju, trgovinu i usluge zastupanog po punomoćniku Nikola Čulo</derivirana_varijabla>
  </DomainObject.Predmet.ProtustrankaFormated>
  <DomainObject.Predmet.ProtustrankaFormatedOIB>
    <izvorni_sadrzaj>  ZRNA DAR društvo s ograničenom odgovornošću za proizvodnju, trgovinu i usluge, OIB 07065861473 zastupanog po punomoćniku Nikola Čulo</izvorni_sadrzaj>
    <derivirana_varijabla naziv="DomainObject.Predmet.ProtustrankaFormatedOIB_1">  ZRNA DAR društvo s ograničenom odgovornošću za proizvodnju, trgovinu i usluge, OIB 07065861473 zastupanog po punomoćniku Nikola Čulo</derivirana_varijabla>
  </DomainObject.Predmet.ProtustrankaFormatedOIB>
  <DomainObject.Predmet.ProtustrankaFormatedWithAdress>
    <izvorni_sadrzaj> ZRNA DAR društvo s ograničenom odgovornošću za proizvodnju, trgovinu i usluge, Male Sredice 19/a, 43000 Bjelovar zastupanog po punomoćniku Nikola Čulo</izvorni_sadrzaj>
    <derivirana_varijabla naziv="DomainObject.Predmet.ProtustrankaFormatedWithAdress_1"> ZRNA DAR društvo s ograničenom odgovornošću za proizvodnju, trgovinu i usluge, Male Sredice 19/a, 43000 Bjelovar zastupanog po punomoćniku Nikola Čulo</derivirana_varijabla>
  </DomainObject.Predmet.ProtustrankaFormatedWithAdress>
  <DomainObject.Predmet.ProtustrankaFormatedWithAdressOIB>
    <izvorni_sadrzaj> ZRNA DAR društvo s ograničenom odgovornošću za proizvodnju, trgovinu i usluge, OIB 07065861473, Male Sredice 19/a, 43000 Bjelovar zastupanog po punomoćniku Nikola Čulo</izvorni_sadrzaj>
    <derivirana_varijabla naziv="DomainObject.Predmet.ProtustrankaFormatedWithAdressOIB_1"> ZRNA DAR društvo s ograničenom odgovornošću za proizvodnju, trgovinu i usluge, OIB 07065861473, Male Sredice 19/a, 43000 Bjelovar zastupanog po punomoćniku Nikola Čulo</derivirana_varijabla>
  </DomainObject.Predmet.ProtustrankaFormatedWithAdressOIB>
  <DomainObject.Predmet.ProtustrankaWithAdress>
    <izvorni_sadrzaj>ZRNA DAR društvo s ograničenom odgovornošću za proizvodnju, trgovinu i usluge Male Sredice 19/a, 43000 Bjelovar</izvorni_sadrzaj>
    <derivirana_varijabla naziv="DomainObject.Predmet.ProtustrankaWithAdress_1">ZRNA DAR društvo s ograničenom odgovornošću za proizvodnju, trgovinu i usluge Male Sredice 19/a, 43000 Bjelovar</derivirana_varijabla>
  </DomainObject.Predmet.ProtustrankaWithAdress>
  <DomainObject.Predmet.ProtustrankaWithAdressOIB>
    <izvorni_sadrzaj>ZRNA DAR društvo s ograničenom odgovornošću za proizvodnju, trgovinu i usluge, OIB 07065861473, Male Sredice 19/a, 43000 Bjelovar</izvorni_sadrzaj>
    <derivirana_varijabla naziv="DomainObject.Predmet.ProtustrankaWithAdressOIB_1">ZRNA DAR društvo s ograničenom odgovornošću za proizvodnju, trgovinu i usluge, OIB 07065861473, Male Sredice 19/a, 43000 Bjelovar</derivirana_varijabla>
  </DomainObject.Predmet.ProtustrankaWithAdressOIB>
  <DomainObject.Predmet.ProtustrankaNazivFormated>
    <izvorni_sadrzaj>ZRNA DAR društvo s ograničenom odgovornošću za proizvodnju, trgovinu i usluge</izvorni_sadrzaj>
    <derivirana_varijabla naziv="DomainObject.Predmet.ProtustrankaNazivFormated_1">ZRNA DAR društvo s ograničenom odgovornošću za proizvodnju, trgovinu i usluge</derivirana_varijabla>
  </DomainObject.Predmet.ProtustrankaNazivFormated>
  <DomainObject.Predmet.ProtustrankaNazivFormatedOIB>
    <izvorni_sadrzaj>ZRNA DAR društvo s ograničenom odgovornošću za proizvodnju, trgovinu i usluge, OIB 07065861473</izvorni_sadrzaj>
    <derivirana_varijabla naziv="DomainObject.Predmet.ProtustrankaNazivFormatedOIB_1">ZRNA DAR društvo s ograničenom odgovornošću za proizvodnju, trgovinu i usluge, OIB 07065861473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ZRNA DAR društvo s ograničenom odgovornošću za proizvodnju, trgovinu i usluge zastupanog po punomoćniku Nikola Čulo</item>
    </izvorni_sadrzaj>
    <derivirana_varijabla naziv="DomainObject.Predmet.ProtuStrankaListFormated_1">
      <item>ZRNA DAR društvo s ograničenom odgovornošću za proizvodnju, trgovinu i usluge zastupanog po punomoćniku Nikola Čulo</item>
    </derivirana_varijabla>
  </DomainObject.Predmet.ProtuStrankaListFormated>
  <DomainObject.Predmet.ProtuStrankaListFormatedOIB>
    <izvorni_sadrzaj>
      <item>ZRNA DAR društvo s ograničenom odgovornošću za proizvodnju, trgovinu i usluge, OIB 07065861473 zastupanog po punomoćniku Nikola Čulo</item>
    </izvorni_sadrzaj>
    <derivirana_varijabla naziv="DomainObject.Predmet.ProtuStrankaListFormatedOIB_1">
      <item>ZRNA DAR društvo s ograničenom odgovornošću za proizvodnju, trgovinu i usluge, OIB 07065861473 zastupanog po punomoćniku Nikola Čulo</item>
    </derivirana_varijabla>
  </DomainObject.Predmet.ProtuStrankaListFormatedOIB>
  <DomainObject.Predmet.ProtuStrankaListFormatedWithAdress>
    <izvorni_sadrzaj>
      <item>ZRNA DAR društvo s ograničenom odgovornošću za proizvodnju, trgovinu i usluge, Male Sredice 19/a, 43000 Bjelovar zastupanog po punomoćniku Nikola Čulo</item>
    </izvorni_sadrzaj>
    <derivirana_varijabla naziv="DomainObject.Predmet.ProtuStrankaListFormatedWithAdress_1">
      <item>ZRNA DAR društvo s ograničenom odgovornošću za proizvodnju, trgovinu i usluge, Male Sredice 19/a, 43000 Bjelovar zastupanog po punomoćniku Nikola Čulo</item>
    </derivirana_varijabla>
  </DomainObject.Predmet.ProtuStrankaListFormatedWithAdress>
  <DomainObject.Predmet.ProtuStrankaListFormatedWithAdressOIB>
    <izvorni_sadrzaj>
      <item>ZRNA DAR društvo s ograničenom odgovornošću za proizvodnju, trgovinu i usluge, OIB 07065861473, Male Sredice 19/a, 43000 Bjelovar zastupanog po punomoćniku Nikola Čulo</item>
    </izvorni_sadrzaj>
    <derivirana_varijabla naziv="DomainObject.Predmet.ProtuStrankaListFormatedWithAdressOIB_1">
      <item>ZRNA DAR društvo s ograničenom odgovornošću za proizvodnju, trgovinu i usluge, OIB 07065861473, Male Sredice 19/a, 43000 Bjelovar zastupanog po punomoćniku Nikola Čulo</item>
    </derivirana_varijabla>
  </DomainObject.Predmet.ProtuStrankaListFormatedWithAdressOIB>
  <DomainObject.Predmet.ProtuStrankaListNazivFormated>
    <izvorni_sadrzaj>
      <item>ZRNA DAR društvo s ograničenom odgovornošću za proizvodnju, trgovinu i usluge</item>
    </izvorni_sadrzaj>
    <derivirana_varijabla naziv="DomainObject.Predmet.ProtuStrankaListNazivFormated_1">
      <item>ZRNA DAR društvo s ograničenom odgovornošću za proizvodnju, trgovinu i usluge</item>
    </derivirana_varijabla>
  </DomainObject.Predmet.ProtuStrankaListNazivFormated>
  <DomainObject.Predmet.ProtuStrankaListNazivFormatedOIB>
    <izvorni_sadrzaj>
      <item>ZRNA DAR društvo s ograničenom odgovornošću za proizvodnju, trgovinu i usluge, OIB 07065861473</item>
    </izvorni_sadrzaj>
    <derivirana_varijabla naziv="DomainObject.Predmet.ProtuStrankaListNazivFormatedOIB_1">
      <item>ZRNA DAR društvo s ograničenom odgovornošću za proizvodnju, trgovinu i usluge, OIB 07065861473</item>
    </derivirana_varijabla>
  </DomainObject.Predmet.ProtuStrankaListNazivFormatedOIB>
  <DomainObject.Predmet.OstaliListFormated>
    <izvorni_sadrzaj>
      <item>Nikola Čulo punomoćnik sudionika u postupku ZRNA DAR društvo s ograničenom odgovornošću za proizvodnju, trgovinu i usluge</item>
    </izvorni_sadrzaj>
    <derivirana_varijabla naziv="DomainObject.Predmet.OstaliListFormated_1">
      <item>Nikola Čulo punomoćnik sudionika u postupku ZRNA DAR društvo s ograničenom odgovornošću za proizvodnju, trgovinu i usluge</item>
    </derivirana_varijabla>
  </DomainObject.Predmet.OstaliListFormated>
  <DomainObject.Predmet.OstaliListFormatedOIB>
    <izvorni_sadrzaj>
      <item>Nikola Čulo, OIB 21326670719 punomoćnik sudionika u postupku ZRNA DAR društvo s ograničenom odgovornošću za proizvodnju, trgovinu i usluge</item>
    </izvorni_sadrzaj>
    <derivirana_varijabla naziv="DomainObject.Predmet.OstaliListFormatedOIB_1">
      <item>Nikola Čulo, OIB 21326670719 punomoćnik sudionika u postupku ZRNA DAR društvo s ograničenom odgovornošću za proizvodnju, trgovinu i usluge</item>
    </derivirana_varijabla>
  </DomainObject.Predmet.OstaliListFormatedOIB>
  <DomainObject.Predmet.OstaliListFormatedWithAdress>
    <izvorni_sadrzaj>
      <item>Nikola Čulo, Vidikovac 43/a., 43000 Bjelovar punomoćnik sudionika u postupku ZRNA DAR društvo s ograničenom odgovornošću za proizvodnju, trgovinu i usluge</item>
    </izvorni_sadrzaj>
    <derivirana_varijabla naziv="DomainObject.Predmet.OstaliListFormatedWithAdress_1">
      <item>Nikola Čulo, Vidikovac 43/a., 43000 Bjelovar punomoćnik sudionika u postupku ZRNA DAR društvo s ograničenom odgovornošću za proizvodnju, trgovinu i usluge</item>
    </derivirana_varijabla>
  </DomainObject.Predmet.OstaliListFormatedWithAdress>
  <DomainObject.Predmet.OstaliListFormatedWithAdressOIB>
    <izvorni_sadrzaj>
      <item>Nikola Čulo, OIB 21326670719, Vidikovac 43/a., 43000 Bjelovar punomoćnik sudionika u postupku ZRNA DAR društvo s ograničenom odgovornošću za proizvodnju, trgovinu i usluge</item>
    </izvorni_sadrzaj>
    <derivirana_varijabla naziv="DomainObject.Predmet.OstaliListFormatedWithAdressOIB_1">
      <item>Nikola Čulo, OIB 21326670719, Vidikovac 43/a., 43000 Bjelovar punomoćnik sudionika u postupku ZRNA DAR društvo s ograničenom odgovornošću za proizvodnju, trgovinu i usluge</item>
    </derivirana_varijabla>
  </DomainObject.Predmet.OstaliListFormatedWithAdressOIB>
  <DomainObject.Predmet.OstaliListNazivFormated>
    <izvorni_sadrzaj>
      <item>Nikola Čulo</item>
    </izvorni_sadrzaj>
    <derivirana_varijabla naziv="DomainObject.Predmet.OstaliListNazivFormated_1">
      <item>Nikola Čulo</item>
    </derivirana_varijabla>
  </DomainObject.Predmet.OstaliListNazivFormated>
  <DomainObject.Predmet.OstaliListNazivFormatedOIB>
    <izvorni_sadrzaj>
      <item>Nikola Čulo, OIB 21326670719</item>
    </izvorni_sadrzaj>
    <derivirana_varijabla naziv="DomainObject.Predmet.OstaliListNazivFormatedOIB_1">
      <item>Nikola Čulo, OIB 21326670719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St-209/2017-4</izvorni_sadrzaj>
    <derivirana_varijabla naziv="DomainObject.PoslovniBrojDokumenta_1">St-209/2017-4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ZRNA DAR društvo s ograničenom odgovornošću za proizvodnju, trgovinu i usluge</izvorni_sadrzaj>
    <derivirana_varijabla naziv="DomainObject.Predmet.ProtustrankaIDrugi_1">ZRNA DAR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ZRNA DAR društvo s ograničenom odgovornošću za proizvodnju, trgovinu i usluge, OIB 07065861473, Male Sredice 19/a, 43000 Bjelovar</izvorni_sadrzaj>
    <derivirana_varijabla naziv="DomainObject.Predmet.ProtustrankaIDrugiAdressOIB_1">ZRNA DAR društvo s ograničenom odgovornošću za proizvodnju, trgovinu i usluge, OIB 07065861473, Male Sredice 19/a,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ZRNA DAR društvo s ograničenom odgovornošću za proizvodnju, trgovinu i usluge</item>
      <item>Nikola Čulo</item>
    </izvorni_sadrzaj>
    <derivirana_varijabla naziv="DomainObject.Predmet.SudioniciListNaziv_1">
      <item>FINA RC Zagreb, Podružnica Bjelovar</item>
      <item>ZRNA DAR društvo s ograničenom odgovornošću za proizvodnju, trgovinu i usluge</item>
      <item>Nikola Čulo</item>
    </derivirana_varijabla>
  </DomainObject.Predmet.SudioniciListNaziv>
  <DomainObject.Predmet.SudioniciListAdressOIB>
    <izvorni_sadrzaj>
      <item>FINA RC Zagreb, Podružnica Bjelovar, OIB 85821130368, F. Supila 4,43000 Bjelovar</item>
      <item>ZRNA DAR društvo s ograničenom odgovornošću za proizvodnju, trgovinu i usluge, OIB 07065861473, Male Sredice 19/a,43000 Bjelovar</item>
      <item>Nikola Čulo, OIB 21326670719, Vidikovac 43/a.,43000 Bjelovar</item>
    </izvorni_sadrzaj>
    <derivirana_varijabla naziv="DomainObject.Predmet.SudioniciListAdressOIB_1">
      <item>FINA RC Zagreb, Podružnica Bjelovar, OIB 85821130368, F. Supila 4,43000 Bjelovar</item>
      <item>ZRNA DAR društvo s ograničenom odgovornošću za proizvodnju, trgovinu i usluge, OIB 07065861473, Male Sredice 19/a,43000 Bjelovar</item>
      <item>Nikola Čulo, OIB 21326670719, Vidikovac 43/a.,43000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EBD068-F80D-416D-B5A1-36419B36D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3878</properties:Characters>
  <properties:Lines>96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2017-05-30T05:08:00Z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St-209/2017-4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