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2056" w14:paraId="4c3205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03E5F">
        <w:t>1314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03E5F">
        <w:t>1314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603E5F">
        <w:t>NAUTIC ETNO ZONA jednostavno društvo s ograničenom odgovornošću za poljoprivredu i turizam, Zagreb (Grad Zagreb), Jordanovac 11, OIB: 88408839173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603E5F">
        <w:t>9.115,26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4144A">
        <w:t>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253EF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4144A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03E5F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St-1314/2018</izvorni_sadrzaj>
    <derivirana_varijabla naziv="DomainObject.Predmet.OznakaBroj_1">St-1314/2018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 ETNO ZONA jednostavno društvo s ograničenom odgovornošću za poljoprivredu i turizam</izvorni_sadrzaj>
    <derivirana_varijabla naziv="DomainObject.Predmet.ProtustrankaFormated_1">  NAUTIC ETNO ZONA jednostavno društvo s ograničenom odgovornošću za poljoprivredu i turizam</derivirana_varijabla>
  </DomainObject.Predmet.ProtustrankaFormated>
  <DomainObject.Predmet.ProtustrankaFormatedOIB>
    <izvorni_sadrzaj>  NAUTIC ETNO ZONA jednostavno društvo s ograničenom odgovornošću za poljoprivredu i turizam, OIB 88408839173</izvorni_sadrzaj>
    <derivirana_varijabla naziv="DomainObject.Predmet.ProtustrankaFormatedOIB_1">  NAUTIC ETNO ZONA jednostavno društvo s ograničenom odgovornošću za poljoprivredu i turizam, OIB 88408839173</derivirana_varijabla>
  </DomainObject.Predmet.ProtustrankaFormatedOIB>
  <DomainObject.Predmet.ProtustrankaFormatedWithAdress>
    <izvorni_sadrzaj> NAUTIC ETNO ZONA jednostavno društvo s ograničenom odgovornošću za poljoprivredu i turizam, Jordanovac 11, 10000 Zagreb</izvorni_sadrzaj>
    <derivirana_varijabla naziv="DomainObject.Predmet.ProtustrankaFormatedWithAdress_1"> NAUTIC ETNO ZONA jednostavno društvo s ograničenom odgovornošću za poljoprivredu i turizam, Jordanovac 11, 10000 Zagreb</derivirana_varijabla>
  </DomainObject.Predmet.ProtustrankaFormatedWithAdress>
  <DomainObject.Predmet.ProtustrankaFormatedWithAdressOIB>
    <izvorni_sadrzaj> NAUTIC ETNO ZONA jednostavno društvo s ograničenom odgovornošću za poljoprivredu i turizam, OIB 88408839173, Jordanovac 11, 10000 Zagreb</izvorni_sadrzaj>
    <derivirana_varijabla naziv="DomainObject.Predmet.ProtustrankaFormatedWithAdressOIB_1"> NAUTIC ETNO ZONA jednostavno društvo s ograničenom odgovornošću za poljoprivredu i turizam, OIB 88408839173, Jordanovac 11, 10000 Zagreb</derivirana_varijabla>
  </DomainObject.Predmet.ProtustrankaFormatedWithAdressOIB>
  <DomainObject.Predmet.ProtustrankaWithAdress>
    <izvorni_sadrzaj>NAUTIC ETNO ZONA jednostavno društvo s ograničenom odgovornošću za poljoprivredu i turizam Jordanovac 11, 10000 Zagreb</izvorni_sadrzaj>
    <derivirana_varijabla naziv="DomainObject.Predmet.ProtustrankaWithAdress_1">NAUTIC ETNO ZONA jednostavno društvo s ograničenom odgovornošću za poljoprivredu i turizam Jordanovac 11, 10000 Zagreb</derivirana_varijabla>
  </DomainObject.Predmet.ProtustrankaWithAdress>
  <DomainObject.Predmet.ProtustrankaWithAdressOIB>
    <izvorni_sadrzaj>NAUTIC ETNO ZONA jednostavno društvo s ograničenom odgovornošću za poljoprivredu i turizam, OIB 88408839173, Jordanovac 11, 10000 Zagreb</izvorni_sadrzaj>
    <derivirana_varijabla naziv="DomainObject.Predmet.ProtustrankaWithAdressOIB_1">NAUTIC ETNO ZONA jednostavno društvo s ograničenom odgovornošću za poljoprivredu i turizam, OIB 88408839173, Jordanovac 11, 10000 Zagreb</derivirana_varijabla>
  </DomainObject.Predmet.ProtustrankaWithAdressOIB>
  <DomainObject.Predmet.ProtustrankaNazivFormated>
    <izvorni_sadrzaj>NAUTIC ETNO ZONA jednostavno društvo s ograničenom odgovornošću za poljoprivredu i turizam</izvorni_sadrzaj>
    <derivirana_varijabla naziv="DomainObject.Predmet.ProtustrankaNazivFormated_1">NAUTIC ETNO ZONA jednostavno društvo s ograničenom odgovornošću za poljoprivredu i turizam</derivirana_varijabla>
  </DomainObject.Predmet.ProtustrankaNazivFormated>
  <DomainObject.Predmet.ProtustrankaNazivFormatedOIB>
    <izvorni_sadrzaj>NAUTIC ETNO ZONA jednostavno društvo s ograničenom odgovornošću za poljoprivredu i turizam, OIB 88408839173</izvorni_sadrzaj>
    <derivirana_varijabla naziv="DomainObject.Predmet.ProtustrankaNazivFormatedOIB_1">NAUTIC ETNO ZONA jednostavno društvo s ograničenom odgovornošću za poljoprivredu i turizam, OIB 88408839173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NAUTIC ETNO ZONA jednostavno društvo s ograničenom odgovornošću za poljoprivredu i turizam</item>
    </izvorni_sadrzaj>
    <derivirana_varijabla naziv="DomainObject.Predmet.ProtuStrankaListFormated_1">
      <item>NAUTIC ETNO ZONA jednostavno društvo s ograničenom odgovornošću za poljoprivredu i turizam</item>
    </derivirana_varijabla>
  </DomainObject.Predmet.ProtuStrankaListFormated>
  <DomainObject.Predmet.ProtuStrankaListFormatedOIB>
    <izvorni_sadrzaj>
      <item>NAUTIC ETNO ZONA jednostavno društvo s ograničenom odgovornošću za poljoprivredu i turizam, OIB 88408839173</item>
    </izvorni_sadrzaj>
    <derivirana_varijabla naziv="DomainObject.Predmet.ProtuStrankaListFormatedOIB_1">
      <item>NAUTIC ETNO ZONA jednostavno društvo s ograničenom odgovornošću za poljoprivredu i turizam, OIB 88408839173</item>
    </derivirana_varijabla>
  </DomainObject.Predmet.ProtuStrankaListFormatedOIB>
  <DomainObject.Predmet.ProtuStrankaListFormatedWithAdress>
    <izvorni_sadrzaj>
      <item>NAUTIC ETNO ZONA jednostavno društvo s ograničenom odgovornošću za poljoprivredu i turizam, Jordanovac 11, 10000 Zagreb</item>
    </izvorni_sadrzaj>
    <derivirana_varijabla naziv="DomainObject.Predmet.ProtuStrankaListFormatedWithAdress_1">
      <item>NAUTIC ETNO ZONA jednostavno društvo s ograničenom odgovornošću za poljoprivredu i turizam, Jordanovac 11, 10000 Zagreb</item>
    </derivirana_varijabla>
  </DomainObject.Predmet.ProtuStrankaListFormatedWithAdress>
  <DomainObject.Predmet.ProtuStrankaListFormatedWithAdressOIB>
    <izvorni_sadrzaj>
      <item>NAUTIC ETNO ZONA jednostavno društvo s ograničenom odgovornošću za poljoprivredu i turizam, OIB 88408839173, Jordanovac 11, 10000 Zagreb</item>
    </izvorni_sadrzaj>
    <derivirana_varijabla naziv="DomainObject.Predmet.ProtuStrankaListFormatedWithAdressOIB_1">
      <item>NAUTIC ETNO ZONA jednostavno društvo s ograničenom odgovornošću za poljoprivredu i turizam, OIB 88408839173, Jordanovac 11, 10000 Zagreb</item>
    </derivirana_varijabla>
  </DomainObject.Predmet.ProtuStrankaListFormatedWithAdressOIB>
  <DomainObject.Predmet.ProtuStrankaListNazivFormated>
    <izvorni_sadrzaj>
      <item>NAUTIC ETNO ZONA jednostavno društvo s ograničenom odgovornošću za poljoprivredu i turizam</item>
    </izvorni_sadrzaj>
    <derivirana_varijabla naziv="DomainObject.Predmet.ProtuStrankaListNazivFormated_1">
      <item>NAUTIC ETNO ZONA jednostavno društvo s ograničenom odgovornošću za poljoprivredu i turizam</item>
    </derivirana_varijabla>
  </DomainObject.Predmet.ProtuStrankaListNazivFormated>
  <DomainObject.Predmet.ProtuStrankaListNazivFormatedOIB>
    <izvorni_sadrzaj>
      <item>NAUTIC ETNO ZONA jednostavno društvo s ograničenom odgovornošću za poljoprivredu i turizam, OIB 88408839173</item>
    </izvorni_sadrzaj>
    <derivirana_varijabla naziv="DomainObject.Predmet.ProtuStrankaListNazivFormatedOIB_1">
      <item>NAUTIC ETNO ZONA jednostavno društvo s ograničenom odgovornošću za poljoprivredu i turizam, OIB 88408839173</item>
    </derivirana_varijabla>
  </DomainObject.Predmet.ProtuStrankaListNazivFormatedOIB>
  <DomainObject.Predmet.OstaliListFormated>
    <izvorni_sadrzaj>
      <item>Krešo Anđelić</item>
    </izvorni_sadrzaj>
    <derivirana_varijabla naziv="DomainObject.Predmet.OstaliListFormated_1">
      <item>Krešo Anđelić</item>
    </derivirana_varijabla>
  </DomainObject.Predmet.OstaliListFormated>
  <DomainObject.Predmet.OstaliListFormatedOIB>
    <izvorni_sadrzaj>
      <item>Krešo Anđelić, OIB 62180612812</item>
    </izvorni_sadrzaj>
    <derivirana_varijabla naziv="DomainObject.Predmet.OstaliListFormatedOIB_1">
      <item>Krešo Anđelić, OIB 62180612812</item>
    </derivirana_varijabla>
  </DomainObject.Predmet.OstaliListFormatedOIB>
  <DomainObject.Predmet.OstaliListFormatedWithAdress>
    <izvorni_sadrzaj>
      <item>Krešo Anđelić, Jordanovac 11, 10000 Zagreb</item>
    </izvorni_sadrzaj>
    <derivirana_varijabla naziv="DomainObject.Predmet.OstaliListFormatedWithAdress_1">
      <item>Krešo Anđelić, Jordanovac 11, 10000 Zagreb</item>
    </derivirana_varijabla>
  </DomainObject.Predmet.OstaliListFormatedWithAdress>
  <DomainObject.Predmet.OstaliListFormatedWithAdressOIB>
    <izvorni_sadrzaj>
      <item>Krešo Anđelić, OIB 62180612812, Jordanovac 11, 10000 Zagreb</item>
    </izvorni_sadrzaj>
    <derivirana_varijabla naziv="DomainObject.Predmet.OstaliListFormatedWithAdressOIB_1">
      <item>Krešo Anđelić, OIB 62180612812, Jordanovac 11, 10000 Zagreb</item>
    </derivirana_varijabla>
  </DomainObject.Predmet.OstaliListFormatedWithAdressOIB>
  <DomainObject.Predmet.OstaliListNazivFormated>
    <izvorni_sadrzaj>
      <item>Krešo Anđelić</item>
    </izvorni_sadrzaj>
    <derivirana_varijabla naziv="DomainObject.Predmet.OstaliListNazivFormated_1">
      <item>Krešo Anđelić</item>
    </derivirana_varijabla>
  </DomainObject.Predmet.OstaliListNazivFormated>
  <DomainObject.Predmet.OstaliListNazivFormatedOIB>
    <izvorni_sadrzaj>
      <item>Krešo Anđelić, OIB 62180612812</item>
    </izvorni_sadrzaj>
    <derivirana_varijabla naziv="DomainObject.Predmet.OstaliListNazivFormatedOIB_1">
      <item>Krešo Anđelić, OIB 62180612812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NAUTIC ETNO ZONA jednostavno društvo s ograničenom odgovornošću za poljoprivredu i turizam</izvorni_sadrzaj>
    <derivirana_varijabla naziv="DomainObject.Predmet.ProtustrankaIDrugi_1">NAUTIC ETNO ZONA jednostavno društvo s ograničenom odgovornošću za poljoprivredu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NAUTIC ETNO ZONA jednostavno društvo s ograničenom odgovornošću za poljoprivredu i turizam, OIB 88408839173, Jordanovac 11, 10000 Zagreb</izvorni_sadrzaj>
    <derivirana_varijabla naziv="DomainObject.Predmet.ProtustrankaIDrugiAdressOIB_1">NAUTIC ETNO ZONA jednostavno društvo s ograničenom odgovornošću za poljoprivredu i turizam, OIB 88408839173,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NAUTIC ETNO ZONA jednostavno društvo s ograničenom odgovornošću za poljoprivredu i turizam</item>
      <item>Krešo Anđelić</item>
    </izvorni_sadrzaj>
    <derivirana_varijabla naziv="DomainObject.Predmet.SudioniciListNaziv_1">
      <item>FINA Regionalni centar Zagreb</item>
      <item>NAUTIC ETNO ZONA jednostavno društvo s ograničenom odgovornošću za poljoprivredu i turizam</item>
      <item>Krešo Anđelić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NAUTIC ETNO ZONA jednostavno društvo s ograničenom odgovornošću za poljoprivredu i turizam, OIB 88408839173, Jordanovac 11,10000 Zagreb</item>
      <item>Krešo Anđelić, OIB 62180612812, Jordanovac 11,10000 Zagreb</item>
    </izvorni_sadrzaj>
    <derivirana_varijabla naziv="DomainObject.Predmet.SudioniciListAdressOIB_1">
      <item>FINA Regionalni centar Zagreb, OIB 85821130368, Trg svibanjskih žrtava 1995. br. 1,10000 Zagreb</item>
      <item>NAUTIC ETNO ZONA jednostavno društvo s ograničenom odgovornošću za poljoprivredu i turizam, OIB 88408839173, Jordanovac 11,10000 Zagreb</item>
      <item>Krešo Anđelić, OIB 62180612812,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88408839173</item>
      <item>, OIB 62180612812</item>
    </izvorni_sadrzaj>
    <derivirana_varijabla naziv="DomainObject.Predmet.SudioniciListNazivOIB_1">
      <item>, OIB 85821130368</item>
      <item>, OIB 88408839173</item>
      <item>, OIB 62180612812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1520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2018-07-31T11:14:00Z</dcterms:created>
  <dc:creator>ilukac</dc:creator>
  <cp:lastModifiedBy>Katarina Babić</cp:lastModifiedBy>
  <cp:lastPrinted>2018-08-02T11:09:00Z</cp:lastPrinted>
  <dcterms:modified xmlns:xsi="http://www.w3.org/2001/XMLSchema-instance" xsi:type="dcterms:W3CDTF">2018-08-02T11:09:00Z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(1314-18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