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6b52" w14:paraId="3d76b5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 xml:space="preserve">               5 St-763/2017-2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>O G L A S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UDRUGA IZVOR Udruga za istraživanje, prezentaciju, zaštitu i unapređenje poljoprivredne proizvodnje, </w:t>
      </w:r>
      <w:proofErr w:type="spellStart"/>
      <w:r w:rsidRPr="0070506B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70506B">
        <w:rPr>
          <w:rFonts w:cs="Times New Roman" w:eastAsia="Times New Roman"/>
          <w:szCs w:val="20"/>
          <w:lang w:eastAsia="hr-HR"/>
        </w:rPr>
        <w:t>, Trg hrvatskih graničara 0, Registarski broj: 07001399, OIB: 30593025261, koji se vodi kod ovoga suda pod brojem St-763/2016, temeljem odredbe čl.430., 431. i 434. Stečajnog zakona (Narodne novine br. 71/15), objavljuje: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 xml:space="preserve">I. Na dan 17. kolovoza 2017. dužnik u Očevidniku redoslijeda osnova za plaćanje ima evidentirane neizvršene osnove za plaćanje u ukupnom iznosu od 5.550,00 kn, u koji iznos je uračunata kamata i naknada Financijske agencije za provedbu ovrhe na novčanim sredstvima.  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 xml:space="preserve">U Bjelovaru 24. listopada 2017. 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0506B">
        <w:rPr>
          <w:rFonts w:cs="Times New Roman" w:eastAsia="Times New Roman"/>
          <w:szCs w:val="20"/>
          <w:lang w:eastAsia="hr-HR"/>
        </w:rPr>
        <w:t>MARIJA PETRINA KUBICA</w:t>
      </w:r>
    </w:p>
    <w:p w:rsidRDefault="0070506B" w:rsidP="0070506B" w:rsidR="0070506B" w:rsidRPr="007050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06B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67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St-763/2017-2</izvorni_sadrzaj>
    <derivirana_varijabla naziv="DomainObject.Oznaka_1">St-763/2017-2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IZVOR Udruga za istraživanje, prezentaciju, zaštitu i unapređenje poljoprivredne proizvodnje</izvorni_sadrzaj>
    <derivirana_varijabla naziv="DomainObject.Predmet.ProtustrankaFormated_1">  UDRUGA IZVOR Udruga za istraživanje, prezentaciju, zaštitu i unapređenje poljoprivredne proizvodnje</derivirana_varijabla>
  </DomainObject.Predmet.ProtustrankaFormated>
  <DomainObject.Predmet.ProtustrankaFormatedOIB>
    <izvorni_sadrzaj>  UDRUGA IZVOR Udruga za istraživanje, prezentaciju, zaštitu i unapređenje poljoprivredne proizvodnje, OIB 30593025261</izvorni_sadrzaj>
    <derivirana_varijabla naziv="DomainObject.Predmet.ProtustrankaFormatedOIB_1">  UDRUGA IZVOR Udruga za istraživanje, prezentaciju, zaštitu i unapređenje poljoprivredne proizvodnje, OIB 30593025261</derivirana_varijabla>
  </DomainObject.Predmet.ProtustrankaFormatedOIB>
  <DomainObject.Predmet.ProtustrankaFormatedWithAdress>
    <izvorni_sadrzaj> UDRUGA IZVOR Udruga za istraživanje, prezentaciju, zaštitu i unapređenje poljoprivredne proizvodnje, Trg hrvatskih graničara 0, 43000 Predavac</izvorni_sadrzaj>
    <derivirana_varijabla naziv="DomainObject.Predmet.ProtustrankaFormatedWithAdress_1"> UDRUGA IZVOR Udruga za istraživanje, prezentaciju, zaštitu i unapređenje poljoprivredne proizvodnje, Trg hrvatskih graničara 0, 43000 Predavac</derivirana_varijabla>
  </DomainObject.Predmet.ProtustrankaFormatedWithAdress>
  <DomainObject.Predmet.ProtustrankaFormatedWithAdressOIB>
    <izvorni_sadrzaj> UDRUGA IZVOR Udruga za istraživanje, prezentaciju, zaštitu i unapređenje poljoprivredne proizvodnje, OIB 30593025261, Trg hrvatskih graničara 0, 43000 Predavac</izvorni_sadrzaj>
    <derivirana_varijabla naziv="DomainObject.Predmet.ProtustrankaFormatedWithAdressOIB_1"> UDRUGA IZVOR Udruga za istraživanje, prezentaciju, zaštitu i unapređenje poljoprivredne proizvodnje, OIB 30593025261, Trg hrvatskih graničara 0, 43000 Predavac</derivirana_varijabla>
  </DomainObject.Predmet.ProtustrankaFormatedWithAdressOIB>
  <DomainObject.Predmet.ProtustrankaWithAdress>
    <izvorni_sadrzaj>UDRUGA IZVOR Udruga za istraživanje, prezentaciju, zaštitu i unapređenje poljoprivredne proizvodnje Trg hrvatskih graničara 0, 43000 Predavac</izvorni_sadrzaj>
    <derivirana_varijabla naziv="DomainObject.Predmet.ProtustrankaWithAdress_1">UDRUGA IZVOR Udruga za istraživanje, prezentaciju, zaštitu i unapređenje poljoprivredne proizvodnje Trg hrvatskih graničara 0, 43000 Predavac</derivirana_varijabla>
  </DomainObject.Predmet.ProtustrankaWithAdress>
  <DomainObject.Predmet.ProtustrankaWithAdressOIB>
    <izvorni_sadrzaj>UDRUGA IZVOR Udruga za istraživanje, prezentaciju, zaštitu i unapređenje poljoprivredne proizvodnje, OIB 30593025261, Trg hrvatskih graničara 0, 43000 Predavac</izvorni_sadrzaj>
    <derivirana_varijabla naziv="DomainObject.Predmet.ProtustrankaWithAdressOIB_1">UDRUGA IZVOR Udruga za istraživanje, prezentaciju, zaštitu i unapređenje poljoprivredne proizvodnje, OIB 30593025261, Trg hrvatskih graničara 0, 43000 Predavac</derivirana_varijabla>
  </DomainObject.Predmet.ProtustrankaWithAdressOIB>
  <DomainObject.Predmet.ProtustrankaNazivFormated>
    <izvorni_sadrzaj>UDRUGA IZVOR Udruga za istraživanje, prezentaciju, zaštitu i unapređenje poljoprivredne proizvodnje</izvorni_sadrzaj>
    <derivirana_varijabla naziv="DomainObject.Predmet.ProtustrankaNazivFormated_1">UDRUGA IZVOR Udruga za istraživanje, prezentaciju, zaštitu i unapređenje poljoprivredne proizvodnje</derivirana_varijabla>
  </DomainObject.Predmet.ProtustrankaNazivFormated>
  <DomainObject.Predmet.ProtustrankaNazivFormatedOIB>
    <izvorni_sadrzaj>UDRUGA IZVOR Udruga za istraživanje, prezentaciju, zaštitu i unapređenje poljoprivredne proizvodnje, OIB 30593025261</izvorni_sadrzaj>
    <derivirana_varijabla naziv="DomainObject.Predmet.ProtustrankaNazivFormatedOIB_1">UDRUGA IZVOR Udruga za istraživanje, prezentaciju, zaštitu i unapređenje poljoprivredne proizvodnje, OIB 30593025261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UDRUGA IZVOR Udruga za istraživanje, prezentaciju, zaštitu i unapređenje poljoprivredne proizvodnje</item>
    </izvorni_sadrzaj>
    <derivirana_varijabla naziv="DomainObject.Predmet.ProtuStrankaListFormated_1">
      <item>UDRUGA IZVOR Udruga za istraživanje, prezentaciju, zaštitu i unapređenje poljoprivredne proizvodnje</item>
    </derivirana_varijabla>
  </DomainObject.Predmet.ProtuStrankaListFormated>
  <DomainObject.Predmet.ProtuStrankaListFormatedOIB>
    <izvorni_sadrzaj>
      <item>UDRUGA IZVOR Udruga za istraživanje, prezentaciju, zaštitu i unapređenje poljoprivredne proizvodnje, OIB 30593025261</item>
    </izvorni_sadrzaj>
    <derivirana_varijabla naziv="DomainObject.Predmet.ProtuStrankaListFormatedOIB_1">
      <item>UDRUGA IZVOR Udruga za istraživanje, prezentaciju, zaštitu i unapređenje poljoprivredne proizvodnje, OIB 30593025261</item>
    </derivirana_varijabla>
  </DomainObject.Predmet.ProtuStrankaListFormatedOIB>
  <DomainObject.Predmet.ProtuStrankaListFormatedWithAdress>
    <izvorni_sadrzaj>
      <item>UDRUGA IZVOR Udruga za istraživanje, prezentaciju, zaštitu i unapređenje poljoprivredne proizvodnje, Trg hrvatskih graničara 0, 43000 Predavac</item>
    </izvorni_sadrzaj>
    <derivirana_varijabla naziv="DomainObject.Predmet.ProtuStrankaListFormatedWithAdress_1">
      <item>UDRUGA IZVOR Udruga za istraživanje, prezentaciju, zaštitu i unapređenje poljoprivredne proizvodnje, Trg hrvatskih graničara 0, 43000 Predavac</item>
    </derivirana_varijabla>
  </DomainObject.Predmet.ProtuStrankaListFormatedWithAdress>
  <DomainObject.Predmet.ProtuStrankaListFormatedWithAdressOIB>
    <izvorni_sadrzaj>
      <item>UDRUGA IZVOR Udruga za istraživanje, prezentaciju, zaštitu i unapređenje poljoprivredne proizvodnje, OIB 30593025261, Trg hrvatskih graničara 0, 43000 Predavac</item>
    </izvorni_sadrzaj>
    <derivirana_varijabla naziv="DomainObject.Predmet.ProtuStrankaListFormatedWithAdressOIB_1">
      <item>UDRUGA IZVOR Udruga za istraživanje, prezentaciju, zaštitu i unapređenje poljoprivredne proizvodnje, OIB 30593025261, Trg hrvatskih graničara 0, 43000 Predavac</item>
    </derivirana_varijabla>
  </DomainObject.Predmet.ProtuStrankaListFormatedWithAdressOIB>
  <DomainObject.Predmet.ProtuStrankaListNazivFormated>
    <izvorni_sadrzaj>
      <item>UDRUGA IZVOR Udruga za istraživanje, prezentaciju, zaštitu i unapređenje poljoprivredne proizvodnje</item>
    </izvorni_sadrzaj>
    <derivirana_varijabla naziv="DomainObject.Predmet.ProtuStrankaListNazivFormated_1">
      <item>UDRUGA IZVOR Udruga za istraživanje, prezentaciju, zaštitu i unapređenje poljoprivredne proizvodnje</item>
    </derivirana_varijabla>
  </DomainObject.Predmet.ProtuStrankaListNazivFormated>
  <DomainObject.Predmet.ProtuStrankaListNazivFormatedOIB>
    <izvorni_sadrzaj>
      <item>UDRUGA IZVOR Udruga za istraživanje, prezentaciju, zaštitu i unapređenje poljoprivredne proizvodnje, OIB 30593025261</item>
    </izvorni_sadrzaj>
    <derivirana_varijabla naziv="DomainObject.Predmet.ProtuStrankaListNazivFormatedOIB_1">
      <item>UDRUGA IZVOR Udruga za istraživanje, prezentaciju, zaštitu i unapređenje poljoprivredne proizvodnje, OIB 30593025261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St-763/2017-2</izvorni_sadrzaj>
    <derivirana_varijabla naziv="DomainObject.PoslovniBrojDokumenta_1">St-763/2017-2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UDRUGA IZVOR Udruga za istraživanje, prezentaciju, zaštitu i unapređenje poljoprivredne proizvodnje</izvorni_sadrzaj>
    <derivirana_varijabla naziv="DomainObject.Predmet.ProtustrankaIDrugi_1">UDRUGA IZVOR Udruga za istraživanje, prezentaciju, zaštitu i unapređenje poljoprivredne proizvodnje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UDRUGA IZVOR Udruga za istraživanje, prezentaciju, zaštitu i unapređenje poljoprivredne proizvodnje, OIB 30593025261, Trg hrvatskih graničara 0, 43000 Predavac</izvorni_sadrzaj>
    <derivirana_varijabla naziv="DomainObject.Predmet.ProtustrankaIDrugiAdressOIB_1">UDRUGA IZVOR Udruga za istraživanje, prezentaciju, zaštitu i unapređenje poljoprivredne proizvodnje, OIB 30593025261, Trg hrvatskih graničara 0,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UDRUGA IZVOR Udruga za istraživanje, prezentaciju, zaštitu i unapređenje poljoprivredne proizvodnje</item>
    </izvorni_sadrzaj>
    <derivirana_varijabla naziv="DomainObject.Predmet.SudioniciListNaziv_1">
      <item>FINANCIJSKA AGENCIJA, RC ZAGREB, Podružnica BJELOVAR</item>
      <item>UDRUGA IZVOR Udruga za istraživanje, prezentaciju, zaštitu i unapređenje poljoprivredne proizvodnje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UDRUGA IZVOR Udruga za istraživanje, prezentaciju, zaštitu i unapređenje poljoprivredne proizvodnje, OIB 30593025261, Trg hrvatskih graničara 0,43000 Predavac</item>
    </izvorni_sadrzaj>
    <derivirana_varijabla naziv="DomainObject.Predmet.SudioniciListAdressOIB_1">
      <item>FINANCIJSKA AGENCIJA, RC ZAGREB, Podružnica BJELOVAR, OIB 85821130368, F. Supila 4,43000 Bjelovar</item>
      <item>UDRUGA IZVOR Udruga za istraživanje, prezentaciju, zaštitu i unapređenje poljoprivredne proizvodnje, OIB 30593025261, Trg hrvatskih graničara 0,43000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5584B-286B-43D8-86F9-B8785A854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1620</properties:Characters>
  <properties:Lines>40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