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deea" w14:paraId="904deea" w:rsidRDefault="00480116" w:rsidP="00480116" w:rsidR="00480116">
      <w:pPr>
        <w15:collapsed w:val="false"/>
        <w:rPr>
          <w:rFonts w:eastAsia="Calibri"/>
          <w:lang w:val="hr-HR"/>
        </w:rPr>
      </w:pPr>
      <w:bookmarkStart w:name="_GoBack" w:id="0"/>
      <w:bookmarkEnd w:id="0"/>
      <w:r>
        <w:rPr>
          <w:rFonts w:eastAsia="Calibri"/>
          <w:noProof/>
          <w:lang w:eastAsia="hr-HR" w:val="hr-HR"/>
        </w:rPr>
        <w:t xml:space="preserve">               </w:t>
      </w:r>
      <w:r>
        <w:rPr>
          <w:rFonts w:eastAsia="Calibri"/>
          <w:noProof/>
          <w:lang w:eastAsia="hr-HR"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116" w:rsidP="00480116" w:rsidR="00480116">
      <w:pPr>
        <w:spacing w:before="120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Republika Hrvatska</w:t>
      </w:r>
    </w:p>
    <w:p w:rsidRDefault="00480116" w:rsidP="00480116" w:rsidR="00480116">
      <w:pPr>
        <w:rPr>
          <w:rFonts w:eastAsia="Calibri"/>
          <w:lang w:val="hr-HR"/>
        </w:rPr>
      </w:pPr>
      <w:r>
        <w:rPr>
          <w:rFonts w:eastAsia="Calibri"/>
          <w:lang w:val="hr-HR"/>
        </w:rPr>
        <w:t>Trgovački sud u Varaždinu</w:t>
      </w:r>
    </w:p>
    <w:p w:rsidRDefault="00480116" w:rsidP="00480116" w:rsidR="00480116">
      <w:pPr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Varaždin, Braće Radić 2</w:t>
      </w:r>
    </w:p>
    <w:p w:rsidRDefault="00480116" w:rsidP="00480116" w:rsidR="00480116">
      <w:pPr>
        <w:rPr>
          <w:lang w:val="hr-HR"/>
        </w:rPr>
      </w:pP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  <w:t xml:space="preserve">Poslovni broj: 7 </w:t>
      </w:r>
      <w:proofErr w:type="spellStart"/>
      <w:r>
        <w:rPr>
          <w:rFonts w:eastAsia="Calibri"/>
          <w:lang w:val="hr-HR"/>
        </w:rPr>
        <w:t>Stpn</w:t>
      </w:r>
      <w:proofErr w:type="spellEnd"/>
      <w:r>
        <w:rPr>
          <w:rFonts w:eastAsia="Calibri"/>
          <w:lang w:val="hr-HR"/>
        </w:rPr>
        <w:t>-41/2015-82</w:t>
      </w:r>
    </w:p>
    <w:p w:rsidRDefault="00480116" w:rsidP="00480116" w:rsidR="00480116">
      <w:pPr>
        <w:ind w:left="4320"/>
        <w:rPr>
          <w:lang w:val="hr-HR"/>
        </w:rPr>
      </w:pPr>
    </w:p>
    <w:p w:rsidRDefault="00480116" w:rsidP="00480116" w:rsidR="00480116">
      <w:pPr>
        <w:ind w:left="4320"/>
        <w:rPr>
          <w:lang w:val="hr-HR"/>
        </w:rPr>
      </w:pPr>
      <w:r>
        <w:rPr>
          <w:lang w:val="hr-HR"/>
        </w:rPr>
        <w:t xml:space="preserve">      </w:t>
      </w:r>
    </w:p>
    <w:p w:rsidRDefault="00480116" w:rsidP="00480116" w:rsidR="00480116">
      <w:pPr>
        <w:rPr>
          <w:lang w:val="hr-HR"/>
        </w:rPr>
      </w:pPr>
      <w:r>
        <w:rPr>
          <w:lang w:val="hr-HR"/>
        </w:rPr>
        <w:t xml:space="preserve">                                              REPUBLIKA HRVATSKA</w:t>
      </w:r>
    </w:p>
    <w:p w:rsidRDefault="00480116" w:rsidP="00480116" w:rsidR="00480116">
      <w:pPr>
        <w:rPr>
          <w:lang w:val="hr-HR"/>
        </w:rPr>
      </w:pPr>
    </w:p>
    <w:p w:rsidRDefault="00480116" w:rsidP="00480116" w:rsidR="00480116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 suda Mariji Levanić-Škerbić, u postupku povodom prijedloga za sklapanje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dužnikom ZAGORJE-TEHNOBETON d.d. OIB: 68289504926, Varaždin, P. </w:t>
      </w:r>
      <w:proofErr w:type="spellStart"/>
      <w:r>
        <w:rPr>
          <w:lang w:val="hr-HR"/>
        </w:rPr>
        <w:t>Miškine</w:t>
      </w:r>
      <w:proofErr w:type="spellEnd"/>
      <w:r>
        <w:rPr>
          <w:lang w:val="hr-HR"/>
        </w:rPr>
        <w:t xml:space="preserve"> 49, kojeg zastupaju punomoćnici odvjetnici u Golubić i partneri Odvjetničkom društvu j.t.d. u Zagrebu, </w:t>
      </w:r>
      <w:proofErr w:type="spellStart"/>
      <w:r>
        <w:rPr>
          <w:lang w:val="hr-HR"/>
        </w:rPr>
        <w:t>Amruševa</w:t>
      </w:r>
      <w:proofErr w:type="spellEnd"/>
      <w:r>
        <w:rPr>
          <w:lang w:val="hr-HR"/>
        </w:rPr>
        <w:t xml:space="preserve"> 13, 13. veljače 2018. g.,</w:t>
      </w:r>
    </w:p>
    <w:p w:rsidRDefault="00480116" w:rsidP="00480116" w:rsidR="00480116">
      <w:pPr>
        <w:jc w:val="center"/>
        <w:rPr>
          <w:lang w:val="hr-HR"/>
        </w:rPr>
      </w:pPr>
    </w:p>
    <w:p w:rsidRDefault="00480116" w:rsidP="00480116" w:rsidR="00480116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480116" w:rsidP="00480116" w:rsidR="00480116">
      <w:pPr>
        <w:rPr>
          <w:lang w:val="hr-HR"/>
        </w:rPr>
      </w:pPr>
    </w:p>
    <w:p w:rsidRDefault="00480116" w:rsidP="00480116" w:rsidR="00480116">
      <w:pPr>
        <w:numPr>
          <w:ilvl w:val="0"/>
          <w:numId w:val="47"/>
        </w:numPr>
        <w:rPr>
          <w:lang w:val="hr-HR"/>
        </w:rPr>
      </w:pPr>
      <w:r>
        <w:rPr>
          <w:lang w:val="hr-HR"/>
        </w:rPr>
        <w:t>Nastavlja se ovaj postupak.</w:t>
      </w:r>
    </w:p>
    <w:p w:rsidRDefault="00480116" w:rsidP="00480116" w:rsidR="00480116">
      <w:pPr>
        <w:ind w:left="1080"/>
        <w:rPr>
          <w:lang w:val="hr-HR"/>
        </w:rPr>
      </w:pPr>
    </w:p>
    <w:p w:rsidRDefault="00480116" w:rsidP="00480116" w:rsidR="00480116">
      <w:pPr>
        <w:numPr>
          <w:ilvl w:val="0"/>
          <w:numId w:val="47"/>
        </w:numPr>
        <w:jc w:val="both"/>
        <w:rPr>
          <w:lang w:val="hr-HR"/>
        </w:rPr>
      </w:pPr>
      <w:r>
        <w:rPr>
          <w:lang w:val="hr-HR"/>
        </w:rPr>
        <w:t xml:space="preserve">Poziva se punomoćnik dužnika – Golubić i partneri Odvjetničko društvo j.t.d. u Zagrebu, </w:t>
      </w:r>
      <w:proofErr w:type="spellStart"/>
      <w:r>
        <w:rPr>
          <w:lang w:val="hr-HR"/>
        </w:rPr>
        <w:t>Amruševa</w:t>
      </w:r>
      <w:proofErr w:type="spellEnd"/>
      <w:r>
        <w:rPr>
          <w:lang w:val="hr-HR"/>
        </w:rPr>
        <w:t xml:space="preserve"> 13 u roku od 8 dana dostaviti ovome sudu nacrt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u pisanom obliku i u elektroničnom obliku u formatu „</w:t>
      </w:r>
      <w:proofErr w:type="spellStart"/>
      <w:r>
        <w:rPr>
          <w:lang w:val="hr-HR"/>
        </w:rPr>
        <w:t>word</w:t>
      </w:r>
      <w:proofErr w:type="spellEnd"/>
      <w:r>
        <w:rPr>
          <w:lang w:val="hr-HR"/>
        </w:rPr>
        <w:t xml:space="preserve">“ (na e-poštu </w:t>
      </w:r>
      <w:proofErr w:type="spellStart"/>
      <w:r>
        <w:rPr>
          <w:lang w:val="hr-HR"/>
        </w:rPr>
        <w:t>marija.levanic</w:t>
      </w:r>
      <w:proofErr w:type="spellEnd"/>
      <w:r>
        <w:rPr>
          <w:lang w:val="hr-HR"/>
        </w:rPr>
        <w:t>@tsvz.pravosudje.hr).</w:t>
      </w:r>
    </w:p>
    <w:p w:rsidRDefault="00480116" w:rsidP="00480116" w:rsidR="00480116">
      <w:pPr>
        <w:pStyle w:val="Odlomakpopisa"/>
        <w:rPr>
          <w:lang w:val="hr-HR"/>
        </w:rPr>
      </w:pPr>
    </w:p>
    <w:p w:rsidRDefault="00480116" w:rsidP="00480116" w:rsidR="00480116">
      <w:pPr>
        <w:numPr>
          <w:ilvl w:val="0"/>
          <w:numId w:val="47"/>
        </w:numPr>
        <w:jc w:val="both"/>
        <w:rPr>
          <w:lang w:val="hr-HR"/>
        </w:rPr>
      </w:pPr>
      <w:r>
        <w:rPr>
          <w:lang w:val="hr-HR"/>
        </w:rPr>
        <w:t>Nalaže se stečajnoj pisarnici ovoga suda spisu dodijeliti novi broj.</w:t>
      </w:r>
    </w:p>
    <w:p w:rsidRDefault="00480116" w:rsidP="00480116" w:rsidR="00480116">
      <w:pPr>
        <w:rPr>
          <w:lang w:val="hr-HR"/>
        </w:rPr>
      </w:pPr>
    </w:p>
    <w:p w:rsidRDefault="00480116" w:rsidP="00480116" w:rsidR="0048011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  <w:t xml:space="preserve">Rješenjem ovoga suda broj 1 </w:t>
      </w:r>
      <w:proofErr w:type="spellStart"/>
      <w:r>
        <w:rPr>
          <w:lang w:val="hr-HR"/>
        </w:rPr>
        <w:t>Stpn</w:t>
      </w:r>
      <w:proofErr w:type="spellEnd"/>
      <w:r>
        <w:rPr>
          <w:lang w:val="hr-HR"/>
        </w:rPr>
        <w:t xml:space="preserve">-41/15-16 od 27.11.2015. (koje je potvrđeno rješenjem Visokog trgovačkog suda Republike Hrvatske broj </w:t>
      </w:r>
      <w:proofErr w:type="spellStart"/>
      <w:r>
        <w:rPr>
          <w:lang w:val="hr-HR"/>
        </w:rPr>
        <w:t>Pž</w:t>
      </w:r>
      <w:proofErr w:type="spellEnd"/>
      <w:r>
        <w:rPr>
          <w:lang w:val="hr-HR"/>
        </w:rPr>
        <w:t xml:space="preserve">-86/16-3 od 19. siječnja 2016.) ovaj sud je, primjenom čl. </w:t>
      </w:r>
      <w:smartTag w:element="metricconverter" w:uri="urn:schemas-microsoft-com:office:smarttags">
        <w:smartTagPr>
          <w:attr w:val="213. st" w:name="ProductID"/>
        </w:smartTagPr>
        <w:r>
          <w:rPr>
            <w:lang w:val="hr-HR"/>
          </w:rPr>
          <w:t>213. st</w:t>
        </w:r>
      </w:smartTag>
      <w:r>
        <w:rPr>
          <w:lang w:val="hr-HR"/>
        </w:rPr>
        <w:t>. 1. t. 1. u vezi čl. 215. st. 3. Zakona o parničnom postupku,</w:t>
      </w:r>
      <w:r>
        <w:t xml:space="preserve"> </w:t>
      </w:r>
      <w:r>
        <w:rPr>
          <w:lang w:val="hr-HR"/>
        </w:rPr>
        <w:t>prekinuo ovaj postupak do pravomoćnog okončanja upravnog spora koji se vodi pred Upravnim sudom u Zagrebu u povodu tužbe društva GAMONT d.o.o. u stečaju Zagreb, Primorska 8, protiv rješenja Ministarstva financija  KLASA: UP/II-423-01/15-01/406, URBROJ: 513-04/15-2 od 9. rujna 2015.</w:t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ind w:firstLine="720"/>
        <w:jc w:val="both"/>
        <w:rPr>
          <w:lang w:val="hr-HR"/>
        </w:rPr>
      </w:pPr>
      <w:r>
        <w:rPr>
          <w:lang w:val="hr-HR"/>
        </w:rPr>
        <w:t>Dana 18.9.2017. ovaj sud je zaprimio rješenje Upravnog suda u Zagrebu, poslovni broj UsI-3489/15-5 od 23. veljače 2016. (list 1264 spisa) kojim je navedeni upravni spor obustavljen.</w:t>
      </w:r>
    </w:p>
    <w:p w:rsidRDefault="00480116" w:rsidP="00480116" w:rsidR="00480116">
      <w:pPr>
        <w:ind w:firstLine="720"/>
        <w:jc w:val="both"/>
        <w:rPr>
          <w:lang w:val="hr-HR"/>
        </w:rPr>
      </w:pPr>
    </w:p>
    <w:p w:rsidRDefault="00480116" w:rsidP="00480116" w:rsidR="00480116">
      <w:pPr>
        <w:ind w:firstLine="720"/>
        <w:jc w:val="both"/>
        <w:rPr>
          <w:lang w:val="hr-HR"/>
        </w:rPr>
      </w:pPr>
      <w:r>
        <w:rPr>
          <w:lang w:val="hr-HR"/>
        </w:rPr>
        <w:t>Budući da je upravni spor u povodu kojega je određen prekid u ovome predmetu okončan ispunili su se uvjeti za nastavak ovoga postupka, te je riješeno kao pod točkom I i II izreke.</w:t>
      </w:r>
    </w:p>
    <w:p w:rsidRDefault="00480116" w:rsidP="00480116" w:rsidR="00480116">
      <w:pPr>
        <w:ind w:firstLine="720"/>
        <w:jc w:val="both"/>
        <w:rPr>
          <w:lang w:val="hr-HR"/>
        </w:rPr>
      </w:pPr>
    </w:p>
    <w:p w:rsidRDefault="00480116" w:rsidP="00480116" w:rsidR="00480116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Pod točkom III izreke je naloženo stečajnoj pisarnici ovoga suda dodijeliti spisu novi broj budući da je predmet iskazan riješenim donošenjem rješenja o prekidu (sukladno čl. 302. Sudskog poslovnika).</w:t>
      </w:r>
    </w:p>
    <w:p w:rsidRDefault="00480116" w:rsidP="00480116" w:rsidR="00480116">
      <w:pPr>
        <w:ind w:firstLine="720"/>
        <w:jc w:val="both"/>
        <w:rPr>
          <w:lang w:val="hr-HR"/>
        </w:rPr>
      </w:pPr>
    </w:p>
    <w:p w:rsidRDefault="00480116" w:rsidP="00480116" w:rsidR="00480116">
      <w:pPr>
        <w:jc w:val="center"/>
        <w:rPr>
          <w:lang w:val="hr-HR"/>
        </w:rPr>
      </w:pPr>
      <w:r>
        <w:rPr>
          <w:lang w:val="hr-HR"/>
        </w:rPr>
        <w:t xml:space="preserve">U Varaždinu 13. veljače 2018. 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lang w:val="hr-HR"/>
        </w:rPr>
        <w:tab/>
        <w:t xml:space="preserve">             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 xml:space="preserve">            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Sudac:</w:t>
      </w:r>
    </w:p>
    <w:p w:rsidRDefault="00480116" w:rsidP="00480116" w:rsidR="00480116">
      <w:pPr>
        <w:ind w:left="5760"/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</w:t>
      </w:r>
      <w:r>
        <w:rPr>
          <w:lang w:val="hr-HR"/>
        </w:rPr>
        <w:tab/>
        <w:t xml:space="preserve">           Marija Levanić-Škerbić,v. r.</w:t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 službenik: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  <w:t>Protiv točke I ovog rješenja stranke mogu izjaviti žalbu u roku od 8 dana od primitka rješenja, putem ovog suda, u tri primjerka, a o žalbi odlučuje Visoki trgovački sud u Zagrebu.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ab/>
        <w:t>Protiv točke II i III ovoga rješenja žalba nije dopuštena.</w:t>
      </w: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 xml:space="preserve">- pun. dužnika Odvjetničko društvo Golubić i partneri u Zagrebu, </w:t>
      </w:r>
      <w:proofErr w:type="spellStart"/>
      <w:r>
        <w:rPr>
          <w:lang w:val="hr-HR"/>
        </w:rPr>
        <w:t>Amruševa</w:t>
      </w:r>
      <w:proofErr w:type="spellEnd"/>
      <w:r>
        <w:rPr>
          <w:lang w:val="hr-HR"/>
        </w:rPr>
        <w:t xml:space="preserve"> 13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>- FINA Zagreb, Ulica grada Vukovara 70,</w:t>
      </w:r>
    </w:p>
    <w:p w:rsidRDefault="00480116" w:rsidP="00480116" w:rsidR="00480116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480116" w:rsidP="00480116" w:rsidR="00480116">
      <w:pPr>
        <w:jc w:val="both"/>
        <w:rPr>
          <w:lang w:val="hr-HR"/>
        </w:rPr>
      </w:pPr>
    </w:p>
    <w:p w:rsidRDefault="00AE649C" w:rsidP="00480116" w:rsidR="00AE649C" w:rsidRPr="00480116"/>
    <w:sectPr w:rsidSect="0032366B" w:rsidR="00AE649C" w:rsidRPr="0048011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C2A3D"/>
    <w:multiLevelType w:val="hybridMultilevel"/>
    <w:tmpl w:val="B59E014E"/>
    <w:lvl w:tplc="A30A4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116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01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01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60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Stpn-41/2015-82</izvorni_sadrzaj>
    <derivirana_varijabla naziv="DomainObject.Oznaka_1">Stpn-41/2015-82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>Kutije s prijavama tražbina od 1-9/9 nalaze se u ref. 1</izvorni_sadrzaj>
    <derivirana_varijabla naziv="DomainObject.Predmet.PrimjedbaSuca_1">Kutije s prijavama tražbina od 1-9/9 nalaze se u ref.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</izvorni_sadrzaj>
    <derivirana_varijabla naziv="DomainObject.Predmet.StrankaFormated_1">  ZAGORJE-TEHNOBETON dioničko društvo za izvođenje svih vrsta građevinskih radova</derivirana_varijabla>
  </DomainObject.Predmet.StrankaFormated>
  <DomainObject.Predmet.StrankaFormatedOIB>
    <izvorni_sadrzaj>  ZAGORJE-TEHNOBETON dioničko društvo za izvođenje svih vrsta građevinskih radova, OIB 68289504926</izvorni_sadrzaj>
    <derivirana_varijabla naziv="DomainObject.Predmet.StrankaFormatedOIB_1">  ZAGORJE-TEHNOBETON dioničko društvo za izvođenje svih vrsta građevinskih radova, OIB 68289504926</derivirana_varijabla>
  </DomainObject.Predmet.StrankaFormatedOIB>
  <DomainObject.Predmet.StrankaFormatedWithAdress>
    <izvorni_sadrzaj> ZAGORJE-TEHNOBETON dioničko društvo za izvođenje svih vrsta građevinskih radova, Pavleka Miškine 49, 42000 Varaždin</izvorni_sadrzaj>
    <derivirana_varijabla naziv="DomainObject.Predmet.StrankaFormatedWithAdress_1"> ZAGORJE-TEHNOBETON dioničko društvo za izvođenje svih vrsta građevinskih radova, Pavleka Miškine 49, 42000 Varaždin</derivirana_varijabla>
  </DomainObject.Predmet.StrankaFormatedWithAdress>
  <DomainObject.Predmet.StrankaFormatedWithAdressOIB>
    <izvorni_sadrzaj> ZAGORJE-TEHNOBETON dioničko društvo za izvođenje svih vrsta građevinskih radova, OIB 68289504926, Pavleka Miškine 49, 42000 Varaždin</izvorni_sadrzaj>
    <derivirana_varijabla naziv="DomainObject.Predmet.StrankaFormatedWithAdressOIB_1"> ZAGORJE-TEHNOBETON dioničko društvo za izvođenje svih vrsta građevinskih radova, OIB 68289504926, Pavleka Miškine 49, 42000 Varaždin</derivirana_varijabla>
  </DomainObject.Predmet.StrankaFormatedWithAdressOIB>
  <DomainObject.Predmet.StrankaWithAdress>
    <izvorni_sadrzaj>ZAGORJE-TEHNOBETON dioničko društvo za izvođenje svih vrsta građevinskih radova Pavleka Miškine 49,42000 Varaždin</izvorni_sadrzaj>
    <derivirana_varijabla naziv="DomainObject.Predmet.StrankaWithAdress_1">ZAGORJE-TEHNOBETON dioničko društvo za izvođenje svih vrsta građevinskih radova Pavleka Miškine 49,42000 Varaždin</derivirana_varijabla>
  </DomainObject.Predmet.StrankaWithAdress>
  <DomainObject.Predmet.StrankaWithAdressOIB>
    <izvorni_sadrzaj>ZAGORJE-TEHNOBETON dioničko društvo za izvođenje svih vrsta građevinskih radova, OIB 68289504926, Pavleka Miškine 49,42000 Varaždin</izvorni_sadrzaj>
    <derivirana_varijabla naziv="DomainObject.Predmet.StrankaWithAdressOIB_1">ZAGORJE-TEHNOBETON dioničko društvo za izvođenje svih vrsta građevinskih radova, OIB 68289504926, Pavleka Miškine 49,42000 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492736457.82</izvorni_sadrzaj>
    <derivirana_varijabla naziv="DomainObject.Predmet.TrenutnaVrijednost_1">492736457.82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ZAGORJE-TEHNOBETON dioničko društvo za izvođenje svih vrsta građevinskih radova</item>
    </izvorni_sadrzaj>
    <derivirana_varijabla naziv="DomainObject.Predmet.StrankaListFormated_1">
      <item>ZAGORJE-TEHNOBETON dioničko društvo za izvođenje svih vrsta građevinskih radova</item>
    </derivirana_varijabla>
  </DomainObject.Predmet.StrankaListFormated>
  <DomainObject.Predmet.StrankaListFormatedOIB>
    <izvorni_sadrzaj>
      <item>ZAGORJE-TEHNOBETON dioničko društvo za izvođenje svih vrsta građevinskih radova, OIB 68289504926</item>
    </izvorni_sadrzaj>
    <derivirana_varijabla naziv="DomainObject.Predmet.StrankaListFormatedOIB_1">
      <item>ZAGORJE-TEHNOBETON dioničko društvo za izvođenje svih vrsta građevinskih radova, OIB 68289504926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42000 Varaždin</item>
    </izvorni_sadrzaj>
    <derivirana_varijabla naziv="DomainObject.Predmet.StrankaListFormatedWithAdress_1">
      <item>ZAGORJE-TEHNOBETON dioničko društvo za izvođenje svih vrsta građevinskih radova, Pavleka Miškine 49, 42000 Varaždin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42000 Varaždin</item>
    </izvorni_sadrzaj>
    <derivirana_varijabla naziv="DomainObject.Predmet.StrankaListFormatedWithAdressOIB_1">
      <item>ZAGORJE-TEHNOBETON dioničko društvo za izvođenje svih vrsta građevinskih radova, OIB 68289504926, Pavleka Miškine 49, 42000 Varaždin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izvorni_sadrzaj>
    <derivirana_varijabla naziv="DomainObject.Predmet.OstaliListFormated_1"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derivirana_varijabla>
  </DomainObject.Predmet.OstaliListFormated>
  <DomainObject.Predmet.OstaliListFormatedOIB>
    <izvorni_sadrzaj>
      <item>Tomislav Đuričin, OIB 01733609458</item>
      <item>Financijska agencija Zagreb</item>
      <item>SCHIEDEL PROIZVODNJA DIMNJAKA d.o.o. za proizvodnju i montažu dimnjaka, OIB 81374141164</item>
      <item>METEOR GRUPA društvo s ograničenom odgovornošću za trgovinu, proizvodnju i graditeljstvo "u stečaju", OIB 09637080512</item>
      <item>Odvjetničko društvo LJUBENKO &amp; PARTNERI društvo s ograničenom odgovornošću za odvjetničke usluge, OIB 44071613559</item>
      <item>GAMONT d.o.o. za graditeljstvo, montažu, trgovinu i inženjering - u stečaju, OIB 08983285387</item>
      <item>Erste &amp; Steiermärkische S-Leasing društvo s ograničenom odgovornošću za leasing vozila i strojeva, OIB 46550671661</item>
      <item>USKOKOVIĆ &amp; PARTNERI d.o.o.</item>
      <item>BASIC d.o.o. za trgovinu i usluge, OIB 52072753291</item>
      <item>Hrvatski Telekom d.d., OIB 81793146560</item>
      <item>METAL PRODUCT d.o.o. za proizvodnju elektro opreme, OIB 92712381028</item>
      <item>Goran Katić</item>
      <item>Maja Garić</item>
      <item>GLAZ ING društvo s ograničenom odgovornošću za projektiranje, građenje i nadzor, OIB 32654749560</item>
      <item>AQUA TECH. društvo s ograničenom odgovornošću za trgovinu i usluge, OIB 35886407191</item>
      <item>PIPELIFE-HRVATSKA Cijevni sustavi d.o.o., OIB 12257815953</item>
      <item>Kralj Metala Kovnica d.o.o. za usluge, OIB 14068311832</item>
      <item>POMGRAD INŽENJERING d.o.o. za graditeljstvo, OIB 31765830203</item>
      <item>REUS INŽENJERING d.o.o. za trgovinu i poslovne usluge, OIB 81915436265</item>
      <item>Darko Belaić</item>
      <item>JUJNOVIĆ LUČIĆ MARKOVIĆ Odvjetničko društvo javno trgovačko društvo, OIB 46736017727</item>
      <item>Sberbank d.d., OIB 78427478595</item>
      <item>FERROGLAS GLASBAUTECHNIK GMBH, OIB 30010349084</item>
      <item>Zajednički odvjetnički ured Maša Gluhinić i Monja Matić</item>
      <item>Ivan Dodig,odvjetnik</item>
      <item>Ostermann i Partneri, odvjetničko društvo, d.o.o., OIB 07170109408</item>
      <item>BRAVARSKO PODUZEĆE ČELIK, prerada metala i trgovina, d.o.o., OIB 51720608781</item>
      <item>BRAVARSKO PODUZEĆE ČELIK, prerada metala i trgovina, d.o.o., OIB 51720608781</item>
      <item>Ana Milković,odvjetnica</item>
      <item>FLAMTRON d.o.o. za proizvodnju i usluge, OIB 57903066772</item>
      <item>PIB extra, društvo s ograničenom odgovornošću za trgovinu i usluge, OIB 28439393498</item>
      <item>Marko Hreljac,odvjetnik, OIB 92362687750</item>
      <item>Kralj Metala Kovnica d.o.o. za usluge, OIB 14068311832</item>
      <item>Antonio Volarević, OIB 68644285652</item>
      <item>ELEKTRO STROJARSKA INSTALACIJA d.o.o. putnička agencija i poslovanje nekretninama, OIB 09277499242</item>
      <item>ODVJETNIČKO DRUŠTVO PETRIĆ i dr. društvo s ograničenom odgovornošću, OIB 86453829502</item>
    </izvorni_sadrzaj>
    <derivirana_varijabla naziv="DomainObject.Predmet.OstaliListFormatedOIB_1">
      <item>Tomislav Đuričin, OIB 01733609458</item>
      <item>Financijska agencija Zagreb</item>
      <item>SCHIEDEL PROIZVODNJA DIMNJAKA d.o.o. za proizvodnju i montažu dimnjaka, OIB 81374141164</item>
      <item>METEOR GRUPA društvo s ograničenom odgovornošću za trgovinu, proizvodnju i graditeljstvo "u stečaju", OIB 09637080512</item>
      <item>Odvjetničko društvo LJUBENKO &amp; PARTNERI društvo s ograničenom odgovornošću za odvjetničke usluge, OIB 44071613559</item>
      <item>GAMONT d.o.o. za graditeljstvo, montažu, trgovinu i inženjering - u stečaju, OIB 08983285387</item>
      <item>Erste &amp; Steiermärkische S-Leasing društvo s ograničenom odgovornošću za leasing vozila i strojeva, OIB 46550671661</item>
      <item>USKOKOVIĆ &amp; PARTNERI d.o.o.</item>
      <item>BASIC d.o.o. za trgovinu i usluge, OIB 52072753291</item>
      <item>Hrvatski Telekom d.d., OIB 81793146560</item>
      <item>METAL PRODUCT d.o.o. za proizvodnju elektro opreme, OIB 92712381028</item>
      <item>Goran Katić</item>
      <item>Maja Garić</item>
      <item>GLAZ ING društvo s ograničenom odgovornošću za projektiranje, građenje i nadzor, OIB 32654749560</item>
      <item>AQUA TECH. društvo s ograničenom odgovornošću za trgovinu i usluge, OIB 35886407191</item>
      <item>PIPELIFE-HRVATSKA Cijevni sustavi d.o.o., OIB 12257815953</item>
      <item>Kralj Metala Kovnica d.o.o. za usluge, OIB 14068311832</item>
      <item>POMGRAD INŽENJERING d.o.o. za graditeljstvo, OIB 31765830203</item>
      <item>REUS INŽENJERING d.o.o. za trgovinu i poslovne usluge, OIB 81915436265</item>
      <item>Darko Belaić</item>
      <item>JUJNOVIĆ LUČIĆ MARKOVIĆ Odvjetničko društvo javno trgovačko društvo, OIB 46736017727</item>
      <item>Sberbank d.d., OIB 78427478595</item>
      <item>FERROGLAS GLASBAUTECHNIK GMBH, OIB 30010349084</item>
      <item>Zajednički odvjetnički ured Maša Gluhinić i Monja Matić</item>
      <item>Ivan Dodig,odvjetnik</item>
      <item>Ostermann i Partneri, odvjetničko društvo, d.o.o., OIB 07170109408</item>
      <item>BRAVARSKO PODUZEĆE ČELIK, prerada metala i trgovina, d.o.o., OIB 51720608781</item>
      <item>BRAVARSKO PODUZEĆE ČELIK, prerada metala i trgovina, d.o.o., OIB 51720608781</item>
      <item>Ana Milković,odvjetnica</item>
      <item>FLAMTRON d.o.o. za proizvodnju i usluge, OIB 57903066772</item>
      <item>PIB extra, društvo s ograničenom odgovornošću za trgovinu i usluge, OIB 28439393498</item>
      <item>Marko Hreljac,odvjetnik, OIB 92362687750</item>
      <item>Kralj Metala Kovnica d.o.o. za usluge, OIB 14068311832</item>
      <item>Antonio Volarević, OIB 68644285652</item>
      <item>ELEKTRO STROJARSKA INSTALACIJA d.o.o. putnička agencija i poslovanje nekretninama, OIB 09277499242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Tomislav Đuričin, Dravska Poljana 1, 42000 Varaždin</item>
      <item>Financijska agencija Zagreb, Ulica grada Vukovara 70, 10000 Zagreb</item>
      <item>SCHIEDEL PROIZVODNJA DIMNJAKA d.o.o. za proizvodnju i montažu dimnjaka, Golubovec 26, 49252 Novi Golubovec</item>
      <item>METEOR GRUPA društvo s ograničenom odgovornošću za trgovinu, proizvodnju i graditeljstvo "u stečaju", Optujska 12, 42000 Varaždin</item>
      <item>Odvjetničko društvo LJUBENKO &amp; PARTNERI društvo s ograničenom odgovornošću za odvjetničke usluge, Branimirova 29, Zagreb</item>
      <item>GAMONT d.o.o. za graditeljstvo, montažu, trgovinu i inženjering - u stečaju, Primorska 8, 10000 Zagreb</item>
      <item>Erste &amp; Steiermärkische S-Leasing društvo s ograničenom odgovornošću za leasing vozila i strojeva, Zelinska 3, 10000 Zagreb</item>
      <item>USKOKOVIĆ &amp; PARTNERI d.o.o., Vatroslava Lisinskog 6, 42000 Varaždin</item>
      <item>BASIC d.o.o. za trgovinu i usluge, Bjelovarska Ulica 1, 21000 Split</item>
      <item>Hrvatski Telekom d.d., Roberta Frangeša Mihanovića 9, 10000 Zagreb</item>
      <item>METAL PRODUCT d.o.o. za proizvodnju elektro opreme, Đačka 70, 10000 Zagreb</item>
      <item>Goran Katić, Ilica 191A, 10000 Zagreb</item>
      <item>Maja Garić, Banjički venac 30/19, 11124 Beograd</item>
      <item>GLAZ ING društvo s ograničenom odgovornošću za projektiranje, građenje i nadzor, Miramarska cesta 105, 10000 Zagreb</item>
      <item>AQUA TECH. društvo s ograničenom odgovornošću za trgovinu i usluge, Rimske centurijacije 22, 52100 Pula</item>
      <item>PIPELIFE-HRVATSKA Cijevni sustavi d.o.o., Prosinačka 7, 10431 Kerestinec</item>
      <item>Kralj Metala Kovnica d.o.o. za usluge, Ulica dr. Otmar Zwiebelhofer 3, 10451 Pisarovina</item>
      <item>POMGRAD INŽENJERING d.o.o. za graditeljstvo, Stinice 26/B, 21000 Split</item>
      <item>REUS INŽENJERING d.o.o. za trgovinu i poslovne usluge, Radnička cesta 27, 10000 Zagreb</item>
      <item>Darko Belaić, Bulićeva 6, 10000 Zagreb</item>
      <item>JUJNOVIĆ LUČIĆ MARKOVIĆ Odvjetničko društvo javno trgovačko društvo, Strojarska cesta 20, 10000 Zagreb</item>
      <item>Sberbank d.d., Varšavska 9, 10000 Zagreb</item>
      <item>FERROGLAS GLASBAUTECHNIK GMBH, Industriezeile 4, Hörsching</item>
      <item>Zajednički odvjetnički ured Maša Gluhinić i Monja Matić, Bednjanska 8, 10000 Zagreb</item>
      <item>Ivan Dodig,odvjetnik, Strossmayerov trg 7, 10000 Zagreb</item>
      <item>Ostermann i Partneri, odvjetničko društvo, d.o.o., Gajeva ulica 7, 10000 Zagreb</item>
      <item>BRAVARSKO PODUZEĆE ČELIK, prerada metala i trgovina, d.o.o., Zagrebačka ulica 26, 10370 Dugo Selo</item>
      <item>BRAVARSKO PODUZEĆE ČELIK, prerada metala i trgovina, d.o.o., Zagrebačka ulica 26, 10370 Dugo Selo</item>
      <item>Ana Milković,odvjetnica, Zagrebačka 52, 10370 Dugo Selo</item>
      <item>FLAMTRON d.o.o. za proizvodnju i usluge, Ulica kralja Petra Krešimira IV br. 1, 44320 Kutina</item>
      <item>PIB extra, društvo s ograničenom odgovornošću za trgovinu i usluge, Matije Gupca 20, 40000 Štefanec</item>
      <item>Marko Hreljac,odvjetnik, Ankice Opolski 2, 42000 Varaždin</item>
      <item>Kralj Metala Kovnica d.o.o. za usluge, Ulica dr. Otmar Zwiebelhofer 3, 10451 Pisarovina</item>
      <item>Antonio Volarević, Palmotićeva 4, 10000 Zagreb</item>
      <item>ELEKTRO STROJARSKA INSTALACIJA d.o.o. putnička agencija i poslovanje nekretninama, Vladimira Nazora 14, 42000 Varaždin</item>
      <item>ODVJETNIČKO DRUŠTVO PETRIĆ i dr. društvo s ograničenom odgovornošću, Kolodvorska 13, 42000 Varaždin</item>
    </izvorni_sadrzaj>
    <derivirana_varijabla naziv="DomainObject.Predmet.OstaliListFormatedWithAdress_1">
      <item>Tomislav Đuričin, Dravska Poljana 1, 42000 Varaždin</item>
      <item>Financijska agencija Zagreb, Ulica grada Vukovara 70, 10000 Zagreb</item>
      <item>SCHIEDEL PROIZVODNJA DIMNJAKA d.o.o. za proizvodnju i montažu dimnjaka, Golubovec 26, 49252 Novi Golubovec</item>
      <item>METEOR GRUPA društvo s ograničenom odgovornošću za trgovinu, proizvodnju i graditeljstvo "u stečaju", Optujska 12, 42000 Varaždin</item>
      <item>Odvjetničko društvo LJUBENKO &amp; PARTNERI društvo s ograničenom odgovornošću za odvjetničke usluge, Branimirova 29, Zagreb</item>
      <item>GAMONT d.o.o. za graditeljstvo, montažu, trgovinu i inženjering - u stečaju, Primorska 8, 10000 Zagreb</item>
      <item>Erste &amp; Steiermärkische S-Leasing društvo s ograničenom odgovornošću za leasing vozila i strojeva, Zelinska 3, 10000 Zagreb</item>
      <item>USKOKOVIĆ &amp; PARTNERI d.o.o., Vatroslava Lisinskog 6, 42000 Varaždin</item>
      <item>BASIC d.o.o. za trgovinu i usluge, Bjelovarska Ulica 1, 21000 Split</item>
      <item>Hrvatski Telekom d.d., Roberta Frangeša Mihanovića 9, 10000 Zagreb</item>
      <item>METAL PRODUCT d.o.o. za proizvodnju elektro opreme, Đačka 70, 10000 Zagreb</item>
      <item>Goran Katić, Ilica 191A, 10000 Zagreb</item>
      <item>Maja Garić, Banjički venac 30/19, 11124 Beograd</item>
      <item>GLAZ ING društvo s ograničenom odgovornošću za projektiranje, građenje i nadzor, Miramarska cesta 105, 10000 Zagreb</item>
      <item>AQUA TECH. društvo s ograničenom odgovornošću za trgovinu i usluge, Rimske centurijacije 22, 52100 Pula</item>
      <item>PIPELIFE-HRVATSKA Cijevni sustavi d.o.o., Prosinačka 7, 10431 Kerestinec</item>
      <item>Kralj Metala Kovnica d.o.o. za usluge, Ulica dr. Otmar Zwiebelhofer 3, 10451 Pisarovina</item>
      <item>POMGRAD INŽENJERING d.o.o. za graditeljstvo, Stinice 26/B, 21000 Split</item>
      <item>REUS INŽENJERING d.o.o. za trgovinu i poslovne usluge, Radnička cesta 27, 10000 Zagreb</item>
      <item>Darko Belaić, Bulićeva 6, 10000 Zagreb</item>
      <item>JUJNOVIĆ LUČIĆ MARKOVIĆ Odvjetničko društvo javno trgovačko društvo, Strojarska cesta 20, 10000 Zagreb</item>
      <item>Sberbank d.d., Varšavska 9, 10000 Zagreb</item>
      <item>FERROGLAS GLASBAUTECHNIK GMBH, Industriezeile 4, Hörsching</item>
      <item>Zajednički odvjetnički ured Maša Gluhinić i Monja Matić, Bednjanska 8, 10000 Zagreb</item>
      <item>Ivan Dodig,odvjetnik, Strossmayerov trg 7, 10000 Zagreb</item>
      <item>Ostermann i Partneri, odvjetničko društvo, d.o.o., Gajeva ulica 7, 10000 Zagreb</item>
      <item>BRAVARSKO PODUZEĆE ČELIK, prerada metala i trgovina, d.o.o., Zagrebačka ulica 26, 10370 Dugo Selo</item>
      <item>BRAVARSKO PODUZEĆE ČELIK, prerada metala i trgovina, d.o.o., Zagrebačka ulica 26, 10370 Dugo Selo</item>
      <item>Ana Milković,odvjetnica, Zagrebačka 52, 10370 Dugo Selo</item>
      <item>FLAMTRON d.o.o. za proizvodnju i usluge, Ulica kralja Petra Krešimira IV br. 1, 44320 Kutina</item>
      <item>PIB extra, društvo s ograničenom odgovornošću za trgovinu i usluge, Matije Gupca 20, 40000 Štefanec</item>
      <item>Marko Hreljac,odvjetnik, Ankice Opolski 2, 42000 Varaždin</item>
      <item>Kralj Metala Kovnica d.o.o. za usluge, Ulica dr. Otmar Zwiebelhofer 3, 10451 Pisarovina</item>
      <item>Antonio Volarević, Palmotićeva 4, 10000 Zagreb</item>
      <item>ELEKTRO STROJARSKA INSTALACIJA d.o.o. putnička agencija i poslovanje nekretninama, Vladimira Nazora 14, 42000 Varaždin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Tomislav Đuričin, OIB 01733609458, Dravska Poljana 1, 42000 Varaždin</item>
      <item>Financijska agencija Zagreb, Ulica grada Vukovara 70, 10000 Zagreb</item>
      <item>SCHIEDEL PROIZVODNJA DIMNJAKA d.o.o. za proizvodnju i montažu dimnjaka, OIB 81374141164, Golubovec 26, 49252 Novi Golubovec</item>
      <item>METEOR GRUPA društvo s ograničenom odgovornošću za trgovinu, proizvodnju i graditeljstvo "u stečaju", OIB 09637080512, Optujska 12, 42000 Varaždin</item>
      <item>Odvjetničko društvo LJUBENKO &amp; PARTNERI društvo s ograničenom odgovornošću za odvjetničke usluge, OIB 44071613559, Branimirova 29, Zagreb</item>
      <item>GAMONT d.o.o. za graditeljstvo, montažu, trgovinu i inženjering - u stečaju, OIB 08983285387, Primorska 8, 10000 Zagreb</item>
      <item>Erste &amp; Steiermärkische S-Leasing društvo s ograničenom odgovornošću za leasing vozila i strojeva, OIB 46550671661, Zelinska 3, 10000 Zagreb</item>
      <item>USKOKOVIĆ &amp; PARTNERI d.o.o., Vatroslava Lisinskog 6, 42000 Varaždin</item>
      <item>BASIC d.o.o. za trgovinu i usluge, OIB 52072753291, Bjelovarska Ulica 1, 21000 Split</item>
      <item>Hrvatski Telekom d.d., OIB 81793146560, Roberta Frangeša Mihanovića 9, 10000 Zagreb</item>
      <item>METAL PRODUCT d.o.o. za proizvodnju elektro opreme, OIB 92712381028, Đačka 70, 10000 Zagreb</item>
      <item>Goran Katić, Ilica 191A, 10000 Zagreb</item>
      <item>Maja Garić, Banjički venac 30/19, 11124 Beograd</item>
      <item>GLAZ ING društvo s ograničenom odgovornošću za projektiranje, građenje i nadzor, OIB 32654749560, Miramarska cesta 105, 10000 Zagreb</item>
      <item>AQUA TECH. društvo s ograničenom odgovornošću za trgovinu i usluge, OIB 35886407191, Rimske centurijacije 22, 52100 Pula</item>
      <item>PIPELIFE-HRVATSKA Cijevni sustavi d.o.o., OIB 12257815953, Prosinačka 7, 10431 Kerestinec</item>
      <item>Kralj Metala Kovnica d.o.o. za usluge, OIB 14068311832, Ulica dr. Otmar Zwiebelhofer 3, 10451 Pisarovina</item>
      <item>POMGRAD INŽENJERING d.o.o. za graditeljstvo, OIB 31765830203, Stinice 26/B, 21000 Split</item>
      <item>REUS INŽENJERING d.o.o. za trgovinu i poslovne usluge, OIB 81915436265, Radnička cesta 27, 10000 Zagreb</item>
      <item>Darko Belaić, Bulićeva 6, 10000 Zagreb</item>
      <item>JUJNOVIĆ LUČIĆ MARKOVIĆ Odvjetničko društvo javno trgovačko društvo, OIB 46736017727, Strojarska cesta 20, 10000 Zagreb</item>
      <item>Sberbank d.d., OIB 78427478595, Varšavska 9, 10000 Zagreb</item>
      <item>FERROGLAS GLASBAUTECHNIK GMBH, OIB 30010349084, Industriezeile 4, Hörsching</item>
      <item>Zajednički odvjetnički ured Maša Gluhinić i Monja Matić, Bednjanska 8, 10000 Zagreb</item>
      <item>Ivan Dodig,odvjetnik, Strossmayerov trg 7, 10000 Zagreb</item>
      <item>Ostermann i Partneri, odvjetničko društvo, d.o.o., OIB 07170109408, Gajeva ulica 7, 10000 Zagreb</item>
      <item>BRAVARSKO PODUZEĆE ČELIK, prerada metala i trgovina, d.o.o., OIB 51720608781, Zagrebačka ulica 26, 10370 Dugo Selo</item>
      <item>BRAVARSKO PODUZEĆE ČELIK, prerada metala i trgovina, d.o.o., OIB 51720608781, Zagrebačka ulica 26, 10370 Dugo Selo</item>
      <item>Ana Milković,odvjetnica, Zagrebačka 52, 10370 Dugo Selo</item>
      <item>FLAMTRON d.o.o. za proizvodnju i usluge, OIB 57903066772, Ulica kralja Petra Krešimira IV br. 1, 44320 Kutina</item>
      <item>PIB extra, društvo s ograničenom odgovornošću za trgovinu i usluge, OIB 28439393498, Matije Gupca 20, 40000 Štefanec</item>
      <item>Marko Hreljac,odvjetnik, OIB 92362687750, Ankice Opolski 2, 42000 Varaždin</item>
      <item>Kralj Metala Kovnica d.o.o. za usluge, OIB 14068311832, Ulica dr. Otmar Zwiebelhofer 3, 10451 Pisarovina</item>
      <item>Antonio Volarević, OIB 68644285652, Palmotićeva 4, 10000 Zagreb</item>
      <item>ELEKTRO STROJARSKA INSTALACIJA d.o.o. putnička agencija i poslovanje nekretninama, OIB 09277499242, Vladimira Nazora 14, 42000 Varaždin</item>
      <item>ODVJETNIČKO DRUŠTVO PETRIĆ i dr. društvo s ograničenom odgovornošću, OIB 86453829502, Kolodvorska 13, 42000 Varaždin</item>
    </izvorni_sadrzaj>
    <derivirana_varijabla naziv="DomainObject.Predmet.OstaliListFormatedWithAdressOIB_1">
      <item>Tomislav Đuričin, OIB 01733609458, Dravska Poljana 1, 42000 Varaždin</item>
      <item>Financijska agencija Zagreb, Ulica grada Vukovara 70, 10000 Zagreb</item>
      <item>SCHIEDEL PROIZVODNJA DIMNJAKA d.o.o. za proizvodnju i montažu dimnjaka, OIB 81374141164, Golubovec 26, 49252 Novi Golubovec</item>
      <item>METEOR GRUPA društvo s ograničenom odgovornošću za trgovinu, proizvodnju i graditeljstvo "u stečaju", OIB 09637080512, Optujska 12, 42000 Varaždin</item>
      <item>Odvjetničko društvo LJUBENKO &amp; PARTNERI društvo s ograničenom odgovornošću za odvjetničke usluge, OIB 44071613559, Branimirova 29, Zagreb</item>
      <item>GAMONT d.o.o. za graditeljstvo, montažu, trgovinu i inženjering - u stečaju, OIB 08983285387, Primorska 8, 10000 Zagreb</item>
      <item>Erste &amp; Steiermärkische S-Leasing društvo s ograničenom odgovornošću za leasing vozila i strojeva, OIB 46550671661, Zelinska 3, 10000 Zagreb</item>
      <item>USKOKOVIĆ &amp; PARTNERI d.o.o., Vatroslava Lisinskog 6, 42000 Varaždin</item>
      <item>BASIC d.o.o. za trgovinu i usluge, OIB 52072753291, Bjelovarska Ulica 1, 21000 Split</item>
      <item>Hrvatski Telekom d.d., OIB 81793146560, Roberta Frangeša Mihanovića 9, 10000 Zagreb</item>
      <item>METAL PRODUCT d.o.o. za proizvodnju elektro opreme, OIB 92712381028, Đačka 70, 10000 Zagreb</item>
      <item>Goran Katić, Ilica 191A, 10000 Zagreb</item>
      <item>Maja Garić, Banjički venac 30/19, 11124 Beograd</item>
      <item>GLAZ ING društvo s ograničenom odgovornošću za projektiranje, građenje i nadzor, OIB 32654749560, Miramarska cesta 105, 10000 Zagreb</item>
      <item>AQUA TECH. društvo s ograničenom odgovornošću za trgovinu i usluge, OIB 35886407191, Rimske centurijacije 22, 52100 Pula</item>
      <item>PIPELIFE-HRVATSKA Cijevni sustavi d.o.o., OIB 12257815953, Prosinačka 7, 10431 Kerestinec</item>
      <item>Kralj Metala Kovnica d.o.o. za usluge, OIB 14068311832, Ulica dr. Otmar Zwiebelhofer 3, 10451 Pisarovina</item>
      <item>POMGRAD INŽENJERING d.o.o. za graditeljstvo, OIB 31765830203, Stinice 26/B, 21000 Split</item>
      <item>REUS INŽENJERING d.o.o. za trgovinu i poslovne usluge, OIB 81915436265, Radnička cesta 27, 10000 Zagreb</item>
      <item>Darko Belaić, Bulićeva 6, 10000 Zagreb</item>
      <item>JUJNOVIĆ LUČIĆ MARKOVIĆ Odvjetničko društvo javno trgovačko društvo, OIB 46736017727, Strojarska cesta 20, 10000 Zagreb</item>
      <item>Sberbank d.d., OIB 78427478595, Varšavska 9, 10000 Zagreb</item>
      <item>FERROGLAS GLASBAUTECHNIK GMBH, OIB 30010349084, Industriezeile 4, Hörsching</item>
      <item>Zajednički odvjetnički ured Maša Gluhinić i Monja Matić, Bednjanska 8, 10000 Zagreb</item>
      <item>Ivan Dodig,odvjetnik, Strossmayerov trg 7, 10000 Zagreb</item>
      <item>Ostermann i Partneri, odvjetničko društvo, d.o.o., OIB 07170109408, Gajeva ulica 7, 10000 Zagreb</item>
      <item>BRAVARSKO PODUZEĆE ČELIK, prerada metala i trgovina, d.o.o., OIB 51720608781, Zagrebačka ulica 26, 10370 Dugo Selo</item>
      <item>BRAVARSKO PODUZEĆE ČELIK, prerada metala i trgovina, d.o.o., OIB 51720608781, Zagrebačka ulica 26, 10370 Dugo Selo</item>
      <item>Ana Milković,odvjetnica, Zagrebačka 52, 10370 Dugo Selo</item>
      <item>FLAMTRON d.o.o. za proizvodnju i usluge, OIB 57903066772, Ulica kralja Petra Krešimira IV br. 1, 44320 Kutina</item>
      <item>PIB extra, društvo s ograničenom odgovornošću za trgovinu i usluge, OIB 28439393498, Matije Gupca 20, 40000 Štefanec</item>
      <item>Marko Hreljac,odvjetnik, OIB 92362687750, Ankice Opolski 2, 42000 Varaždin</item>
      <item>Kralj Metala Kovnica d.o.o. za usluge, OIB 14068311832, Ulica dr. Otmar Zwiebelhofer 3, 10451 Pisarovina</item>
      <item>Antonio Volarević, OIB 68644285652, Palmotićeva 4, 10000 Zagreb</item>
      <item>ELEKTRO STROJARSKA INSTALACIJA d.o.o. putnička agencija i poslovanje nekretninama, OIB 09277499242, Vladimira Nazora 14, 42000 Varaždin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izvorni_sadrzaj>
    <derivirana_varijabla naziv="DomainObject.Predmet.OstaliListNazivFormated_1"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derivirana_varijabla>
  </DomainObject.Predmet.OstaliListNazivFormated>
  <DomainObject.Predmet.OstaliListNazivFormatedOIB>
    <izvorni_sadrzaj>
      <item>Tomislav Đuričin, OIB 01733609458</item>
      <item>Financijska agencija Zagreb</item>
      <item>SCHIEDEL PROIZVODNJA DIMNJAKA d.o.o. za proizvodnju i montažu dimnjaka, OIB 81374141164</item>
      <item>METEOR GRUPA društvo s ograničenom odgovornošću za trgovinu, proizvodnju i graditeljstvo "u stečaju", OIB 09637080512</item>
      <item>Odvjetničko društvo LJUBENKO &amp; PARTNERI društvo s ograničenom odgovornošću za odvjetničke usluge, OIB 44071613559</item>
      <item>GAMONT d.o.o. za graditeljstvo, montažu, trgovinu i inženjering - u stečaju, OIB 08983285387</item>
      <item>Erste &amp; Steiermärkische S-Leasing društvo s ograničenom odgovornošću za leasing vozila i strojeva, OIB 46550671661</item>
      <item>USKOKOVIĆ &amp; PARTNERI d.o.o.</item>
      <item>BASIC d.o.o. za trgovinu i usluge, OIB 52072753291</item>
      <item>Hrvatski Telekom d.d., OIB 81793146560</item>
      <item>METAL PRODUCT d.o.o. za proizvodnju elektro opreme, OIB 92712381028</item>
      <item>Goran Katić</item>
      <item>Maja Garić</item>
      <item>GLAZ ING društvo s ograničenom odgovornošću za projektiranje, građenje i nadzor, OIB 32654749560</item>
      <item>AQUA TECH. društvo s ograničenom odgovornošću za trgovinu i usluge, OIB 35886407191</item>
      <item>PIPELIFE-HRVATSKA Cijevni sustavi d.o.o., OIB 12257815953</item>
      <item>Kralj Metala Kovnica d.o.o. za usluge, OIB 14068311832</item>
      <item>POMGRAD INŽENJERING d.o.o. za graditeljstvo, OIB 31765830203</item>
      <item>REUS INŽENJERING d.o.o. za trgovinu i poslovne usluge, OIB 81915436265</item>
      <item>Darko Belaić</item>
      <item>JUJNOVIĆ LUČIĆ MARKOVIĆ Odvjetničko društvo javno trgovačko društvo, OIB 46736017727</item>
      <item>Sberbank d.d., OIB 78427478595</item>
      <item>FERROGLAS GLASBAUTECHNIK GMBH, OIB 30010349084</item>
      <item>Zajednički odvjetnički ured Maša Gluhinić i Monja Matić</item>
      <item>Ivan Dodig,odvjetnik</item>
      <item>Ostermann i Partneri, odvjetničko društvo, d.o.o., OIB 07170109408</item>
      <item>BRAVARSKO PODUZEĆE ČELIK, prerada metala i trgovina, d.o.o., OIB 51720608781</item>
      <item>BRAVARSKO PODUZEĆE ČELIK, prerada metala i trgovina, d.o.o., OIB 51720608781</item>
      <item>Ana Milković,odvjetnica</item>
      <item>FLAMTRON d.o.o. za proizvodnju i usluge, OIB 57903066772</item>
      <item>PIB extra, društvo s ograničenom odgovornošću za trgovinu i usluge, OIB 28439393498</item>
      <item>Marko Hreljac,odvjetnik, OIB 92362687750</item>
      <item>Kralj Metala Kovnica d.o.o. za usluge, OIB 14068311832</item>
      <item>Antonio Volarević, OIB 68644285652</item>
      <item>ELEKTRO STROJARSKA INSTALACIJA d.o.o. putnička agencija i poslovanje nekretninama, OIB 09277499242</item>
      <item>ODVJETNIČKO DRUŠTVO PETRIĆ i dr. društvo s ograničenom odgovornošću, OIB 86453829502</item>
    </izvorni_sadrzaj>
    <derivirana_varijabla naziv="DomainObject.Predmet.OstaliListNazivFormatedOIB_1">
      <item>Tomislav Đuričin, OIB 01733609458</item>
      <item>Financijska agencija Zagreb</item>
      <item>SCHIEDEL PROIZVODNJA DIMNJAKA d.o.o. za proizvodnju i montažu dimnjaka, OIB 81374141164</item>
      <item>METEOR GRUPA društvo s ograničenom odgovornošću za trgovinu, proizvodnju i graditeljstvo "u stečaju", OIB 09637080512</item>
      <item>Odvjetničko društvo LJUBENKO &amp; PARTNERI društvo s ograničenom odgovornošću za odvjetničke usluge, OIB 44071613559</item>
      <item>GAMONT d.o.o. za graditeljstvo, montažu, trgovinu i inženjering - u stečaju, OIB 08983285387</item>
      <item>Erste &amp; Steiermärkische S-Leasing društvo s ograničenom odgovornošću za leasing vozila i strojeva, OIB 46550671661</item>
      <item>USKOKOVIĆ &amp; PARTNERI d.o.o.</item>
      <item>BASIC d.o.o. za trgovinu i usluge, OIB 52072753291</item>
      <item>Hrvatski Telekom d.d., OIB 81793146560</item>
      <item>METAL PRODUCT d.o.o. za proizvodnju elektro opreme, OIB 92712381028</item>
      <item>Goran Katić</item>
      <item>Maja Garić</item>
      <item>GLAZ ING društvo s ograničenom odgovornošću za projektiranje, građenje i nadzor, OIB 32654749560</item>
      <item>AQUA TECH. društvo s ograničenom odgovornošću za trgovinu i usluge, OIB 35886407191</item>
      <item>PIPELIFE-HRVATSKA Cijevni sustavi d.o.o., OIB 12257815953</item>
      <item>Kralj Metala Kovnica d.o.o. za usluge, OIB 14068311832</item>
      <item>POMGRAD INŽENJERING d.o.o. za graditeljstvo, OIB 31765830203</item>
      <item>REUS INŽENJERING d.o.o. za trgovinu i poslovne usluge, OIB 81915436265</item>
      <item>Darko Belaić</item>
      <item>JUJNOVIĆ LUČIĆ MARKOVIĆ Odvjetničko društvo javno trgovačko društvo, OIB 46736017727</item>
      <item>Sberbank d.d., OIB 78427478595</item>
      <item>FERROGLAS GLASBAUTECHNIK GMBH, OIB 30010349084</item>
      <item>Zajednički odvjetnički ured Maša Gluhinić i Monja Matić</item>
      <item>Ivan Dodig,odvjetnik</item>
      <item>Ostermann i Partneri, odvjetničko društvo, d.o.o., OIB 07170109408</item>
      <item>BRAVARSKO PODUZEĆE ČELIK, prerada metala i trgovina, d.o.o., OIB 51720608781</item>
      <item>BRAVARSKO PODUZEĆE ČELIK, prerada metala i trgovina, d.o.o., OIB 51720608781</item>
      <item>Ana Milković,odvjetnica</item>
      <item>FLAMTRON d.o.o. za proizvodnju i usluge, OIB 57903066772</item>
      <item>PIB extra, društvo s ograničenom odgovornošću za trgovinu i usluge, OIB 28439393498</item>
      <item>Marko Hreljac,odvjetnik, OIB 92362687750</item>
      <item>Kralj Metala Kovnica d.o.o. za usluge, OIB 14068311832</item>
      <item>Antonio Volarević, OIB 68644285652</item>
      <item>ELEKTRO STROJARSKA INSTALACIJA d.o.o. putnička agencija i poslovanje nekretninama, OIB 09277499242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Stpn-41/2015-82</izvorni_sadrzaj>
    <derivirana_varijabla naziv="DomainObject.PoslovniBrojDokumenta_1">Stpn-41/2015-82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ZAGORJE-TEHNOBETON dioničko društvo za izvođenje svih vrsta građevinskih radova, OIB 68289504926, Pavleka Miškine 49, 42000 Varaždin</izvorni_sadrzaj>
    <derivirana_varijabla naziv="DomainObject.Predmet.StrankaIDrugiAdressOIB_1">ZAGORJE-TEHNOBETON dioničko društvo za izvođenje svih vrsta građevinskih radova, OIB 68289504926,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2015.</izvorni_sadrzaj>
    <derivirana_varijabla naziv="DomainObject.Predmet.OdlukaRjesenje.DatumDonosenjaOdluke_1">27.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Stpn-41/2015-16</izvorni_sadrzaj>
    <derivirana_varijabla naziv="DomainObject.Predmet.OdlukaRjesenje.Oznaka_1">Stpn-41/2015-16</derivirana_varijabla>
  </DomainObject.Predmet.OdlukaRjesenje.Oznaka>
  <DomainObject.Predmet.SudioniciListNaziv>
    <izvorni_sadrzaj>
      <item>ZAGORJE-TEHNOBETON dioničko društvo za izvođenje svih vrsta građevinskih radova</item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izvorni_sadrzaj>
    <derivirana_varijabla naziv="DomainObject.Predmet.SudioniciListNaziv_1">
      <item>ZAGORJE-TEHNOBETON dioničko društvo za izvođenje svih vrsta građevinskih radova</item>
      <item>Tomislav Đuričin</item>
      <item>Financijska agencija Zagreb</item>
      <item>SCHIEDEL PROIZVODNJA DIMNJAKA d.o.o. za proizvodnju i montažu dimnjaka</item>
      <item>METEOR GRUPA društvo s ograničenom odgovornošću za trgovinu, proizvodnju i graditeljstvo "u stečaju"</item>
      <item>Odvjetničko društvo LJUBENKO &amp; PARTNERI društvo s ograničenom odgovornošću za odvjetničke usluge</item>
      <item>GAMONT d.o.o. za graditeljstvo, montažu, trgovinu i inženjering - u stečaju</item>
      <item>Erste &amp; Steiermärkische S-Leasing društvo s ograničenom odgovornošću za leasing vozila i strojeva</item>
      <item>USKOKOVIĆ &amp; PARTNERI d.o.o.</item>
      <item>BASIC d.o.o. za trgovinu i usluge</item>
      <item>Hrvatski Telekom d.d.</item>
      <item>METAL PRODUCT d.o.o. za proizvodnju elektro opreme</item>
      <item>Goran Katić</item>
      <item>Maja Garić</item>
      <item>GLAZ ING društvo s ograničenom odgovornošću za projektiranje, građenje i nadzor</item>
      <item>AQUA TECH. društvo s ograničenom odgovornošću za trgovinu i usluge</item>
      <item>PIPELIFE-HRVATSKA Cijevni sustavi d.o.o.</item>
      <item>Kralj Metala Kovnica d.o.o. za usluge</item>
      <item>POMGRAD INŽENJERING d.o.o. za graditeljstvo</item>
      <item>REUS INŽENJERING d.o.o. za trgovinu i poslovne usluge</item>
      <item>Darko Belaić</item>
      <item>JUJNOVIĆ LUČIĆ MARKOVIĆ Odvjetničko društvo javno trgovačko društvo</item>
      <item>Sberbank d.d.</item>
      <item>FERROGLAS GLASBAUTECHNIK GMBH</item>
      <item>Zajednički odvjetnički ured Maša Gluhinić i Monja Matić</item>
      <item>Ivan Dodig,odvjetnik</item>
      <item>Ostermann i Partneri, odvjetničko društvo, d.o.o.</item>
      <item>BRAVARSKO PODUZEĆE ČELIK, prerada metala i trgovina, d.o.o.</item>
      <item>BRAVARSKO PODUZEĆE ČELIK, prerada metala i trgovina, d.o.o.</item>
      <item>Ana Milković,odvjetnica</item>
      <item>FLAMTRON d.o.o. za proizvodnju i usluge</item>
      <item>PIB extra, društvo s ograničenom odgovornošću za trgovinu i usluge</item>
      <item>Marko Hreljac,odvjetnik</item>
      <item>Kralj Metala Kovnica d.o.o. za usluge</item>
      <item>Antonio Volarević</item>
      <item>ELEKTRO STROJARSKA INSTALACIJA d.o.o. putnička agencija i poslovanje nekretninama</item>
      <item>ODVJETNIČKO DRUŠTVO PETRIĆ i dr. društvo s ograničenom odgovornošću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49,42000 Varaždin</item>
      <item>Tomislav Đuričin, OIB 01733609458, Dravska Poljana 1,42000 Varaždin</item>
      <item>Financijska agencija Zagreb, Ulica grada Vukovara 70,10000 Zagreb</item>
      <item>SCHIEDEL PROIZVODNJA DIMNJAKA d.o.o. za proizvodnju i montažu dimnjaka, OIB 81374141164, Golubovec 26,49252 Novi Golubovec</item>
      <item>METEOR GRUPA društvo s ograničenom odgovornošću za trgovinu, proizvodnju i graditeljstvo "u stečaju", OIB 09637080512, Optujska 12,42000 Varaždin</item>
      <item>Odvjetničko društvo LJUBENKO &amp; PARTNERI društvo s ograničenom odgovornošću za odvjetničke usluge, OIB 44071613559, Branimirova 29,Zagreb</item>
      <item>GAMONT d.o.o. za graditeljstvo, montažu, trgovinu i inženjering - u stečaju, OIB 08983285387, Primorska 8,10000 Zagreb</item>
      <item>Erste &amp; Steiermärkische S-Leasing društvo s ograničenom odgovornošću za leasing vozila i strojeva, OIB 46550671661, Zelinska 3,10000 Zagreb</item>
      <item>USKOKOVIĆ &amp; PARTNERI d.o.o., Vatroslava Lisinskog 6,42000 Varaždin</item>
      <item>BASIC d.o.o. za trgovinu i usluge, OIB 52072753291, Bjelovarska Ulica 1,21000 Split</item>
      <item>Hrvatski Telekom d.d., OIB 81793146560, Roberta Frangeša Mihanovića 9,10000 Zagreb</item>
      <item>METAL PRODUCT d.o.o. za proizvodnju elektro opreme, OIB 92712381028, Đačka 70,10000 Zagreb</item>
      <item>Goran Katić, Ilica 191A,10000 Zagreb</item>
      <item>Maja Garić, Banjički venac 30/19,11124 Beograd</item>
      <item>GLAZ ING društvo s ograničenom odgovornošću za projektiranje, građenje i nadzor, OIB 32654749560, Miramarska cesta 105,10000 Zagreb</item>
      <item>AQUA TECH. društvo s ograničenom odgovornošću za trgovinu i usluge, OIB 35886407191, Rimske centurijacije 22,52100 Pula</item>
      <item>PIPELIFE-HRVATSKA Cijevni sustavi d.o.o., OIB 12257815953, Prosinačka 7,10431 Kerestinec</item>
      <item>Kralj Metala Kovnica d.o.o. za usluge, OIB 14068311832, Ulica dr. Otmar Zwiebelhofer 3,10451 Pisarovina</item>
      <item>POMGRAD INŽENJERING d.o.o. za graditeljstvo, OIB 31765830203, Stinice 26/B,21000 Split</item>
      <item>REUS INŽENJERING d.o.o. za trgovinu i poslovne usluge, OIB 81915436265, Radnička cesta 27,10000 Zagreb</item>
      <item>Darko Belaić, Bulićeva 6,10000 Zagreb</item>
      <item>JUJNOVIĆ LUČIĆ MARKOVIĆ Odvjetničko društvo javno trgovačko društvo, OIB 46736017727, Strojarska cesta 20,10000 Zagreb</item>
      <item>Sberbank d.d., OIB 78427478595, Varšavska 9,10000 Zagreb</item>
      <item>FERROGLAS GLASBAUTECHNIK GMBH, OIB 30010349084, Industriezeile 4,Hörsching</item>
      <item>Zajednički odvjetnički ured Maša Gluhinić i Monja Matić, Bednjanska 8,10000 Zagreb</item>
      <item>Ivan Dodig,odvjetnik, Strossmayerov trg 7,10000 Zagreb</item>
      <item>Ostermann i Partneri, odvjetničko društvo, d.o.o., OIB 07170109408, Gajeva ulica 7,10000 Zagreb</item>
      <item>BRAVARSKO PODUZEĆE ČELIK, prerada metala i trgovina, d.o.o., OIB 51720608781, Zagrebačka ulica 26,10370 Dugo Selo</item>
      <item>BRAVARSKO PODUZEĆE ČELIK, prerada metala i trgovina, d.o.o., OIB 51720608781, Zagrebačka ulica 26,10370 Dugo Selo</item>
      <item>Ana Milković,odvjetnica, Zagrebačka 52,10370 Dugo Selo</item>
      <item>FLAMTRON d.o.o. za proizvodnju i usluge, OIB 57903066772, Ulica kralja Petra Krešimira IV br. 1,44320 Kutina</item>
      <item>PIB extra, društvo s ograničenom odgovornošću za trgovinu i usluge, OIB 28439393498, Matije Gupca 20,40000 Štefanec</item>
      <item>Marko Hreljac,odvjetnik, OIB 92362687750, Ankice Opolski 2,42000 Varaždin</item>
      <item>Kralj Metala Kovnica d.o.o. za usluge, OIB 14068311832, Ulica dr. Otmar Zwiebelhofer 3,10451 Pisarovina</item>
      <item>Antonio Volarević, OIB 68644285652, Palmotićeva 4,10000 Zagreb</item>
      <item>ELEKTRO STROJARSKA INSTALACIJA d.o.o. putnička agencija i poslovanje nekretninama, OIB 09277499242, Vladimira Nazora 14,42000 Varaždin</item>
      <item>ODVJETNIČKO DRUŠTVO PETRIĆ i dr. društvo s ograničenom odgovornošću, OIB 86453829502, Kolodvorska 13,42000 Varaždin</item>
    </izvorni_sadrzaj>
    <derivirana_varijabla naziv="DomainObject.Predmet.SudioniciListAdressOIB_1">
      <item>ZAGORJE-TEHNOBETON dioničko društvo za izvođenje svih vrsta građevinskih radova, OIB 68289504926, Pavleka Miškine 49,42000 Varaždin</item>
      <item>Tomislav Đuričin, OIB 01733609458, Dravska Poljana 1,42000 Varaždin</item>
      <item>Financijska agencija Zagreb, Ulica grada Vukovara 70,10000 Zagreb</item>
      <item>SCHIEDEL PROIZVODNJA DIMNJAKA d.o.o. za proizvodnju i montažu dimnjaka, OIB 81374141164, Golubovec 26,49252 Novi Golubovec</item>
      <item>METEOR GRUPA društvo s ograničenom odgovornošću za trgovinu, proizvodnju i graditeljstvo "u stečaju", OIB 09637080512, Optujska 12,42000 Varaždin</item>
      <item>Odvjetničko društvo LJUBENKO &amp; PARTNERI društvo s ograničenom odgovornošću za odvjetničke usluge, OIB 44071613559, Branimirova 29,Zagreb</item>
      <item>GAMONT d.o.o. za graditeljstvo, montažu, trgovinu i inženjering - u stečaju, OIB 08983285387, Primorska 8,10000 Zagreb</item>
      <item>Erste &amp; Steiermärkische S-Leasing društvo s ograničenom odgovornošću za leasing vozila i strojeva, OIB 46550671661, Zelinska 3,10000 Zagreb</item>
      <item>USKOKOVIĆ &amp; PARTNERI d.o.o., Vatroslava Lisinskog 6,42000 Varaždin</item>
      <item>BASIC d.o.o. za trgovinu i usluge, OIB 52072753291, Bjelovarska Ulica 1,21000 Split</item>
      <item>Hrvatski Telekom d.d., OIB 81793146560, Roberta Frangeša Mihanovića 9,10000 Zagreb</item>
      <item>METAL PRODUCT d.o.o. za proizvodnju elektro opreme, OIB 92712381028, Đačka 70,10000 Zagreb</item>
      <item>Goran Katić, Ilica 191A,10000 Zagreb</item>
      <item>Maja Garić, Banjički venac 30/19,11124 Beograd</item>
      <item>GLAZ ING društvo s ograničenom odgovornošću za projektiranje, građenje i nadzor, OIB 32654749560, Miramarska cesta 105,10000 Zagreb</item>
      <item>AQUA TECH. društvo s ograničenom odgovornošću za trgovinu i usluge, OIB 35886407191, Rimske centurijacije 22,52100 Pula</item>
      <item>PIPELIFE-HRVATSKA Cijevni sustavi d.o.o., OIB 12257815953, Prosinačka 7,10431 Kerestinec</item>
      <item>Kralj Metala Kovnica d.o.o. za usluge, OIB 14068311832, Ulica dr. Otmar Zwiebelhofer 3,10451 Pisarovina</item>
      <item>POMGRAD INŽENJERING d.o.o. za graditeljstvo, OIB 31765830203, Stinice 26/B,21000 Split</item>
      <item>REUS INŽENJERING d.o.o. za trgovinu i poslovne usluge, OIB 81915436265, Radnička cesta 27,10000 Zagreb</item>
      <item>Darko Belaić, Bulićeva 6,10000 Zagreb</item>
      <item>JUJNOVIĆ LUČIĆ MARKOVIĆ Odvjetničko društvo javno trgovačko društvo, OIB 46736017727, Strojarska cesta 20,10000 Zagreb</item>
      <item>Sberbank d.d., OIB 78427478595, Varšavska 9,10000 Zagreb</item>
      <item>FERROGLAS GLASBAUTECHNIK GMBH, OIB 30010349084, Industriezeile 4,Hörsching</item>
      <item>Zajednički odvjetnički ured Maša Gluhinić i Monja Matić, Bednjanska 8,10000 Zagreb</item>
      <item>Ivan Dodig,odvjetnik, Strossmayerov trg 7,10000 Zagreb</item>
      <item>Ostermann i Partneri, odvjetničko društvo, d.o.o., OIB 07170109408, Gajeva ulica 7,10000 Zagreb</item>
      <item>BRAVARSKO PODUZEĆE ČELIK, prerada metala i trgovina, d.o.o., OIB 51720608781, Zagrebačka ulica 26,10370 Dugo Selo</item>
      <item>BRAVARSKO PODUZEĆE ČELIK, prerada metala i trgovina, d.o.o., OIB 51720608781, Zagrebačka ulica 26,10370 Dugo Selo</item>
      <item>Ana Milković,odvjetnica, Zagrebačka 52,10370 Dugo Selo</item>
      <item>FLAMTRON d.o.o. za proizvodnju i usluge, OIB 57903066772, Ulica kralja Petra Krešimira IV br. 1,44320 Kutina</item>
      <item>PIB extra, društvo s ograničenom odgovornošću za trgovinu i usluge, OIB 28439393498, Matije Gupca 20,40000 Štefanec</item>
      <item>Marko Hreljac,odvjetnik, OIB 92362687750, Ankice Opolski 2,42000 Varaždin</item>
      <item>Kralj Metala Kovnica d.o.o. za usluge, OIB 14068311832, Ulica dr. Otmar Zwiebelhofer 3,10451 Pisarovina</item>
      <item>Antonio Volarević, OIB 68644285652, Palmotićeva 4,10000 Zagreb</item>
      <item>ELEKTRO STROJARSKA INSTALACIJA d.o.o. putnička agencija i poslovanje nekretninama, OIB 09277499242, Vladimira Nazora 14,42000 Varaždin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F9BE6-9A06-447F-AEF1-6382F7E04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2129</properties:Characters>
  <properties:Lines>72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2018-02-13T08:18:00Z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Stpn-41/2015-82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