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93e49" w14:paraId="d493e49" w:rsidRDefault="004A3547" w:rsidP="00910611" w:rsidR="004A354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A3547" w:rsidP="00910611" w:rsidR="004A3547">
      <w:r>
        <w:rPr>
          <w:rFonts w:eastAsia="MS Mincho"/>
        </w:rPr>
        <w:t>REPUBLIKA HRVATSKA</w:t>
      </w:r>
    </w:p>
    <w:p w:rsidRDefault="004A3547" w:rsidP="00910611" w:rsidR="004A3547">
      <w:r>
        <w:rPr>
          <w:rFonts w:eastAsia="MS Mincho"/>
        </w:rPr>
        <w:t>TRGOVAČKI SUD U RIJECI</w:t>
      </w:r>
    </w:p>
    <w:p w:rsidRDefault="004A3547" w:rsidR="004A3547" w:rsidRPr="00910611">
      <w:pPr>
        <w:rPr>
          <w:rFonts w:eastAsia="MS Mincho"/>
        </w:rPr>
      </w:pPr>
      <w:r>
        <w:rPr>
          <w:rFonts w:eastAsia="MS Mincho"/>
        </w:rPr>
        <w:t xml:space="preserve">      Rijeka, Zadarska 1 i 3</w:t>
      </w:r>
    </w:p>
    <w:p w:rsidRDefault="004A3547" w:rsidP="00910611" w:rsidR="004A3547"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D04F3">
        <w:t>14. prosinca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197A74"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B3109D" w:rsidRPr="00B3109D">
        <w:t>VLADIMIR</w:t>
      </w:r>
      <w:r w:rsidR="00B3109D">
        <w:t>U</w:t>
      </w:r>
      <w:r w:rsidR="00B3109D" w:rsidRPr="00B3109D">
        <w:t xml:space="preserve"> MAGDALENIĆ iz Bartolovca, Dravska ulica 25b, OIB 55574839587</w:t>
      </w:r>
      <w:r w:rsidR="00B3109D">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B3109D" w:rsidRPr="00B3109D">
        <w:t>zemljišnoknjižni odjel u Novom Vinodolskom, u naravi objekt "Filip", 34. etaža: 3074/134420, 1. posebni dio zgrade sagrađene na k.č.br. 16521/14, prizemlje, lokal br.5/1 u nacrtu označen tamnoplavom bojom, koji se sastoji od poslovnog prostora, spremišta, wc-a, neto površine 30,74 m2 i 35. etaža: 3364/134420, 1. posebni dio zgrade sagrađene na k.č.br. 16521/14, prizemlje, lokal br.5/2 u nacrtu označen tamnoplavom bojom, koji se sastoji od poslovnog prostora, spremišta, wc-a, neto površine 33,64 m2</w:t>
      </w:r>
      <w:r w:rsidR="00C01532">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B3109D" w:rsidRPr="00B3109D">
        <w:t>VLADIMIR MAGDALENIĆ iz Bartolovca, Dravska ulica 25b, OIB 55574839587</w:t>
      </w:r>
      <w:r w:rsidR="00FD04F3" w:rsidRPr="00FD04F3">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B3109D">
        <w:rPr>
          <w:b/>
        </w:rPr>
        <w:t>201.250</w:t>
      </w:r>
      <w:r w:rsidR="007F422B">
        <w:rPr>
          <w:b/>
        </w:rPr>
        <w:t>,00</w:t>
      </w:r>
      <w:r w:rsidRPr="00990987">
        <w:rPr>
          <w:b/>
        </w:rPr>
        <w:t xml:space="preserve"> kn</w:t>
      </w:r>
      <w:r w:rsidRPr="001468EB">
        <w:t xml:space="preserve"> (slovima:</w:t>
      </w:r>
      <w:r w:rsidR="00F03521">
        <w:t xml:space="preserve"> </w:t>
      </w:r>
      <w:r w:rsidR="00B3109D">
        <w:t>dvjestojednatisućadvjestopedesetkuna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B3109D" w:rsidRPr="00B3109D">
        <w:t>VLADIMIR</w:t>
      </w:r>
      <w:r w:rsidR="00B3109D">
        <w:t>A</w:t>
      </w:r>
      <w:r w:rsidR="00B3109D" w:rsidRPr="00B3109D">
        <w:t xml:space="preserve"> MAGDALENIĆ iz Bartolovca, Dravska ulica 25b, OIB 55574839587</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B3109D" w:rsidRPr="00B3109D">
        <w:t>zemljišnoknjižni odjel u Novom Vinodolskom, u naravi objekt "Filip", 34. etaža: 3074/134420, 1. posebni dio zgrade sagrađene na k.č.br. 16521/14, prizemlje, lokal br.5/1 u nacrtu označen tamnoplavom bojom, koji se sastoji od poslovnog prostora, spremišta, wc-a, neto površine 30,74 m2 i 35. etaža: 3364/134420, 1. posebni dio zgrade sagrađene na k.č.br. 16521/14, prizemlje, lokal br.5/2 u nacrtu označen tamnoplavom bojom, koji se sastoji od poslovnog prostora, spremišta, wc-a, neto površine 33,64 m2</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5676</w:t>
      </w:r>
      <w:r w:rsidR="00057F59">
        <w:t xml:space="preserve">, podulošku </w:t>
      </w:r>
      <w:r w:rsidR="00B3109D">
        <w:t xml:space="preserve">34., </w:t>
      </w:r>
      <w:r w:rsidR="00057F59">
        <w:t>k.o. Novi:</w:t>
      </w:r>
    </w:p>
    <w:p w:rsidRDefault="00234753" w:rsidP="00234753" w:rsidR="00057F59">
      <w:pPr>
        <w:pStyle w:val="Odlomakpopisa"/>
        <w:ind w:left="0"/>
        <w:jc w:val="both"/>
      </w:pPr>
      <w:r>
        <w:lastRenderedPageBreak/>
        <w:t>-</w:t>
      </w:r>
      <w:r w:rsidR="00B3109D">
        <w:t xml:space="preserve"> </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0C48AE">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w:t>
      </w:r>
      <w:r>
        <w:lastRenderedPageBreak/>
        <w:t>eventualnih daljnjih troškova, za korist REPUBLIKE HRVATSKE, MINISTARSTVA FINANCIJA – POREZNE UPRAVE, PODRUČNI URED RIJEKA, zaprimljeno 05. studenoga 2010. pod brojem Z-1351/10;</w:t>
      </w:r>
    </w:p>
    <w:p w:rsidRDefault="00820324" w:rsidP="007B3096" w:rsidR="00F375E9">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B3109D" w:rsidP="00F375E9" w:rsidR="00B3109D">
      <w:pPr>
        <w:pStyle w:val="Odlomakpopisa"/>
        <w:ind w:left="0"/>
        <w:jc w:val="both"/>
      </w:pPr>
    </w:p>
    <w:p w:rsidRDefault="00B3109D" w:rsidP="00BB2DBB" w:rsidR="00F375E9">
      <w:pPr>
        <w:pStyle w:val="Odlomakpopisa"/>
        <w:ind w:left="0"/>
        <w:jc w:val="both"/>
      </w:pPr>
      <w:r w:rsidRPr="00B3109D">
        <w:t xml:space="preserve"> </w:t>
      </w:r>
      <w:r w:rsidRPr="00B3109D">
        <w:tab/>
        <w:t>Određuje se brisanje zemljišnoknjižnog upisa koji prestaje prodajom nekretnine u zk.ul. 5676, podulošku 3</w:t>
      </w:r>
      <w:r>
        <w:t>5</w:t>
      </w:r>
      <w:r w:rsidRPr="00B3109D">
        <w:t>., k.o. Novi:</w:t>
      </w:r>
    </w:p>
    <w:p w:rsidRDefault="00B3109D" w:rsidP="00234753" w:rsidR="00B3109D">
      <w:pPr>
        <w:pStyle w:val="Odlomakpopisa"/>
        <w:ind w:left="0"/>
        <w:jc w:val="both"/>
      </w:pPr>
      <w:r>
        <w:t xml:space="preserve">- zabilježbe otvaranja stečajnog postupka nad dužnikom zaprimljena 18. ožujka 2011. godine, pod brojem Z-274/11; </w:t>
      </w:r>
    </w:p>
    <w:p w:rsidRDefault="00B3109D" w:rsidP="00234753" w:rsidR="00B3109D">
      <w:pPr>
        <w:pStyle w:val="Odlomakpopisa"/>
        <w:ind w:left="0"/>
        <w:jc w:val="both"/>
      </w:pPr>
      <w:r>
        <w:t>- zabilježbe stečajnog upravitelja nad dužnikom zaprimljeno 18. rujna 2014. godine, pod brojem Z-945/14;</w:t>
      </w:r>
    </w:p>
    <w:p w:rsidRDefault="00B3109D" w:rsidP="00531FA5" w:rsidR="00B3109D">
      <w:pPr>
        <w:pStyle w:val="Odlomakpopisa"/>
        <w:ind w:left="0"/>
        <w:jc w:val="both"/>
      </w:pPr>
      <w:r>
        <w:t>- zabilježbe rješenja o prodaji nekretnina stečajnog dužnika zaprimljeno 25. svibnja 2015. godine pod brojem Z-532/15;</w:t>
      </w:r>
    </w:p>
    <w:p w:rsidRDefault="00B3109D" w:rsidP="00531FA5" w:rsidR="00B3109D">
      <w:pPr>
        <w:pStyle w:val="Odlomakpopisa"/>
        <w:ind w:left="0"/>
        <w:jc w:val="both"/>
      </w:pPr>
      <w:r>
        <w:t xml:space="preserve">- uknjiženog prava zaloga u iznosu od 4.555.165,40 EUR (četirimilijunapetstopedesetpet 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B3109D" w:rsidP="007B3096" w:rsidR="00B3109D">
      <w:pPr>
        <w:pStyle w:val="Odlomakpopisa"/>
        <w:ind w:left="0"/>
        <w:jc w:val="both"/>
      </w:pPr>
      <w:r>
        <w:t xml:space="preserve">- uknjiženog prava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B3109D" w:rsidP="00B3109D" w:rsidR="00B3109D">
      <w:pPr>
        <w:pStyle w:val="Odlomakpopisa"/>
        <w:ind w:left="0"/>
        <w:jc w:val="both"/>
      </w:pPr>
      <w:r>
        <w:t>-</w:t>
      </w:r>
      <w:r w:rsidRPr="00820324">
        <w:t xml:space="preserve"> </w:t>
      </w:r>
      <w:r>
        <w:t xml:space="preserve">uknjiženog prava zaloga na temelju rješenja Općinskog suda u Rijeci posl.br. Ovr-694/2010 od 28. siječnja 2011. godine,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w:t>
      </w:r>
      <w:r>
        <w:lastRenderedPageBreak/>
        <w:t>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3109D" w:rsidP="00B3109D" w:rsidR="00B3109D">
      <w:pPr>
        <w:pStyle w:val="Odlomakpopisa"/>
        <w:ind w:left="0"/>
        <w:jc w:val="both"/>
      </w:pPr>
      <w:r>
        <w:t>- na nekretninama stečajnog dužnika kao pravnog sljednika Hitkomerca d.o.o. Crikvenica označenim u izreci zaključka, 35. etaža 3364/134420 je u zemljišnim knjigama Općinskog suda u Rijeci, zemljišnoknjižnom odjelu u Novom Vinodolskom na temelju rješenja Županijskog suda u Rijeci br. GŽ-2601/2011 od 06. veljače 2012. i rješenja br. Ovr-460/2010 od 27. rujna 2010. zaprimljenog pod Z-843/10, uknjiženo je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B3109D" w:rsidP="00B3109D" w:rsidR="00B3109D">
      <w:pPr>
        <w:pStyle w:val="Odlomakpopisa"/>
        <w:jc w:val="both"/>
      </w:pPr>
      <w:r>
        <w:tab/>
        <w:t xml:space="preserve"> - na iznos od 12.108,98 kn od 16.01.2006.g. do isplate, </w:t>
      </w:r>
    </w:p>
    <w:p w:rsidRDefault="00B3109D" w:rsidP="00B3109D" w:rsidR="00B3109D">
      <w:pPr>
        <w:pStyle w:val="Odlomakpopisa"/>
        <w:jc w:val="both"/>
      </w:pPr>
      <w:r>
        <w:tab/>
        <w:t xml:space="preserve">- na iznos od 43.431,81 kn od 16.01.2006.g. do isplate, </w:t>
      </w:r>
    </w:p>
    <w:p w:rsidRDefault="00B3109D" w:rsidP="00B3109D" w:rsidR="00B3109D">
      <w:pPr>
        <w:pStyle w:val="Odlomakpopisa"/>
        <w:jc w:val="both"/>
      </w:pPr>
      <w:r>
        <w:tab/>
        <w:t xml:space="preserve">- na iznos od 12.913.70 kn od 16.01.2006.g. do isplate, </w:t>
      </w:r>
    </w:p>
    <w:p w:rsidRDefault="00B3109D" w:rsidP="00B3109D" w:rsidR="00B3109D">
      <w:pPr>
        <w:pStyle w:val="Odlomakpopisa"/>
        <w:jc w:val="both"/>
      </w:pPr>
      <w:r>
        <w:tab/>
        <w:t xml:space="preserve">- na iznos od 9.925,92 kn od 16.01.2006.g. do isplate, </w:t>
      </w:r>
    </w:p>
    <w:p w:rsidRDefault="00B3109D" w:rsidP="00B3109D" w:rsidR="00B3109D">
      <w:pPr>
        <w:pStyle w:val="Odlomakpopisa"/>
        <w:jc w:val="both"/>
      </w:pPr>
      <w:r>
        <w:tab/>
        <w:t xml:space="preserve">- na iznos od 13.662,23 kn od 17.01.2006.g. do isplate, </w:t>
      </w:r>
    </w:p>
    <w:p w:rsidRDefault="00B3109D" w:rsidP="00B3109D" w:rsidR="00B3109D">
      <w:pPr>
        <w:pStyle w:val="Odlomakpopisa"/>
        <w:jc w:val="both"/>
      </w:pPr>
      <w:r>
        <w:tab/>
        <w:t xml:space="preserve">- na iznos od 1.778,15 kn od 17.01.2006.g. do isplate, </w:t>
      </w:r>
    </w:p>
    <w:p w:rsidRDefault="00B3109D" w:rsidP="00B3109D" w:rsidR="00B3109D">
      <w:pPr>
        <w:pStyle w:val="Odlomakpopisa"/>
        <w:jc w:val="both"/>
      </w:pPr>
      <w:r>
        <w:tab/>
        <w:t xml:space="preserve">- na iznos od 11.429,84 kn od 17.01.2006.g. do isplate, </w:t>
      </w:r>
    </w:p>
    <w:p w:rsidRDefault="00B3109D" w:rsidP="00B3109D" w:rsidR="00B3109D">
      <w:pPr>
        <w:pStyle w:val="Odlomakpopisa"/>
        <w:jc w:val="both"/>
      </w:pPr>
      <w:r>
        <w:tab/>
        <w:t xml:space="preserve">- na iznos od 93.777,60 kn od 26.04.2006.g. do isplate, </w:t>
      </w:r>
    </w:p>
    <w:p w:rsidRDefault="00B3109D" w:rsidP="00B3109D" w:rsidR="00B3109D">
      <w:pPr>
        <w:pStyle w:val="Odlomakpopisa"/>
        <w:jc w:val="both"/>
      </w:pPr>
      <w:r>
        <w:tab/>
        <w:t xml:space="preserve">- na iznos od 23.002,39 kn od 05.08.2007.g. do isplate, </w:t>
      </w:r>
    </w:p>
    <w:p w:rsidRDefault="00B3109D" w:rsidP="00B3109D" w:rsidR="00B3109D">
      <w:pPr>
        <w:pStyle w:val="Odlomakpopisa"/>
        <w:jc w:val="both"/>
      </w:pPr>
      <w:r>
        <w:tab/>
        <w:t xml:space="preserve">i troškova postupka: </w:t>
      </w:r>
    </w:p>
    <w:p w:rsidRDefault="00B3109D" w:rsidP="00B3109D" w:rsidR="00B3109D">
      <w:pPr>
        <w:pStyle w:val="Odlomakpopisa"/>
        <w:jc w:val="both"/>
      </w:pPr>
      <w:r>
        <w:tab/>
        <w:t xml:space="preserve">- na iznos od 6.258,97 kn od 04.06.2008.g. do isplate, </w:t>
      </w:r>
    </w:p>
    <w:p w:rsidRDefault="00B3109D" w:rsidP="00B3109D" w:rsidR="00B3109D">
      <w:pPr>
        <w:pStyle w:val="Odlomakpopisa"/>
        <w:jc w:val="both"/>
      </w:pPr>
      <w:r>
        <w:tab/>
        <w:t xml:space="preserve">- na iznos od 10.195,00 kn od 27.02.2009.g. do isplate, </w:t>
      </w:r>
    </w:p>
    <w:p w:rsidRDefault="00B3109D" w:rsidP="00B3109D" w:rsidR="00B3109D">
      <w:pPr>
        <w:pStyle w:val="Odlomakpopisa"/>
        <w:ind w:left="0"/>
        <w:jc w:val="both"/>
      </w:pPr>
      <w:r>
        <w:t>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B3109D" w:rsidP="00B3109D" w:rsidR="00B3109D">
      <w:pPr>
        <w:pStyle w:val="Odlomakpopisa"/>
        <w:ind w:left="0"/>
        <w:jc w:val="both"/>
      </w:pPr>
      <w:r>
        <w:t xml:space="preserve">-na nekretninama stečajnog dužnika kao pravnog sljednika Hitkomerca d.o.o. Crikvenica označenim u izreci zaključka, 35. etaža 3364/134420 je u zemljišnim knjigama Općinskog suda u Rijeci, zemljišnoknjižnom odjelu u Novom Vinodolskom zabilježeno je da uknjižba založnog prava upisanog pod Z-217/12 od 22. veljače 2012. zadržava red prvenstva kojim </w:t>
      </w:r>
      <w:r>
        <w:lastRenderedPageBreak/>
        <w:t>je doneseno rješenje o uknjižbi založnog prava Ovr-460/10 od 27. rujna 2010. pod brojem Z-843/10;</w:t>
      </w:r>
    </w:p>
    <w:p w:rsidRDefault="00B3109D" w:rsidP="007B3096" w:rsidR="00B3109D">
      <w:pPr>
        <w:pStyle w:val="Odlomakpopisa"/>
        <w:ind w:left="0"/>
        <w:jc w:val="both"/>
      </w:pPr>
      <w:r>
        <w:t>- zabilježbe ovršivosti tražbine radi čijeg je osiguranja uknjižba dopuštena (čl.259. st.2 OZ);</w:t>
      </w:r>
    </w:p>
    <w:p w:rsidRDefault="00B3109D" w:rsidP="00BB2DBB" w:rsidR="00B3109D">
      <w:pPr>
        <w:pStyle w:val="Odlomakpopisa"/>
        <w:ind w:left="0"/>
        <w:jc w:val="both"/>
      </w:pPr>
      <w:r>
        <w:t>- zabilježbe da uknjižba založnog prava i zabilježba ovršivosti tražbine imaju učinak da se ovrha na tim nekretninama smije provesti i prema trećoj osobi koja je tu nekretninu kasnije stekla (čl.260. st.1. OZ);</w:t>
      </w:r>
    </w:p>
    <w:p w:rsidRDefault="00B3109D" w:rsidP="00BB2DBB" w:rsidR="00B3109D">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FD04F3">
        <w:t>6</w:t>
      </w:r>
      <w:r w:rsidR="00E66745">
        <w:t xml:space="preserve">, podulošku </w:t>
      </w:r>
      <w:r w:rsidR="006C337F">
        <w:t>34. i 35.</w:t>
      </w:r>
      <w:r w:rsidR="00FD04F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B3109D" w:rsidRPr="00B3109D">
        <w:t>zemljišnoknjižni odjel u Novom Vinodolskom, u naravi objekt "Filip", 34. etaža: 3074/134420, 1. posebni dio zgrade sagrađene na k.č.br. 16521/14, prizemlje, lokal br.5/1 u nacrtu označen tamnoplavom bojom, koji se sastoji od poslovnog prostora, spremišta, wc-a, neto površine 30,74 m2 i 35. etaža: 3364/134420, 1. posebni dio zgrade sagrađene na k.č.br. 16521/14, prizemlje, lokal br.5/2 u nacrtu označen tamnoplavom bojom, koji se sastoji od poslovnog prostora, spremišta, wc-a, neto površine 33,64 m2</w:t>
      </w:r>
      <w:r w:rsidR="00FD04F3" w:rsidRPr="00FD04F3">
        <w:t xml:space="preserve">, </w:t>
      </w:r>
      <w:r w:rsidRPr="00517C82">
        <w:t xml:space="preserve">na prijedlog stečajnog upravitelja temeljem čl.164. Stečajnog zakona (NN 44/96, 29/99, 129/00, 123/03, 197/03, 187/04, </w:t>
      </w:r>
      <w:r w:rsidRPr="00517C82">
        <w:lastRenderedPageBreak/>
        <w:t>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641412">
        <w:t>22. listopada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FD04F3">
        <w:t>22. 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FD04F3">
        <w:t>23. 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E66745">
        <w:t xml:space="preserve"> tjednom tisku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641412">
        <w:t>14. prosinca</w:t>
      </w:r>
      <w:r w:rsidR="001468EB" w:rsidRPr="00517C82">
        <w:t xml:space="preserve"> 201</w:t>
      </w:r>
      <w:r>
        <w:t>5</w:t>
      </w:r>
      <w:r w:rsidR="007436ED">
        <w:t>. godine</w:t>
      </w:r>
      <w:r w:rsidR="001468EB" w:rsidRPr="00517C82">
        <w:t>, ponuditelj</w:t>
      </w:r>
      <w:r w:rsidR="00197A74">
        <w:t xml:space="preserve"> </w:t>
      </w:r>
      <w:r w:rsidR="00B3109D" w:rsidRPr="00B3109D">
        <w:t xml:space="preserve">VLADIMIR MAGDALENIĆ iz Bartolovca, Dravska ulica 25b, </w:t>
      </w:r>
      <w:r w:rsidR="00B3109D">
        <w:t xml:space="preserve">dao je </w:t>
      </w:r>
      <w:r w:rsidR="00197A74">
        <w:t xml:space="preserv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6C337F">
        <w:t>175</w:t>
      </w:r>
      <w:r w:rsidR="00197A74">
        <w:t>.000</w:t>
      </w:r>
      <w:r w:rsidR="001468EB" w:rsidRPr="00517C82">
        <w:t>,00 kn.</w:t>
      </w:r>
      <w:r w:rsidR="00056AFE" w:rsidRPr="00056AFE">
        <w:t xml:space="preserve"> Obzirom da predmetna nekretnina prije kupnje nije bila nastanjena, kupac na predmetnu nekretninu plaća PDV u visini od 25%, odnosno </w:t>
      </w:r>
      <w:r w:rsidR="00056AFE">
        <w:t>43.750</w:t>
      </w:r>
      <w:r w:rsidR="00056AFE" w:rsidRPr="00056AFE">
        <w:t xml:space="preserve">,00 kn, što sveukupno iznosi </w:t>
      </w:r>
      <w:r w:rsidR="00056AFE">
        <w:t>218.750</w:t>
      </w:r>
      <w:r w:rsidR="00056AFE" w:rsidRPr="00056AFE">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FD04F3">
        <w:rPr>
          <w:b/>
        </w:rPr>
        <w:t>14. prosinca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0"/>
          <w:szCs w:val="20"/>
        </w:rPr>
      </w:pPr>
      <w:r>
        <w:rPr>
          <w:sz w:val="20"/>
          <w:szCs w:val="20"/>
        </w:rPr>
        <w:t xml:space="preserve">- </w:t>
      </w:r>
      <w:r w:rsidR="00FD04F3">
        <w:rPr>
          <w:sz w:val="20"/>
          <w:szCs w:val="20"/>
        </w:rPr>
        <w:t>kupc</w:t>
      </w:r>
      <w:r w:rsidR="00641412">
        <w:rPr>
          <w:sz w:val="20"/>
          <w:szCs w:val="20"/>
        </w:rPr>
        <w:t>u</w:t>
      </w:r>
      <w:r w:rsidR="00056AFE" w:rsidRPr="00056AFE">
        <w:t xml:space="preserve"> </w:t>
      </w:r>
      <w:r w:rsidR="00056AFE" w:rsidRPr="00056AFE">
        <w:rPr>
          <w:sz w:val="20"/>
          <w:szCs w:val="20"/>
        </w:rPr>
        <w:t>VLADIMIR MAGDALENIĆ iz Bartolovca, Dravska ulica 25b</w:t>
      </w:r>
      <w:r w:rsidR="00056AFE">
        <w:rPr>
          <w:sz w:val="20"/>
          <w:szCs w:val="20"/>
        </w:rPr>
        <w:t xml:space="preserve"> </w:t>
      </w:r>
      <w:r w:rsidR="00641412">
        <w:rPr>
          <w:sz w:val="20"/>
          <w:szCs w:val="20"/>
        </w:rPr>
        <w:t xml:space="preserve">  </w:t>
      </w:r>
      <w:r w:rsidR="00056AFE">
        <w:rPr>
          <w:sz w:val="20"/>
          <w:szCs w:val="20"/>
        </w:rPr>
        <w:t xml:space="preserve"> </w:t>
      </w:r>
    </w:p>
    <w:p w:rsidRDefault="00641412" w:rsidP="001468EB" w:rsidR="0064141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056AFE">
        <w:rPr>
          <w:sz w:val="20"/>
          <w:szCs w:val="20"/>
        </w:rPr>
        <w:t>14.12</w:t>
      </w:r>
      <w:r w:rsidR="00D715B9">
        <w:rPr>
          <w:sz w:val="20"/>
          <w:szCs w:val="20"/>
        </w:rPr>
        <w:t>.</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3547">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B3109D">
      <w:t>632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5A36"/>
    <w:rsid w:val="0028107A"/>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A3547"/>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E4863"/>
    <w:rsid w:val="00AF79E9"/>
    <w:rsid w:val="00B01AF5"/>
    <w:rsid w:val="00B159A4"/>
    <w:rsid w:val="00B22812"/>
    <w:rsid w:val="00B22CB8"/>
    <w:rsid w:val="00B3109D"/>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4A3547"/>
    <w:rPr>
      <w:color w:val="808080"/>
      <w:bdr w:space="0" w:sz="0" w:color="auto" w:val="none"/>
      <w:shd w:fill="auto" w:color="auto" w:val="clear"/>
    </w:rPr>
  </w:style>
  <w:style w:customStyle="true" w:styleId="eSPISCCParagraphDefaultFont" w:type="character">
    <w:name w:val="eSPIS_CC_Paragraph Default Font"/>
    <w:basedOn w:val="Zadanifontodlomka"/>
    <w:rsid w:val="004A354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A354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A354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A354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4A3547"/>
    <w:rPr>
      <w:color w:val="808080"/>
      <w:bdr w:color="auto" w:space="0" w:sz="0" w:val="none"/>
      <w:shd w:color="auto" w:fill="auto" w:val="clear"/>
    </w:rPr>
  </w:style>
  <w:style w:customStyle="1" w:styleId="eSPISCCParagraphDefaultFont" w:type="character">
    <w:name w:val="eSPIS_CC_Paragraph Default Font"/>
    <w:basedOn w:val="Zadanifontodlomka"/>
    <w:rsid w:val="004A354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A354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A354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A354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studenog 2015.</izvorni_sadrzaj>
    <derivirana_varijabla naziv="DomainObject.Predmet.SpisIzvanSuda.DatumIzlazaSpisa_1">12.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Ež-661/215</izvorni_sadrzaj>
    <derivirana_varijabla naziv="DomainObject.Predmet.SpisIzvanSuda.Napomena_1">Ež-661/215</derivirana_varijabla>
  </DomainObject.Predmet.SpisIzvanSuda.Napomena>
  <DomainObject.Predmet.SpisIzvanSuda.RazlogIzlaskaSpisa>
    <izvorni_sadrzaj>žalba ponuditelja i kupca Dušana Ristića</izvorni_sadrzaj>
    <derivirana_varijabla naziv="DomainObject.Predmet.SpisIzvanSuda.RazlogIzlaskaSpisa_1">žalba ponuditelja i kupca Dušana Ristića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Magdalenić; PRIMORSKO-GORANSKA ŽUPANIJA GRAD NOVI VINODOLSKI</izvorni_sadrzaj>
    <derivirana_varijabla naziv="DomainObject.Predmet.StrankaFormated_1">  Vladimir Magdalenić; PRIMORSKO-GORANSKA ŽUPANIJA GRAD NOVI VINODOLSKI</derivirana_varijabla>
  </DomainObject.Predmet.StrankaFormated>
  <DomainObject.Predmet.StrankaFormatedOIB>
    <izvorni_sadrzaj>  Vladimir Magdalenić, OIB 55574839587; PRIMORSKO-GORANSKA ŽUPANIJA GRAD NOVI VINODOLSKI</izvorni_sadrzaj>
    <derivirana_varijabla naziv="DomainObject.Predmet.StrankaFormatedOIB_1">  Vladimir Magdalenić, OIB 55574839587; PRIMORSKO-GORANSKA ŽUPANIJA GRAD NOVI VINODOLSKI</derivirana_varijabla>
  </DomainObject.Predmet.StrankaFormatedOIB>
  <DomainObject.Predmet.StrankaFormatedWithAdress>
    <izvorni_sadrzaj> Vladimir Magdalenić, Dravska 25b, 42202 Bartolovec; PRIMORSKO-GORANSKA ŽUPANIJA GRAD NOVI VINODOLSKI, P.P. 5, 51250 Novi Vinodolski</izvorni_sadrzaj>
    <derivirana_varijabla naziv="DomainObject.Predmet.StrankaFormatedWithAdress_1"> Vladimir Magdalenić, Dravska 25b, 42202 Bartolovec; PRIMORSKO-GORANSKA ŽUPANIJA GRAD NOVI VINODOLSKI, P.P. 5, 51250 Novi Vinodolski</derivirana_varijabla>
  </DomainObject.Predmet.StrankaFormatedWithAdress>
  <DomainObject.Predmet.StrankaFormatedWithAdressOIB>
    <izvorni_sadrzaj> Vladimir Magdalenić, OIB 55574839587, Dravska 25b, 42202 Bartolovec; PRIMORSKO-GORANSKA ŽUPANIJA GRAD NOVI VINODOLSKI, P.P. 5, 51250 Novi Vinodolski</izvorni_sadrzaj>
    <derivirana_varijabla naziv="DomainObject.Predmet.StrankaFormatedWithAdressOIB_1"> Vladimir Magdalenić, OIB 55574839587, Dravska 25b, 42202 Bartolovec; PRIMORSKO-GORANSKA ŽUPANIJA GRAD NOVI VINODOLSKI, P.P. 5, 51250 Novi Vinodolski</derivirana_varijabla>
  </DomainObject.Predmet.StrankaFormatedWithAdressOIB>
  <DomainObject.Predmet.StrankaWithAdress>
    <izvorni_sadrzaj>Vladimir Magdalenić Dravska 25b,42202 Bartolovec,PRIMORSKO-GORANSKA ŽUPANIJA GRAD NOVI VINODOLSKI P.P. 5,51250 Novi Vinodolski</izvorni_sadrzaj>
    <derivirana_varijabla naziv="DomainObject.Predmet.StrankaWithAdress_1">Vladimir Magdalenić Dravska 25b,42202 Bartolovec,PRIMORSKO-GORANSKA ŽUPANIJA GRAD NOVI VINODOLSKI P.P. 5,51250 Novi Vinodolski</derivirana_varijabla>
  </DomainObject.Predmet.StrankaWithAdress>
  <DomainObject.Predmet.StrankaWithAdressOIB>
    <izvorni_sadrzaj>Vladimir Magdalenić, OIB 55574839587, Dravska 25b,42202 Bartolovec,PRIMORSKO-GORANSKA ŽUPANIJA GRAD NOVI VINODOLSKI, P.P. 5,51250 Novi Vinodolski</izvorni_sadrzaj>
    <derivirana_varijabla naziv="DomainObject.Predmet.StrankaWithAdressOIB_1">Vladimir Magdalenić, OIB 55574839587, Dravska 25b,42202 Bartolovec,PRIMORSKO-GORANSKA ŽUPANIJA GRAD NOVI VINODOLSKI, P.P. 5,51250 Novi Vinodolski</derivirana_varijabla>
  </DomainObject.Predmet.StrankaWithAdressOIB>
  <DomainObject.Predmet.StrankaNazivFormated>
    <izvorni_sadrzaj>Vladimir Magdalenić,PRIMORSKO-GORANSKA ŽUPANIJA GRAD NOVI VINODOLSKI</izvorni_sadrzaj>
    <derivirana_varijabla naziv="DomainObject.Predmet.StrankaNazivFormated_1">Vladimir Magdalenić,PRIMORSKO-GORANSKA ŽUPANIJA GRAD NOVI VINODOLSKI</derivirana_varijabla>
  </DomainObject.Predmet.StrankaNazivFormated>
  <DomainObject.Predmet.StrankaNazivFormatedOIB>
    <izvorni_sadrzaj>Vladimir Magdalenić, OIB 55574839587,PRIMORSKO-GORANSKA ŽUPANIJA GRAD NOVI VINODOLSKI</izvorni_sadrzaj>
    <derivirana_varijabla naziv="DomainObject.Predmet.StrankaNazivFormatedOIB_1">Vladimir Magdalenić, OIB 55574839587,PRIMORSKO-GORANSKA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Vladimir Magdalenić</item>
      <item>PRIMORSKO-GORANSKA ŽUPANIJA GRAD NOVI VINODOLSKI</item>
    </izvorni_sadrzaj>
    <derivirana_varijabla naziv="DomainObject.Predmet.StrankaListFormated_1">
      <item>Vladimir Magdalenić</item>
      <item>PRIMORSKO-GORANSKA ŽUPANIJA GRAD NOVI VINODOLSKI</item>
    </derivirana_varijabla>
  </DomainObject.Predmet.StrankaListFormated>
  <DomainObject.Predmet.StrankaListFormatedOIB>
    <izvorni_sadrzaj>
      <item>Vladimir Magdalenić, OIB 55574839587</item>
      <item>PRIMORSKO-GORANSKA ŽUPANIJA GRAD NOVI VINODOLSKI</item>
    </izvorni_sadrzaj>
    <derivirana_varijabla naziv="DomainObject.Predmet.StrankaListFormatedOIB_1">
      <item>Vladimir Magdalenić, OIB 55574839587</item>
      <item>PRIMORSKO-GORANSKA ŽUPANIJA GRAD NOVI VINODOLSKI</item>
    </derivirana_varijabla>
  </DomainObject.Predmet.StrankaListFormatedOIB>
  <DomainObject.Predmet.StrankaListFormatedWithAdress>
    <izvorni_sadrzaj>
      <item>Vladimir Magdalenić, Dravska 25b, 42202 Bartolovec</item>
      <item>PRIMORSKO-GORANSKA ŽUPANIJA GRAD NOVI VINODOLSKI, P.P. 5, 51250 Novi Vinodolski</item>
    </izvorni_sadrzaj>
    <derivirana_varijabla naziv="DomainObject.Predmet.StrankaListFormatedWithAdress_1">
      <item>Vladimir Magdalenić, Dravska 25b, 42202 Bartolovec</item>
      <item>PRIMORSKO-GORANSKA ŽUPANIJA GRAD NOVI VINODOLSKI, P.P. 5, 51250 Novi Vinodolski</item>
    </derivirana_varijabla>
  </DomainObject.Predmet.StrankaListFormatedWithAdress>
  <DomainObject.Predmet.StrankaListFormatedWithAdressOIB>
    <izvorni_sadrzaj>
      <item>Vladimir Magdalenić, OIB 55574839587, Dravska 25b, 42202 Bartolovec</item>
      <item>PRIMORSKO-GORANSKA ŽUPANIJA GRAD NOVI VINODOLSKI, P.P. 5, 51250 Novi Vinodolski</item>
    </izvorni_sadrzaj>
    <derivirana_varijabla naziv="DomainObject.Predmet.StrankaListFormatedWithAdressOIB_1">
      <item>Vladimir Magdalenić, OIB 55574839587, Dravska 25b, 42202 Bartolovec</item>
      <item>PRIMORSKO-GORANSKA ŽUPANIJA GRAD NOVI VINODOLSKI, P.P. 5, 51250 Novi Vinodolski</item>
    </derivirana_varijabla>
  </DomainObject.Predmet.StrankaListFormatedWithAdressOIB>
  <DomainObject.Predmet.StrankaListNazivFormated>
    <izvorni_sadrzaj>
      <item>Vladimir Magdalenić</item>
      <item>PRIMORSKO-GORANSKA ŽUPANIJA GRAD NOVI VINODOLSKI</item>
    </izvorni_sadrzaj>
    <derivirana_varijabla naziv="DomainObject.Predmet.StrankaListNazivFormated_1">
      <item>Vladimir Magdalenić</item>
      <item>PRIMORSKO-GORANSKA ŽUPANIJA GRAD NOVI VINODOLSKI</item>
    </derivirana_varijabla>
  </DomainObject.Predmet.StrankaListNazivFormated>
  <DomainObject.Predmet.StrankaListNazivFormatedOIB>
    <izvorni_sadrzaj>
      <item>Vladimir Magdalenić, OIB 55574839587</item>
      <item>PRIMORSKO-GORANSKA ŽUPANIJA GRAD NOVI VINODOLSKI</item>
    </izvorni_sadrzaj>
    <derivirana_varijabla naziv="DomainObject.Predmet.StrankaListNazivFormatedOIB_1">
      <item>Vladimir Magdalenić, OIB 55574839587</item>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Marin Cvitković</item>
      <item>Nada Juras</item>
      <item>Svjetlana Andrić</item>
      <item>Dušan Crljenko</item>
      <item>Slavica Milat</item>
      <item>ANTE MILAT</item>
      <item>ŽDO RIJEKA</item>
      <item>Nikola Juras</item>
      <item>ZAGREBAČKA BANKA d.d.</item>
      <item>Mladen Štefančić</item>
      <item>Marina Telišman Vugrinec</item>
      <item>OGLASNA PLOČA</item>
      <item>Bojan Perhoč</item>
      <item>POREZNA UPRAVA RIJEKA</item>
      <item>Klaudija Žvorc</item>
      <item>VISOKI TRGOVAČKI SUD REPUBLIKE HRVATSKE</item>
      <item>MAKI d.o.o. za trgovinu, popravak i održavanje motornih vozila i usluge</item>
      <item>Sanja Gelić</item>
      <item>IVONA BARBALIĆ</item>
      <item>BEATA LAKATOSNE LASZLO</item>
      <item>Odvj. društvo Hanžeković i partneri</item>
      <item>Dezso Kovacs</item>
      <item>DRAGICA MAVROVIĆ</item>
      <item>JANKO SIMEUNOVIĆ</item>
      <item>Danica Galetić</item>
      <item>Tibor Szalkai</item>
      <item>DIJANA DNEZ</item>
      <item>MITJA TEMENT</item>
      <item>Dragoljub Pranjić</item>
      <item>Boris Tomak</item>
      <item>MAJA BARIČEVIĆ</item>
      <item>Ivica Vodopijak</item>
      <item>Mladen Štefančić</item>
      <item>EVA HORVATH-ŽAJA</item>
      <item>PETRA GJURAŠIĆ</item>
      <item>SONJA JELEN</item>
      <item>DENIS MLADENIĆ</item>
      <item>Dragoljub Vujasin</item>
      <item>Edvard Valić</item>
      <item>Sanja Gelić</item>
      <item>Vedrana Pranjić Hamarić</item>
      <item>GABOR KALMAR</item>
      <item>Anita Cvetko</item>
      <item>IRENA TEMENT</item>
      <item>Dijana Knez</item>
      <item>Ana Turina</item>
      <item>VLADIMIR CIRKVENČIĆ</item>
      <item>Jelena Polić</item>
      <item>BORISLAV TOMIĆ</item>
      <item>Nenad Molc</item>
      <item>Milan Došen</item>
    </izvorni_sadrzaj>
    <derivirana_varijabla naziv="DomainObject.Predmet.OstaliListFormated_1">
      <item>Marin Cvitković</item>
      <item>Nada Juras</item>
      <item>Svjetlana Andrić</item>
      <item>Dušan Crljenko</item>
      <item>Slavica Milat</item>
      <item>ANTE MILAT</item>
      <item>ŽDO RIJEKA</item>
      <item>Nikola Juras</item>
      <item>ZAGREBAČKA BANKA d.d.</item>
      <item>Mladen Štefančić</item>
      <item>Marina Telišman Vugrinec</item>
      <item>OGLASNA PLOČA</item>
      <item>Bojan Perhoč</item>
      <item>POREZNA UPRAVA RIJEKA</item>
      <item>Klaudija Žvorc</item>
      <item>VISOKI TRGOVAČKI SUD REPUBLIKE HRVATSKE</item>
      <item>MAKI d.o.o. za trgovinu, popravak i održavanje motornih vozila i usluge</item>
      <item>Sanja Gelić</item>
      <item>IVONA BARBALIĆ</item>
      <item>BEATA LAKATOSNE LASZLO</item>
      <item>Odvj. društvo Hanžeković i partneri</item>
      <item>Dezso Kovacs</item>
      <item>DRAGICA MAVROVIĆ</item>
      <item>JANKO SIMEUNOVIĆ</item>
      <item>Danica Galetić</item>
      <item>Tibor Szalkai</item>
      <item>DIJANA DNEZ</item>
      <item>MITJA TEMENT</item>
      <item>Dragoljub Pranjić</item>
      <item>Boris Tomak</item>
      <item>MAJA BARIČEVIĆ</item>
      <item>Ivica Vodopijak</item>
      <item>Mladen Štefančić</item>
      <item>EVA HORVATH-ŽAJA</item>
      <item>PETRA GJURAŠIĆ</item>
      <item>SONJA JELEN</item>
      <item>DENIS MLADENIĆ</item>
      <item>Dragoljub Vujasin</item>
      <item>Edvard Valić</item>
      <item>Sanja Gelić</item>
      <item>Vedrana Pranjić Hamarić</item>
      <item>GABOR KALMAR</item>
      <item>Anita Cvetko</item>
      <item>IRENA TEMENT</item>
      <item>Dijana Knez</item>
      <item>Ana Turina</item>
      <item>VLADIMIR CIRKVENČIĆ</item>
      <item>Jelena Polić</item>
      <item>BORISLAV TOMIĆ</item>
      <item>Nenad Molc</item>
      <item>Milan Došen</item>
    </derivirana_varijabla>
  </DomainObject.Predmet.OstaliListFormated>
  <DomainObject.Predmet.OstaliListFormatedOIB>
    <izvorni_sadrzaj>
      <item>Marin Cvitković, OIB 80832888180</item>
      <item>Nada Juras, OIB 30198333880</item>
      <item>Svjetlana Andrić, OIB 61523170829</item>
      <item>Dušan Crljenko, OIB 03602703658</item>
      <item>Slavica Milat, OIB 12888531946</item>
      <item>ANTE MILAT</item>
      <item>ŽDO RIJEKA</item>
      <item>Nikola Juras, OIB 72380368643</item>
      <item>ZAGREBAČKA BANKA d.d.</item>
      <item>Mladen Štefančić, OIB 77574947580</item>
      <item>Marina Telišman Vugrinec, OIB 62898294202</item>
      <item>OGLASNA PLOČA</item>
      <item>Bojan Perhoč, OIB 02020487786</item>
      <item>POREZNA UPRAVA RIJEKA</item>
      <item>Klaudija Žvorc, OIB 53478732671</item>
      <item>VISOKI TRGOVAČKI SUD REPUBLIKE HRVATSKE</item>
      <item>MAKI d.o.o. za trgovinu, popravak i održavanje motornih vozila i usluge, OIB 38541508228</item>
      <item>Sanja Gelić</item>
      <item>IVONA BARBALIĆ</item>
      <item>BEATA LAKATOSNE LASZLO</item>
      <item>Odvj. društvo Hanžeković i partneri</item>
      <item>Dezso Kovacs</item>
      <item>DRAGICA MAVROVIĆ</item>
      <item>JANKO SIMEUNOVIĆ</item>
      <item>Danica Galetić, OIB 05206564110</item>
      <item>Tibor Szalkai</item>
      <item>DIJANA DNEZ</item>
      <item>MITJA TEMENT</item>
      <item>Dragoljub Pranjić, OIB 54696569762</item>
      <item>Boris Tomak, OIB 63989066908</item>
      <item>MAJA BARIČEVIĆ</item>
      <item>Ivica Vodopijak</item>
      <item>Mladen Štefančić, OIB 77574947580</item>
      <item>EVA HORVATH-ŽAJA</item>
      <item>PETRA GJURAŠIĆ</item>
      <item>SONJA JELEN</item>
      <item>DENIS MLADENIĆ</item>
      <item>Dragoljub Vujasin, OIB 98732671121</item>
      <item>Edvard Valić</item>
      <item>Sanja Gelić</item>
      <item>Vedrana Pranjić Hamarić</item>
      <item>GABOR KALMAR</item>
      <item>Anita Cvetko</item>
      <item>IRENA TEMENT</item>
      <item>Dijana Knez</item>
      <item>Ana Turina, OIB 18509990261</item>
      <item>VLADIMIR CIRKVENČIĆ</item>
      <item>Jelena Polić, OIB 95695690874</item>
      <item>BORISLAV TOMIĆ</item>
      <item>Nenad Molc, OIB 13090594476</item>
      <item>Milan Došen, OIB 28408384400</item>
    </izvorni_sadrzaj>
    <derivirana_varijabla naziv="DomainObject.Predmet.OstaliListFormatedOIB_1">
      <item>Marin Cvitković, OIB 80832888180</item>
      <item>Nada Juras, OIB 30198333880</item>
      <item>Svjetlana Andrić, OIB 61523170829</item>
      <item>Dušan Crljenko, OIB 03602703658</item>
      <item>Slavica Milat, OIB 12888531946</item>
      <item>ANTE MILAT</item>
      <item>ŽDO RIJEKA</item>
      <item>Nikola Juras, OIB 72380368643</item>
      <item>ZAGREBAČKA BANKA d.d.</item>
      <item>Mladen Štefančić, OIB 77574947580</item>
      <item>Marina Telišman Vugrinec, OIB 62898294202</item>
      <item>OGLASNA PLOČA</item>
      <item>Bojan Perhoč, OIB 02020487786</item>
      <item>POREZNA UPRAVA RIJEKA</item>
      <item>Klaudija Žvorc, OIB 53478732671</item>
      <item>VISOKI TRGOVAČKI SUD REPUBLIKE HRVATSKE</item>
      <item>MAKI d.o.o. za trgovinu, popravak i održavanje motornih vozila i usluge, OIB 38541508228</item>
      <item>Sanja Gelić</item>
      <item>IVONA BARBALIĆ</item>
      <item>BEATA LAKATOSNE LASZLO</item>
      <item>Odvj. društvo Hanžeković i partneri</item>
      <item>Dezso Kovacs</item>
      <item>DRAGICA MAVROVIĆ</item>
      <item>JANKO SIMEUNOVIĆ</item>
      <item>Danica Galetić, OIB 05206564110</item>
      <item>Tibor Szalkai</item>
      <item>DIJANA DNEZ</item>
      <item>MITJA TEMENT</item>
      <item>Dragoljub Pranjić, OIB 54696569762</item>
      <item>Boris Tomak, OIB 63989066908</item>
      <item>MAJA BARIČEVIĆ</item>
      <item>Ivica Vodopijak</item>
      <item>Mladen Štefančić, OIB 77574947580</item>
      <item>EVA HORVATH-ŽAJA</item>
      <item>PETRA GJURAŠIĆ</item>
      <item>SONJA JELEN</item>
      <item>DENIS MLADENIĆ</item>
      <item>Dragoljub Vujasin, OIB 98732671121</item>
      <item>Edvard Valić</item>
      <item>Sanja Gelić</item>
      <item>Vedrana Pranjić Hamarić</item>
      <item>GABOR KALMAR</item>
      <item>Anita Cvetko</item>
      <item>IRENA TEMENT</item>
      <item>Dijana Knez</item>
      <item>Ana Turina, OIB 18509990261</item>
      <item>VLADIMIR CIRKVENČIĆ</item>
      <item>Jelena Polić, OIB 95695690874</item>
      <item>BORISLAV TOMIĆ</item>
      <item>Nenad Molc, OIB 13090594476</item>
      <item>Milan Došen, OIB 28408384400</item>
    </derivirana_varijabla>
  </DomainObject.Predmet.OstaliListFormatedOIB>
  <DomainObject.Predmet.OstaliListFormatedWithAdress>
    <izvorni_sadrzaj>
      <item>Marin Cvitković, Ribarska Obala 22, 51252 Klenovica</item>
      <item>Nada Juras, Nova 23, 40000 Palovec</item>
      <item>Svjetlana Andrić, Nova Krasa 8a, 51250 Novi Vinodolski</item>
      <item>Dušan Crljenko, Brca 8c, 51000 Rijeka</item>
      <item>Slavica Milat, Panos 4, 51250 Novi Vinodolski</item>
      <item>ANTE MILAT</item>
      <item>ŽDO RIJEKA</item>
      <item>Nikola Juras, Nova 23, 40000 Palovec</item>
      <item>ZAGREBAČKA BANKA d.d., Paromlinska 2, 10000 Zagreb</item>
      <item>Mladen Štefančić, Dobrodolska Cesta 31a, 10360 Dobrodol</item>
      <item>Marina Telišman Vugrinec, Hrvatske Bratske Zajednice 17, 10430 Samobor</item>
      <item>OGLASNA PLOČA</item>
      <item>Bojan Perhoč, Augusta Šenoe 2a, 40000 Čakovec</item>
      <item>POREZNA UPRAVA RIJEKA</item>
      <item>Klaudija Žvorc, Turčišće 177, 40000 Turčišće</item>
      <item>VISOKI TRGOVAČKI SUD REPUBLIKE HRVATSKE, Berislavićeva 11, 10000 Zagreb</item>
      <item>MAKI d.o.o. za trgovinu, popravak i održavanje motornih vozila i usluge, Ulica Pavla Radića 110, 33000 Virovitica</item>
      <item>Sanja Gelić</item>
      <item>IVONA BARBALIĆ, 51000 Rijeka</item>
      <item>BEATA LAKATOSNE LASZLO</item>
      <item>Odvj. društvo Hanžeković i partneri, Radnička cesta 22, 10000 Zagreb</item>
      <item>Dezso Kovacs</item>
      <item>DRAGICA MAVROVIĆ, 51000 Rijeka</item>
      <item>JANKO SIMEUNOVIĆ, A. Jakšića 3, 10000 Zagreb</item>
      <item>Danica Galetić, Srednjaci 20, 10000 Zagreb</item>
      <item>Tibor Szalkai</item>
      <item>DIJANA DNEZ, 51000 Rijeka</item>
      <item>MITJA TEMENT</item>
      <item>Dragoljub Pranjić, Volaričeva Ulica 22, Postojna</item>
      <item>Boris Tomak, Borlin 25, 47000 Karlovac</item>
      <item>MAJA BARIČEVIĆ, 51000 Rijeka</item>
      <item>Ivica Vodopijak, Tišinska ulica III. odvojak 4, 10000 Zagreb</item>
      <item>Mladen Štefančić, Dobrodolska Cesta 31a, 10360 Dobrodol</item>
      <item>EVA HORVATH-ŽAJA, Lanište 12c, 10000 Zagreb</item>
      <item>PETRA GJURAŠIĆ, 51000 Rijeka</item>
      <item>SONJA JELEN</item>
      <item>DENIS MLADENIĆ, 51000 Rijeka</item>
      <item>Dragoljub Vujasin, Palanjek 15, 44000 Palanjek</item>
      <item>Edvard Valić</item>
      <item>Sanja Gelić</item>
      <item>Vedrana Pranjić Hamarić</item>
      <item>GABOR KALMAR</item>
      <item>Anita Cvetko</item>
      <item>IRENA TEMENT</item>
      <item>Dijana Knez</item>
      <item>Ana Turina, Mel 7, 51250 Novi Vinodolski</item>
      <item>VLADIMIR CIRKVENČIĆ, Jevnica 16, Kresnice</item>
      <item>Jelena Polić, Cerovnik 6b, 47303 Cerovnik</item>
      <item>BORISLAV TOMIĆ</item>
      <item>Nenad Molc, Novačka 267, 10000 Zagreb</item>
      <item>Milan Došen, Svetog Križa 120, 33000 Milanovac</item>
    </izvorni_sadrzaj>
    <derivirana_varijabla naziv="DomainObject.Predmet.OstaliListFormatedWithAdress_1">
      <item>Marin Cvitković, Ribarska Obala 22, 51252 Klenovica</item>
      <item>Nada Juras, Nova 23, 40000 Palovec</item>
      <item>Svjetlana Andrić, Nova Krasa 8a, 51250 Novi Vinodolski</item>
      <item>Dušan Crljenko, Brca 8c, 51000 Rijeka</item>
      <item>Slavica Milat, Panos 4, 51250 Novi Vinodolski</item>
      <item>ANTE MILAT</item>
      <item>ŽDO RIJEKA</item>
      <item>Nikola Juras, Nova 23, 40000 Palovec</item>
      <item>ZAGREBAČKA BANKA d.d., Paromlinska 2, 10000 Zagreb</item>
      <item>Mladen Štefančić, Dobrodolska Cesta 31a, 10360 Dobrodol</item>
      <item>Marina Telišman Vugrinec, Hrvatske Bratske Zajednice 17, 10430 Samobor</item>
      <item>OGLASNA PLOČA</item>
      <item>Bojan Perhoč, Augusta Šenoe 2a, 40000 Čakovec</item>
      <item>POREZNA UPRAVA RIJEKA</item>
      <item>Klaudija Žvorc, Turčišće 177, 40000 Turčišće</item>
      <item>VISOKI TRGOVAČKI SUD REPUBLIKE HRVATSKE, Berislavićeva 11, 10000 Zagreb</item>
      <item>MAKI d.o.o. za trgovinu, popravak i održavanje motornih vozila i usluge, Ulica Pavla Radića 110, 33000 Virovitica</item>
      <item>Sanja Gelić</item>
      <item>IVONA BARBALIĆ, 51000 Rijeka</item>
      <item>BEATA LAKATOSNE LASZLO</item>
      <item>Odvj. društvo Hanžeković i partneri, Radnička cesta 22, 10000 Zagreb</item>
      <item>Dezso Kovacs</item>
      <item>DRAGICA MAVROVIĆ, 51000 Rijeka</item>
      <item>JANKO SIMEUNOVIĆ, A. Jakšića 3, 10000 Zagreb</item>
      <item>Danica Galetić, Srednjaci 20, 10000 Zagreb</item>
      <item>Tibor Szalkai</item>
      <item>DIJANA DNEZ, 51000 Rijeka</item>
      <item>MITJA TEMENT</item>
      <item>Dragoljub Pranjić, Volaričeva Ulica 22, Postojna</item>
      <item>Boris Tomak, Borlin 25, 47000 Karlovac</item>
      <item>MAJA BARIČEVIĆ, 51000 Rijeka</item>
      <item>Ivica Vodopijak, Tišinska ulica III. odvojak 4, 10000 Zagreb</item>
      <item>Mladen Štefančić, Dobrodolska Cesta 31a, 10360 Dobrodol</item>
      <item>EVA HORVATH-ŽAJA, Lanište 12c, 10000 Zagreb</item>
      <item>PETRA GJURAŠIĆ, 51000 Rijeka</item>
      <item>SONJA JELEN</item>
      <item>DENIS MLADENIĆ, 51000 Rijeka</item>
      <item>Dragoljub Vujasin, Palanjek 15, 44000 Palanjek</item>
      <item>Edvard Valić</item>
      <item>Sanja Gelić</item>
      <item>Vedrana Pranjić Hamarić</item>
      <item>GABOR KALMAR</item>
      <item>Anita Cvetko</item>
      <item>IRENA TEMENT</item>
      <item>Dijana Knez</item>
      <item>Ana Turina, Mel 7, 51250 Novi Vinodolski</item>
      <item>VLADIMIR CIRKVENČIĆ, Jevnica 16, Kresnice</item>
      <item>Jelena Polić, Cerovnik 6b, 47303 Cerovnik</item>
      <item>BORISLAV TOMIĆ</item>
      <item>Nenad Molc, Novačka 267, 10000 Zagreb</item>
      <item>Milan Došen, Svetog Križa 120, 33000 Milanovac</item>
    </derivirana_varijabla>
  </DomainObject.Predmet.OstaliListFormatedWithAdress>
  <DomainObject.Predmet.OstaliListFormatedWithAdressOIB>
    <izvorni_sadrzaj>
      <item>Marin Cvitković, OIB 80832888180, Ribarska Obala 22, 51252 Klenovica</item>
      <item>Nada Juras, OIB 30198333880, Nova 23, 40000 Palovec</item>
      <item>Svjetlana Andrić, OIB 61523170829, Nova Krasa 8a, 51250 Novi Vinodolski</item>
      <item>Dušan Crljenko, OIB 03602703658, Brca 8c, 51000 Rijeka</item>
      <item>Slavica Milat, OIB 12888531946, Panos 4, 51250 Novi Vinodolski</item>
      <item>ANTE MILAT</item>
      <item>ŽDO RIJEKA</item>
      <item>Nikola Juras, OIB 72380368643, Nova 23, 40000 Palovec</item>
      <item>ZAGREBAČKA BANKA d.d., Paromlinska 2, 10000 Zagreb</item>
      <item>Mladen Štefančić, OIB 77574947580, Dobrodolska Cesta 31a, 10360 Dobrodol</item>
      <item>Marina Telišman Vugrinec, OIB 62898294202, Hrvatske Bratske Zajednice 17, 10430 Samobor</item>
      <item>OGLASNA PLOČA</item>
      <item>Bojan Perhoč, OIB 02020487786, Augusta Šenoe 2a, 40000 Čakovec</item>
      <item>POREZNA UPRAVA RIJEKA</item>
      <item>Klaudija Žvorc, OIB 53478732671, Turčišće 177, 40000 Turčišće</item>
      <item>VISOKI TRGOVAČKI SUD REPUBLIKE HRVATSKE, Berislavićeva 11, 10000 Zagreb</item>
      <item>MAKI d.o.o. za trgovinu, popravak i održavanje motornih vozila i usluge, OIB 38541508228, Ulica Pavla Radića 110, 33000 Virovitica</item>
      <item>Sanja Gelić</item>
      <item>IVONA BARBALIĆ, 51000 Rijeka</item>
      <item>BEATA LAKATOSNE LASZLO</item>
      <item>Odvj. društvo Hanžeković i partneri, Radnička cesta 22, 10000 Zagreb</item>
      <item>Dezso Kovacs</item>
      <item>DRAGICA MAVROVIĆ, 51000 Rijeka</item>
      <item>JANKO SIMEUNOVIĆ, A. Jakšića 3, 10000 Zagreb</item>
      <item>Danica Galetić, OIB 05206564110, Srednjaci 20, 10000 Zagreb</item>
      <item>Tibor Szalkai</item>
      <item>DIJANA DNEZ, 51000 Rijeka</item>
      <item>MITJA TEMENT</item>
      <item>Dragoljub Pranjić, OIB 54696569762, Volaričeva Ulica 22, Postojna</item>
      <item>Boris Tomak, OIB 63989066908, Borlin 25, 47000 Karlovac</item>
      <item>MAJA BARIČEVIĆ, 51000 Rijeka</item>
      <item>Ivica Vodopijak, Tišinska ulica III. odvojak 4, 10000 Zagreb</item>
      <item>Mladen Štefančić, OIB 77574947580, Dobrodolska Cesta 31a, 10360 Dobrodol</item>
      <item>EVA HORVATH-ŽAJA, Lanište 12c, 10000 Zagreb</item>
      <item>PETRA GJURAŠIĆ, 51000 Rijeka</item>
      <item>SONJA JELEN</item>
      <item>DENIS MLADENIĆ, 51000 Rijeka</item>
      <item>Dragoljub Vujasin, OIB 98732671121, Palanjek 15, 44000 Palanjek</item>
      <item>Edvard Valić</item>
      <item>Sanja Gelić</item>
      <item>Vedrana Pranjić Hamarić</item>
      <item>GABOR KALMAR</item>
      <item>Anita Cvetko</item>
      <item>IRENA TEMENT</item>
      <item>Dijana Knez</item>
      <item>Ana Turina, OIB 18509990261, Mel 7, 51250 Novi Vinodolski</item>
      <item>VLADIMIR CIRKVENČIĆ, Jevnica 16, Kresnice</item>
      <item>Jelena Polić, OIB 95695690874, Cerovnik 6b, 47303 Cerovnik</item>
      <item>BORISLAV TOMIĆ</item>
      <item>Nenad Molc, OIB 13090594476, Novačka 267, 10000 Zagreb</item>
      <item>Milan Došen, OIB 28408384400, Svetog Križa 120, 33000 Milanovac</item>
    </izvorni_sadrzaj>
    <derivirana_varijabla naziv="DomainObject.Predmet.OstaliListFormatedWithAdressOIB_1">
      <item>Marin Cvitković, OIB 80832888180, Ribarska Obala 22, 51252 Klenovica</item>
      <item>Nada Juras, OIB 30198333880, Nova 23, 40000 Palovec</item>
      <item>Svjetlana Andrić, OIB 61523170829, Nova Krasa 8a, 51250 Novi Vinodolski</item>
      <item>Dušan Crljenko, OIB 03602703658, Brca 8c, 51000 Rijeka</item>
      <item>Slavica Milat, OIB 12888531946, Panos 4, 51250 Novi Vinodolski</item>
      <item>ANTE MILAT</item>
      <item>ŽDO RIJEKA</item>
      <item>Nikola Juras, OIB 72380368643, Nova 23, 40000 Palovec</item>
      <item>ZAGREBAČKA BANKA d.d., Paromlinska 2, 10000 Zagreb</item>
      <item>Mladen Štefančić, OIB 77574947580, Dobrodolska Cesta 31a, 10360 Dobrodol</item>
      <item>Marina Telišman Vugrinec, OIB 62898294202, Hrvatske Bratske Zajednice 17, 10430 Samobor</item>
      <item>OGLASNA PLOČA</item>
      <item>Bojan Perhoč, OIB 02020487786, Augusta Šenoe 2a, 40000 Čakovec</item>
      <item>POREZNA UPRAVA RIJEKA</item>
      <item>Klaudija Žvorc, OIB 53478732671, Turčišće 177, 40000 Turčišće</item>
      <item>VISOKI TRGOVAČKI SUD REPUBLIKE HRVATSKE, Berislavićeva 11, 10000 Zagreb</item>
      <item>MAKI d.o.o. za trgovinu, popravak i održavanje motornih vozila i usluge, OIB 38541508228, Ulica Pavla Radića 110, 33000 Virovitica</item>
      <item>Sanja Gelić</item>
      <item>IVONA BARBALIĆ, 51000 Rijeka</item>
      <item>BEATA LAKATOSNE LASZLO</item>
      <item>Odvj. društvo Hanžeković i partneri, Radnička cesta 22, 10000 Zagreb</item>
      <item>Dezso Kovacs</item>
      <item>DRAGICA MAVROVIĆ, 51000 Rijeka</item>
      <item>JANKO SIMEUNOVIĆ, A. Jakšića 3, 10000 Zagreb</item>
      <item>Danica Galetić, OIB 05206564110, Srednjaci 20, 10000 Zagreb</item>
      <item>Tibor Szalkai</item>
      <item>DIJANA DNEZ, 51000 Rijeka</item>
      <item>MITJA TEMENT</item>
      <item>Dragoljub Pranjić, OIB 54696569762, Volaričeva Ulica 22, Postojna</item>
      <item>Boris Tomak, OIB 63989066908, Borlin 25, 47000 Karlovac</item>
      <item>MAJA BARIČEVIĆ, 51000 Rijeka</item>
      <item>Ivica Vodopijak, Tišinska ulica III. odvojak 4, 10000 Zagreb</item>
      <item>Mladen Štefančić, OIB 77574947580, Dobrodolska Cesta 31a, 10360 Dobrodol</item>
      <item>EVA HORVATH-ŽAJA, Lanište 12c, 10000 Zagreb</item>
      <item>PETRA GJURAŠIĆ, 51000 Rijeka</item>
      <item>SONJA JELEN</item>
      <item>DENIS MLADENIĆ, 51000 Rijeka</item>
      <item>Dragoljub Vujasin, OIB 98732671121, Palanjek 15, 44000 Palanjek</item>
      <item>Edvard Valić</item>
      <item>Sanja Gelić</item>
      <item>Vedrana Pranjić Hamarić</item>
      <item>GABOR KALMAR</item>
      <item>Anita Cvetko</item>
      <item>IRENA TEMENT</item>
      <item>Dijana Knez</item>
      <item>Ana Turina, OIB 18509990261, Mel 7, 51250 Novi Vinodolski</item>
      <item>VLADIMIR CIRKVENČIĆ, Jevnica 16, Kresnice</item>
      <item>Jelena Polić, OIB 95695690874, Cerovnik 6b, 47303 Cerovnik</item>
      <item>BORISLAV TOMIĆ</item>
      <item>Nenad Molc, OIB 13090594476, Novačka 267, 10000 Zagreb</item>
      <item>Milan Došen, OIB 28408384400, Svetog Križa 120, 33000 Milanovac</item>
    </derivirana_varijabla>
  </DomainObject.Predmet.OstaliListFormatedWithAdressOIB>
  <DomainObject.Predmet.OstaliListNazivFormated>
    <izvorni_sadrzaj>
      <item>Marin Cvitković</item>
      <item>Nada Juras</item>
      <item>Svjetlana Andrić</item>
      <item>Dušan Crljenko</item>
      <item>Slavica Milat</item>
      <item>ANTE MILAT</item>
      <item>ŽDO RIJEKA</item>
      <item>Nikola Juras</item>
      <item>ZAGREBAČKA BANKA d.d.</item>
      <item>Mladen Štefančić</item>
      <item>Marina Telišman Vugrinec</item>
      <item>OGLASNA PLOČA</item>
      <item>Bojan Perhoč</item>
      <item>POREZNA UPRAVA RIJEKA</item>
      <item>Klaudija Žvorc</item>
      <item>VISOKI TRGOVAČKI SUD REPUBLIKE HRVATSKE</item>
      <item>MAKI d.o.o. za trgovinu, popravak i održavanje motornih vozila i usluge</item>
      <item>Sanja Gelić</item>
      <item>IVONA BARBALIĆ</item>
      <item>BEATA LAKATOSNE LASZLO</item>
      <item>Odvj. društvo Hanžeković i partneri</item>
      <item>Dezso Kovacs</item>
      <item>DRAGICA MAVROVIĆ</item>
      <item>JANKO SIMEUNOVIĆ</item>
      <item>Danica Galetić</item>
      <item>Tibor Szalkai</item>
      <item>DIJANA DNEZ</item>
      <item>MITJA TEMENT</item>
      <item>Dragoljub Pranjić</item>
      <item>Boris Tomak</item>
      <item>MAJA BARIČEVIĆ</item>
      <item>Ivica Vodopijak</item>
      <item>Mladen Štefančić</item>
      <item>EVA HORVATH-ŽAJA</item>
      <item>PETRA GJURAŠIĆ</item>
      <item>SONJA JELEN</item>
      <item>DENIS MLADENIĆ</item>
      <item>Dragoljub Vujasin</item>
      <item>Edvard Valić</item>
      <item>Sanja Gelić</item>
      <item>Vedrana Pranjić Hamarić</item>
      <item>GABOR KALMAR</item>
      <item>Anita Cvetko</item>
      <item>IRENA TEMENT</item>
      <item>Dijana Knez</item>
      <item>Ana Turina</item>
      <item>VLADIMIR CIRKVENČIĆ</item>
      <item>Jelena Polić</item>
      <item>BORISLAV TOMIĆ</item>
      <item>Nenad Molc</item>
      <item>Milan Došen</item>
    </izvorni_sadrzaj>
    <derivirana_varijabla naziv="DomainObject.Predmet.OstaliListNazivFormated_1">
      <item>Marin Cvitković</item>
      <item>Nada Juras</item>
      <item>Svjetlana Andrić</item>
      <item>Dušan Crljenko</item>
      <item>Slavica Milat</item>
      <item>ANTE MILAT</item>
      <item>ŽDO RIJEKA</item>
      <item>Nikola Juras</item>
      <item>ZAGREBAČKA BANKA d.d.</item>
      <item>Mladen Štefančić</item>
      <item>Marina Telišman Vugrinec</item>
      <item>OGLASNA PLOČA</item>
      <item>Bojan Perhoč</item>
      <item>POREZNA UPRAVA RIJEKA</item>
      <item>Klaudija Žvorc</item>
      <item>VISOKI TRGOVAČKI SUD REPUBLIKE HRVATSKE</item>
      <item>MAKI d.o.o. za trgovinu, popravak i održavanje motornih vozila i usluge</item>
      <item>Sanja Gelić</item>
      <item>IVONA BARBALIĆ</item>
      <item>BEATA LAKATOSNE LASZLO</item>
      <item>Odvj. društvo Hanžeković i partneri</item>
      <item>Dezso Kovacs</item>
      <item>DRAGICA MAVROVIĆ</item>
      <item>JANKO SIMEUNOVIĆ</item>
      <item>Danica Galetić</item>
      <item>Tibor Szalkai</item>
      <item>DIJANA DNEZ</item>
      <item>MITJA TEMENT</item>
      <item>Dragoljub Pranjić</item>
      <item>Boris Tomak</item>
      <item>MAJA BARIČEVIĆ</item>
      <item>Ivica Vodopijak</item>
      <item>Mladen Štefančić</item>
      <item>EVA HORVATH-ŽAJA</item>
      <item>PETRA GJURAŠIĆ</item>
      <item>SONJA JELEN</item>
      <item>DENIS MLADENIĆ</item>
      <item>Dragoljub Vujasin</item>
      <item>Edvard Valić</item>
      <item>Sanja Gelić</item>
      <item>Vedrana Pranjić Hamarić</item>
      <item>GABOR KALMAR</item>
      <item>Anita Cvetko</item>
      <item>IRENA TEMENT</item>
      <item>Dijana Knez</item>
      <item>Ana Turina</item>
      <item>VLADIMIR CIRKVENČIĆ</item>
      <item>Jelena Polić</item>
      <item>BORISLAV TOMIĆ</item>
      <item>Nenad Molc</item>
      <item>Milan Došen</item>
    </derivirana_varijabla>
  </DomainObject.Predmet.OstaliListNazivFormated>
  <DomainObject.Predmet.OstaliListNazivFormatedOIB>
    <izvorni_sadrzaj>
      <item>Marin Cvitković, OIB 80832888180</item>
      <item>Nada Juras, OIB 30198333880</item>
      <item>Svjetlana Andrić, OIB 61523170829</item>
      <item>Dušan Crljenko, OIB 03602703658</item>
      <item>Slavica Milat, OIB 12888531946</item>
      <item>ANTE MILAT</item>
      <item>ŽDO RIJEKA</item>
      <item>Nikola Juras, OIB 72380368643</item>
      <item>ZAGREBAČKA BANKA d.d.</item>
      <item>Mladen Štefančić, OIB 77574947580</item>
      <item>Marina Telišman Vugrinec, OIB 62898294202</item>
      <item>OGLASNA PLOČA</item>
      <item>Bojan Perhoč, OIB 02020487786</item>
      <item>POREZNA UPRAVA RIJEKA</item>
      <item>Klaudija Žvorc, OIB 53478732671</item>
      <item>VISOKI TRGOVAČKI SUD REPUBLIKE HRVATSKE</item>
      <item>MAKI d.o.o. za trgovinu, popravak i održavanje motornih vozila i usluge, OIB 38541508228</item>
      <item>Sanja Gelić</item>
      <item>IVONA BARBALIĆ</item>
      <item>BEATA LAKATOSNE LASZLO</item>
      <item>Odvj. društvo Hanžeković i partneri</item>
      <item>Dezso Kovacs</item>
      <item>DRAGICA MAVROVIĆ</item>
      <item>JANKO SIMEUNOVIĆ</item>
      <item>Danica Galetić, OIB 05206564110</item>
      <item>Tibor Szalkai</item>
      <item>DIJANA DNEZ</item>
      <item>MITJA TEMENT</item>
      <item>Dragoljub Pranjić, OIB 54696569762</item>
      <item>Boris Tomak, OIB 63989066908</item>
      <item>MAJA BARIČEVIĆ</item>
      <item>Ivica Vodopijak</item>
      <item>Mladen Štefančić, OIB 77574947580</item>
      <item>EVA HORVATH-ŽAJA</item>
      <item>PETRA GJURAŠIĆ</item>
      <item>SONJA JELEN</item>
      <item>DENIS MLADENIĆ</item>
      <item>Dragoljub Vujasin, OIB 98732671121</item>
      <item>Edvard Valić</item>
      <item>Sanja Gelić</item>
      <item>Vedrana Pranjić Hamarić</item>
      <item>GABOR KALMAR</item>
      <item>Anita Cvetko</item>
      <item>IRENA TEMENT</item>
      <item>Dijana Knez</item>
      <item>Ana Turina, OIB 18509990261</item>
      <item>VLADIMIR CIRKVENČIĆ</item>
      <item>Jelena Polić, OIB 95695690874</item>
      <item>BORISLAV TOMIĆ</item>
      <item>Nenad Molc, OIB 13090594476</item>
      <item>Milan Došen, OIB 28408384400</item>
    </izvorni_sadrzaj>
    <derivirana_varijabla naziv="DomainObject.Predmet.OstaliListNazivFormatedOIB_1">
      <item>Marin Cvitković, OIB 80832888180</item>
      <item>Nada Juras, OIB 30198333880</item>
      <item>Svjetlana Andrić, OIB 61523170829</item>
      <item>Dušan Crljenko, OIB 03602703658</item>
      <item>Slavica Milat, OIB 12888531946</item>
      <item>ANTE MILAT</item>
      <item>ŽDO RIJEKA</item>
      <item>Nikola Juras, OIB 72380368643</item>
      <item>ZAGREBAČKA BANKA d.d.</item>
      <item>Mladen Štefančić, OIB 77574947580</item>
      <item>Marina Telišman Vugrinec, OIB 62898294202</item>
      <item>OGLASNA PLOČA</item>
      <item>Bojan Perhoč, OIB 02020487786</item>
      <item>POREZNA UPRAVA RIJEKA</item>
      <item>Klaudija Žvorc, OIB 53478732671</item>
      <item>VISOKI TRGOVAČKI SUD REPUBLIKE HRVATSKE</item>
      <item>MAKI d.o.o. za trgovinu, popravak i održavanje motornih vozila i usluge, OIB 38541508228</item>
      <item>Sanja Gelić</item>
      <item>IVONA BARBALIĆ</item>
      <item>BEATA LAKATOSNE LASZLO</item>
      <item>Odvj. društvo Hanžeković i partneri</item>
      <item>Dezso Kovacs</item>
      <item>DRAGICA MAVROVIĆ</item>
      <item>JANKO SIMEUNOVIĆ</item>
      <item>Danica Galetić, OIB 05206564110</item>
      <item>Tibor Szalkai</item>
      <item>DIJANA DNEZ</item>
      <item>MITJA TEMENT</item>
      <item>Dragoljub Pranjić, OIB 54696569762</item>
      <item>Boris Tomak, OIB 63989066908</item>
      <item>MAJA BARIČEVIĆ</item>
      <item>Ivica Vodopijak</item>
      <item>Mladen Štefančić, OIB 77574947580</item>
      <item>EVA HORVATH-ŽAJA</item>
      <item>PETRA GJURAŠIĆ</item>
      <item>SONJA JELEN</item>
      <item>DENIS MLADENIĆ</item>
      <item>Dragoljub Vujasin, OIB 98732671121</item>
      <item>Edvard Valić</item>
      <item>Sanja Gelić</item>
      <item>Vedrana Pranjić Hamarić</item>
      <item>GABOR KALMAR</item>
      <item>Anita Cvetko</item>
      <item>IRENA TEMENT</item>
      <item>Dijana Knez</item>
      <item>Ana Turina, OIB 18509990261</item>
      <item>VLADIMIR CIRKVENČIĆ</item>
      <item>Jelena Polić, OIB 95695690874</item>
      <item>BORISLAV TOMIĆ</item>
      <item>Nenad Molc, OIB 13090594476</item>
      <item>Milan Došen, OIB 28408384400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Vladimir Magdalenić i dr.</izvorni_sadrzaj>
    <derivirana_varijabla naziv="DomainObject.Predmet.StrankaIDrugi_1">Vladimir Magdalenić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Vladimir Magdalenić, OIB 55574839587, Dravska 25b, 42202 Bartolovec i dr.</izvorni_sadrzaj>
    <derivirana_varijabla naziv="DomainObject.Predmet.StrankaIDrugiAdressOIB_1">Vladimir Magdalenić, OIB 55574839587, Dravska 25b, 42202 Bartolovec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Vladimir Magdalenić</item>
      <item>Marin Cvitković</item>
      <item>PRIMORSKO-GORANSKA ŽUPANIJA GRAD NOVI VINODOLSKI</item>
      <item>Nada Juras</item>
      <item>Svjetlana Andrić</item>
      <item>Dušan Crljenko</item>
      <item>Slavica Milat</item>
      <item>ANTE MILAT</item>
      <item>ŽDO RIJEKA</item>
      <item>Nikola Juras</item>
      <item>ZAGREBAČKA BANKA d.d.</item>
      <item>Mladen Štefančić</item>
      <item>Marina Telišman Vugrinec</item>
      <item>OGLASNA PLOČA</item>
      <item>Bojan Perhoč</item>
      <item>POREZNA UPRAVA RIJEKA</item>
      <item>Klaudija Žvorc</item>
      <item>VISOKI TRGOVAČKI SUD REPUBLIKE HRVATSKE</item>
      <item>MAKI d.o.o. za trgovinu, popravak i održavanje motornih vozila i usluge</item>
      <item>Sanja Gelić</item>
      <item>IVONA BARBALIĆ</item>
      <item>BEATA LAKATOSNE LASZLO</item>
      <item>Odvj. društvo Hanžeković i partneri</item>
      <item>Dezso Kovacs</item>
      <item>DRAGICA MAVROVIĆ</item>
      <item>JANKO SIMEUNOVIĆ</item>
      <item>Danica Galetić</item>
      <item>Tibor Szalkai</item>
      <item>DIJANA DNEZ</item>
      <item>MITJA TEMENT</item>
      <item>Dragoljub Pranjić</item>
      <item>Boris Tomak</item>
      <item>MAJA BARIČEVIĆ</item>
      <item>Ivica Vodopijak</item>
      <item>Mladen Štefančić</item>
      <item>EVA HORVATH-ŽAJA</item>
      <item>PETRA GJURAŠIĆ</item>
      <item>SONJA JELEN</item>
      <item>DENIS MLADENIĆ</item>
      <item>Dragoljub Vujasin</item>
      <item>Edvard Valić</item>
      <item>Sanja Gelić</item>
      <item>Vedrana Pranjić Hamarić</item>
      <item>GABOR KALMAR</item>
      <item>Anita Cvetko</item>
      <item>IRENA TEMENT</item>
      <item>Dijana Knez</item>
      <item>Ana Turina</item>
      <item>VLADIMIR CIRKVENČIĆ</item>
      <item>Jelena Polić</item>
      <item>BORISLAV TOMIĆ</item>
      <item>Nenad Molc</item>
      <item>Milan Došen</item>
    </izvorni_sadrzaj>
    <derivirana_varijabla naziv="DomainObject.Predmet.SudioniciListNaziv_1">
      <item>HIT-MARINA d.o.o. NOVI VINODOLSKI</item>
      <item>Vladimir Magdalenić</item>
      <item>Marin Cvitković</item>
      <item>PRIMORSKO-GORANSKA ŽUPANIJA GRAD NOVI VINODOLSKI</item>
      <item>Nada Juras</item>
      <item>Svjetlana Andrić</item>
      <item>Dušan Crljenko</item>
      <item>Slavica Milat</item>
      <item>ANTE MILAT</item>
      <item>ŽDO RIJEKA</item>
      <item>Nikola Juras</item>
      <item>ZAGREBAČKA BANKA d.d.</item>
      <item>Mladen Štefančić</item>
      <item>Marina Telišman Vugrinec</item>
      <item>OGLASNA PLOČA</item>
      <item>Bojan Perhoč</item>
      <item>POREZNA UPRAVA RIJEKA</item>
      <item>Klaudija Žvorc</item>
      <item>VISOKI TRGOVAČKI SUD REPUBLIKE HRVATSKE</item>
      <item>MAKI d.o.o. za trgovinu, popravak i održavanje motornih vozila i usluge</item>
      <item>Sanja Gelić</item>
      <item>IVONA BARBALIĆ</item>
      <item>BEATA LAKATOSNE LASZLO</item>
      <item>Odvj. društvo Hanžeković i partneri</item>
      <item>Dezso Kovacs</item>
      <item>DRAGICA MAVROVIĆ</item>
      <item>JANKO SIMEUNOVIĆ</item>
      <item>Danica Galetić</item>
      <item>Tibor Szalkai</item>
      <item>DIJANA DNEZ</item>
      <item>MITJA TEMENT</item>
      <item>Dragoljub Pranjić</item>
      <item>Boris Tomak</item>
      <item>MAJA BARIČEVIĆ</item>
      <item>Ivica Vodopijak</item>
      <item>Mladen Štefančić</item>
      <item>EVA HORVATH-ŽAJA</item>
      <item>PETRA GJURAŠIĆ</item>
      <item>SONJA JELEN</item>
      <item>DENIS MLADENIĆ</item>
      <item>Dragoljub Vujasin</item>
      <item>Edvard Valić</item>
      <item>Sanja Gelić</item>
      <item>Vedrana Pranjić Hamarić</item>
      <item>GABOR KALMAR</item>
      <item>Anita Cvetko</item>
      <item>IRENA TEMENT</item>
      <item>Dijana Knez</item>
      <item>Ana Turina</item>
      <item>VLADIMIR CIRKVENČIĆ</item>
      <item>Jelena Polić</item>
      <item>BORISLAV TOMIĆ</item>
      <item>Nenad Molc</item>
      <item>Milan Došen</item>
    </derivirana_varijabla>
  </DomainObject.Predmet.SudioniciListNaziv>
  <DomainObject.Predmet.SudioniciListAdressOIB>
    <izvorni_sadrzaj>
      <item>HIT-MARINA d.o.o. NOVI VINODOLSKI, OIB 61270847868, MEL BB,51250 Novi Vinodolski</item>
      <item>Vladimir Magdalenić, OIB 55574839587, Dravska 25b,42202 Bartolovec</item>
      <item>Marin Cvitković, OIB 80832888180, Ribarska Obala 22,51252 Klenovica</item>
      <item>PRIMORSKO-GORANSKA ŽUPANIJA GRAD NOVI VINODOLSKI, P.P. 5,51250 Novi Vinodolski</item>
      <item>Nada Juras, OIB 30198333880, Nova 23,40000 Palovec</item>
      <item>Svjetlana Andrić, OIB 61523170829, Nova Krasa 8a,51250 Novi Vinodolski</item>
      <item>Dušan Crljenko, OIB 03602703658, Brca 8c,51000 Rijeka</item>
      <item>Slavica Milat, OIB 12888531946, Panos 4,51250 Novi Vinodolski</item>
      <item>ANTE MILAT</item>
      <item>ŽDO RIJEKA</item>
      <item>Nikola Juras, OIB 72380368643, Nova 23,40000 Palovec</item>
      <item>ZAGREBAČKA BANKA d.d., Paromlinska 2,10000 Zagreb</item>
      <item>Mladen Štefančić, OIB 77574947580, Dobrodolska Cesta 31a,10360 Dobrodol</item>
      <item>Marina Telišman Vugrinec, OIB 62898294202, Hrvatske Bratske Zajednice 17,10430 Samobor</item>
      <item>OGLASNA PLOČA</item>
      <item>Bojan Perhoč, OIB 02020487786, Augusta Šenoe 2a,40000 Čakovec</item>
      <item>POREZNA UPRAVA RIJEKA</item>
      <item>Klaudija Žvorc, OIB 53478732671, Turčišće 177,40000 Turčišće</item>
      <item>VISOKI TRGOVAČKI SUD REPUBLIKE HRVATSKE, Berislavićeva 11,10000 Zagreb</item>
      <item>MAKI d.o.o. za trgovinu, popravak i održavanje motornih vozila i usluge, OIB 38541508228, Ulica Pavla Radića 110,33000 Virovitica</item>
      <item>Sanja Gelić</item>
      <item>IVONA BARBALIĆ, 51000 Rijeka</item>
      <item>BEATA LAKATOSNE LASZLO</item>
      <item>Odvj. društvo Hanžeković i partneri, Radnička cesta 22,10000 Zagreb</item>
      <item>Dezso Kovacs</item>
      <item>DRAGICA MAVROVIĆ, 51000 Rijeka</item>
      <item>JANKO SIMEUNOVIĆ, A. Jakšića 3,10000 Zagreb</item>
      <item>Danica Galetić, OIB 05206564110, Srednjaci 20,10000 Zagreb</item>
      <item>Tibor Szalkai</item>
      <item>DIJANA DNEZ, 51000 Rijeka</item>
      <item>MITJA TEMENT</item>
      <item>Dragoljub Pranjić, OIB 54696569762, Volaričeva Ulica 22,Postojna</item>
      <item>Boris Tomak, OIB 63989066908, Borlin 25,47000 Karlovac</item>
      <item>MAJA BARIČEVIĆ, 51000 Rijeka</item>
      <item>Ivica Vodopijak, Tišinska ulica III. odvojak 4,10000 Zagreb</item>
      <item>Mladen Štefančić, OIB 77574947580, Dobrodolska Cesta 31a,10360 Dobrodol</item>
      <item>EVA HORVATH-ŽAJA, Lanište 12c,10000 Zagreb</item>
      <item>PETRA GJURAŠIĆ, 51000 Rijeka</item>
      <item>SONJA JELEN</item>
      <item>DENIS MLADENIĆ, 51000 Rijeka</item>
      <item>Dragoljub Vujasin, OIB 98732671121, Palanjek 15,44000 Palanjek</item>
      <item>Edvard Valić</item>
      <item>Sanja Gelić</item>
      <item>Vedrana Pranjić Hamarić</item>
      <item>GABOR KALMAR</item>
      <item>Anita Cvetko</item>
      <item>IRENA TEMENT</item>
      <item>Dijana Knez</item>
      <item>Ana Turina, OIB 18509990261, Mel 7,51250 Novi Vinodolski</item>
      <item>VLADIMIR CIRKVENČIĆ, Jevnica 16,Kresnice</item>
      <item>Jelena Polić, OIB 95695690874, Cerovnik 6b,47303 Cerovnik</item>
      <item>BORISLAV TOMIĆ</item>
      <item>Nenad Molc, OIB 13090594476, Novačka 267,10000 Zagreb</item>
      <item>Milan Došen, OIB 28408384400, Svetog Križa 120,33000 Milanovac</item>
    </izvorni_sadrzaj>
    <derivirana_varijabla naziv="DomainObject.Predmet.SudioniciListAdressOIB_1">
      <item>HIT-MARINA d.o.o. NOVI VINODOLSKI, OIB 61270847868, MEL BB,51250 Novi Vinodolski</item>
      <item>Vladimir Magdalenić, OIB 55574839587, Dravska 25b,42202 Bartolovec</item>
      <item>Marin Cvitković, OIB 80832888180, Ribarska Obala 22,51252 Klenovica</item>
      <item>PRIMORSKO-GORANSKA ŽUPANIJA GRAD NOVI VINODOLSKI, P.P. 5,51250 Novi Vinodolski</item>
      <item>Nada Juras, OIB 30198333880, Nova 23,40000 Palovec</item>
      <item>Svjetlana Andrić, OIB 61523170829, Nova Krasa 8a,51250 Novi Vinodolski</item>
      <item>Dušan Crljenko, OIB 03602703658, Brca 8c,51000 Rijeka</item>
      <item>Slavica Milat, OIB 12888531946, Panos 4,51250 Novi Vinodolski</item>
      <item>ANTE MILAT</item>
      <item>ŽDO RIJEKA</item>
      <item>Nikola Juras, OIB 72380368643, Nova 23,40000 Palovec</item>
      <item>ZAGREBAČKA BANKA d.d., Paromlinska 2,10000 Zagreb</item>
      <item>Mladen Štefančić, OIB 77574947580, Dobrodolska Cesta 31a,10360 Dobrodol</item>
      <item>Marina Telišman Vugrinec, OIB 62898294202, Hrvatske Bratske Zajednice 17,10430 Samobor</item>
      <item>OGLASNA PLOČA</item>
      <item>Bojan Perhoč, OIB 02020487786, Augusta Šenoe 2a,40000 Čakovec</item>
      <item>POREZNA UPRAVA RIJEKA</item>
      <item>Klaudija Žvorc, OIB 53478732671, Turčišće 177,40000 Turčišće</item>
      <item>VISOKI TRGOVAČKI SUD REPUBLIKE HRVATSKE, Berislavićeva 11,10000 Zagreb</item>
      <item>MAKI d.o.o. za trgovinu, popravak i održavanje motornih vozila i usluge, OIB 38541508228, Ulica Pavla Radića 110,33000 Virovitica</item>
      <item>Sanja Gelić</item>
      <item>IVONA BARBALIĆ, 51000 Rijeka</item>
      <item>BEATA LAKATOSNE LASZLO</item>
      <item>Odvj. društvo Hanžeković i partneri, Radnička cesta 22,10000 Zagreb</item>
      <item>Dezso Kovacs</item>
      <item>DRAGICA MAVROVIĆ, 51000 Rijeka</item>
      <item>JANKO SIMEUNOVIĆ, A. Jakšića 3,10000 Zagreb</item>
      <item>Danica Galetić, OIB 05206564110, Srednjaci 20,10000 Zagreb</item>
      <item>Tibor Szalkai</item>
      <item>DIJANA DNEZ, 51000 Rijeka</item>
      <item>MITJA TEMENT</item>
      <item>Dragoljub Pranjić, OIB 54696569762, Volaričeva Ulica 22,Postojna</item>
      <item>Boris Tomak, OIB 63989066908, Borlin 25,47000 Karlovac</item>
      <item>MAJA BARIČEVIĆ, 51000 Rijeka</item>
      <item>Ivica Vodopijak, Tišinska ulica III. odvojak 4,10000 Zagreb</item>
      <item>Mladen Štefančić, OIB 77574947580, Dobrodolska Cesta 31a,10360 Dobrodol</item>
      <item>EVA HORVATH-ŽAJA, Lanište 12c,10000 Zagreb</item>
      <item>PETRA GJURAŠIĆ, 51000 Rijeka</item>
      <item>SONJA JELEN</item>
      <item>DENIS MLADENIĆ, 51000 Rijeka</item>
      <item>Dragoljub Vujasin, OIB 98732671121, Palanjek 15,44000 Palanjek</item>
      <item>Edvard Valić</item>
      <item>Sanja Gelić</item>
      <item>Vedrana Pranjić Hamarić</item>
      <item>GABOR KALMAR</item>
      <item>Anita Cvetko</item>
      <item>IRENA TEMENT</item>
      <item>Dijana Knez</item>
      <item>Ana Turina, OIB 18509990261, Mel 7,51250 Novi Vinodolski</item>
      <item>VLADIMIR CIRKVENČIĆ, Jevnica 16,Kresnice</item>
      <item>Jelena Polić, OIB 95695690874, Cerovnik 6b,47303 Cerovnik</item>
      <item>BORISLAV TOMIĆ</item>
      <item>Nenad Molc, OIB 13090594476, Novačka 267,10000 Zagreb</item>
      <item>Milan Došen, OIB 28408384400, Svetog Križa 120,33000 Milanovac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55574839587</item>
      <item>, OIB 80832888180</item>
      <item>, OIB null</item>
      <item>, OIB 30198333880</item>
      <item>, OIB 61523170829</item>
      <item>, OIB 03602703658</item>
      <item>, OIB 12888531946</item>
      <item>, OIB null</item>
      <item>, OIB null</item>
      <item>, OIB 72380368643</item>
      <item>, OIB null</item>
      <item>, OIB 77574947580</item>
      <item>, OIB 62898294202</item>
      <item>, OIB null</item>
      <item>, OIB 02020487786</item>
      <item>, OIB null</item>
      <item>, OIB 53478732671</item>
      <item>, OIB null</item>
      <item>, OIB 38541508228</item>
      <item>, OIB null</item>
      <item>, OIB null</item>
      <item>, OIB null</item>
      <item>, OIB null</item>
      <item>, OIB null</item>
      <item>, OIB null</item>
      <item>, OIB null</item>
      <item>, OIB 05206564110</item>
      <item>, OIB null</item>
      <item>, OIB null</item>
      <item>, OIB null</item>
      <item>, OIB 54696569762</item>
      <item>, OIB 63989066908</item>
      <item>, OIB null</item>
      <item>, OIB null</item>
      <item>, OIB 77574947580</item>
      <item>, OIB null</item>
      <item>, OIB null</item>
      <item>, OIB null</item>
      <item>, OIB null</item>
      <item>, OIB 98732671121</item>
      <item>, OIB null</item>
      <item>, OIB null</item>
      <item>, OIB null</item>
      <item>, OIB null</item>
      <item>, OIB null</item>
      <item>, OIB null</item>
      <item>, OIB null</item>
      <item>, OIB 18509990261</item>
      <item>, OIB null</item>
      <item>, OIB 95695690874</item>
      <item>, OIB null</item>
      <item>, OIB 13090594476</item>
      <item>, OIB 28408384400</item>
    </izvorni_sadrzaj>
    <derivirana_varijabla naziv="DomainObject.Predmet.SudioniciListNazivOIB_1">
      <item>, OIB 61270847868</item>
      <item>, OIB 55574839587</item>
      <item>, OIB 80832888180</item>
      <item>, OIB null</item>
      <item>, OIB 30198333880</item>
      <item>, OIB 61523170829</item>
      <item>, OIB 03602703658</item>
      <item>, OIB 12888531946</item>
      <item>, OIB null</item>
      <item>, OIB null</item>
      <item>, OIB 72380368643</item>
      <item>, OIB null</item>
      <item>, OIB 77574947580</item>
      <item>, OIB 62898294202</item>
      <item>, OIB null</item>
      <item>, OIB 02020487786</item>
      <item>, OIB null</item>
      <item>, OIB 53478732671</item>
      <item>, OIB null</item>
      <item>, OIB 38541508228</item>
      <item>, OIB null</item>
      <item>, OIB null</item>
      <item>, OIB null</item>
      <item>, OIB null</item>
      <item>, OIB null</item>
      <item>, OIB null</item>
      <item>, OIB null</item>
      <item>, OIB 05206564110</item>
      <item>, OIB null</item>
      <item>, OIB null</item>
      <item>, OIB null</item>
      <item>, OIB 54696569762</item>
      <item>, OIB 63989066908</item>
      <item>, OIB null</item>
      <item>, OIB null</item>
      <item>, OIB 77574947580</item>
      <item>, OIB null</item>
      <item>, OIB null</item>
      <item>, OIB null</item>
      <item>, OIB null</item>
      <item>, OIB 98732671121</item>
      <item>, OIB null</item>
      <item>, OIB null</item>
      <item>, OIB null</item>
      <item>, OIB null</item>
      <item>, OIB null</item>
      <item>, OIB null</item>
      <item>, OIB null</item>
      <item>, OIB 18509990261</item>
      <item>, OIB null</item>
      <item>, OIB 95695690874</item>
      <item>, OIB null</item>
      <item>, OIB 13090594476</item>
      <item>, OIB 28408384400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00E044-1133-4225-9C0C-619379705A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2713</properties:Words>
  <properties:Characters>16019</properties:Characters>
  <properties:Lines>288</properties:Lines>
  <properties:Paragraphs>66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2015-12-14T12:50:00Z</dcterms:created>
  <dc:creator>dcmelik</dc:creator>
  <cp:lastModifiedBy>Jasna Radulović</cp:lastModifiedBy>
  <cp:lastPrinted>2015-12-14T11:10:00Z</cp:lastPrinted>
  <dcterms:modified xmlns:xsi="http://www.w3.org/2001/XMLSchema-instance" xsi:type="dcterms:W3CDTF">2015-12-14T12:56:00Z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