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626f" w14:paraId="5ea626f" w:rsidRDefault="00F704A1" w:rsidP="00910611" w:rsidR="00F704A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4A1" w:rsidP="00910611" w:rsidR="00F704A1">
      <w:r>
        <w:rPr>
          <w:rFonts w:eastAsia="MS Mincho"/>
        </w:rPr>
        <w:t xml:space="preserve">   REPUBLIKA HRVATSKA</w:t>
      </w:r>
    </w:p>
    <w:p w:rsidRDefault="00F704A1" w:rsidP="00910611" w:rsidR="00F704A1">
      <w:r>
        <w:rPr>
          <w:rFonts w:eastAsia="MS Mincho"/>
        </w:rPr>
        <w:t>TRGOVAČKI SUD U RIJECI</w:t>
      </w:r>
    </w:p>
    <w:p w:rsidRDefault="00F704A1" w:rsidR="00F704A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26A5D" w:rsidP="0067732E" w:rsidR="00C26A5D">
      <w:pPr>
        <w:jc w:val="center"/>
        <w:rPr>
          <w:b/>
        </w:rPr>
      </w:pPr>
    </w:p>
    <w:p w:rsidRDefault="0067732E" w:rsidP="0067732E" w:rsidR="009800B7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7732E" w:rsidP="0067732E" w:rsidR="0067732E">
      <w:pPr>
        <w:jc w:val="center"/>
        <w:rPr>
          <w:b/>
        </w:rPr>
      </w:pPr>
    </w:p>
    <w:p w:rsidRDefault="0067732E" w:rsidP="0067732E" w:rsidR="009800B7" w:rsidRPr="00E766A2">
      <w:pPr>
        <w:jc w:val="center"/>
        <w:rPr>
          <w:b/>
        </w:rPr>
      </w:pPr>
      <w:r>
        <w:rPr>
          <w:b/>
        </w:rPr>
        <w:t>Z A K L J U Č A K</w:t>
      </w:r>
    </w:p>
    <w:p w:rsidRDefault="006C16FD" w:rsidP="006C16FD" w:rsidR="006C16FD" w:rsidRPr="00E766A2">
      <w:pPr>
        <w:jc w:val="center"/>
      </w:pPr>
      <w:r w:rsidRPr="00E766A2">
        <w:tab/>
      </w:r>
      <w:r w:rsidRPr="00E766A2">
        <w:tab/>
      </w:r>
    </w:p>
    <w:p w:rsidRDefault="00E766A2" w:rsidP="005354A9" w:rsidR="006C16FD" w:rsidRPr="00E766A2">
      <w:pPr>
        <w:jc w:val="both"/>
      </w:pPr>
      <w:r w:rsidRPr="00E766A2">
        <w:tab/>
        <w:t>Trgovački sud u Rijeci,</w:t>
      </w:r>
      <w:r w:rsidR="00033594">
        <w:t xml:space="preserve"> OIB 88785964957,</w:t>
      </w:r>
      <w:r w:rsidRPr="00E766A2">
        <w:t xml:space="preserve"> po sucu </w:t>
      </w:r>
      <w:r w:rsidR="00F265B9">
        <w:t xml:space="preserve">pojedincu </w:t>
      </w:r>
      <w:r w:rsidRPr="00E766A2">
        <w:t xml:space="preserve">Danieli Korlević, </w:t>
      </w:r>
      <w:r w:rsidR="00C368CA">
        <w:t xml:space="preserve">u </w:t>
      </w:r>
      <w:r w:rsidR="00437FFA">
        <w:t>stečajno</w:t>
      </w:r>
      <w:r w:rsidR="00C368CA">
        <w:t>m</w:t>
      </w:r>
      <w:r w:rsidR="00437FFA">
        <w:t xml:space="preserve"> postupk</w:t>
      </w:r>
      <w:r w:rsidR="00C368CA">
        <w:t>u</w:t>
      </w:r>
      <w:r w:rsidR="00437FFA">
        <w:t xml:space="preserve"> </w:t>
      </w:r>
      <w:r w:rsidR="0067732E">
        <w:t xml:space="preserve">nad dužnikom </w:t>
      </w:r>
      <w:r w:rsidR="00C368CA" w:rsidRPr="00C368CA">
        <w:rPr>
          <w:b/>
        </w:rPr>
        <w:t>PIROS d.o.o. Omišalj, Poje 1, OIB 24400306860</w:t>
      </w:r>
      <w:r w:rsidR="00A849CC" w:rsidRPr="00A849CC">
        <w:rPr>
          <w:b/>
        </w:rPr>
        <w:t>,</w:t>
      </w:r>
      <w:r w:rsidR="00F82EF4">
        <w:rPr>
          <w:b/>
        </w:rPr>
        <w:t xml:space="preserve"> </w:t>
      </w:r>
      <w:r w:rsidR="006C16FD" w:rsidRPr="00E766A2">
        <w:t>dana</w:t>
      </w:r>
      <w:r w:rsidR="007C16BB" w:rsidRPr="00E766A2">
        <w:t xml:space="preserve"> </w:t>
      </w:r>
      <w:r w:rsidR="00AE7ACC">
        <w:t>30</w:t>
      </w:r>
      <w:r w:rsidR="008E0BF0">
        <w:t>. studenoga</w:t>
      </w:r>
      <w:r w:rsidR="00033594">
        <w:t xml:space="preserve"> 2017</w:t>
      </w:r>
      <w:r w:rsidR="006C16FD" w:rsidRPr="00E766A2">
        <w:t>. god</w:t>
      </w:r>
      <w:r w:rsidR="009800B7" w:rsidRPr="00E766A2">
        <w:t>ine</w:t>
      </w:r>
    </w:p>
    <w:p w:rsidRDefault="0067732E" w:rsidP="006C16FD" w:rsidR="0067732E">
      <w:pPr>
        <w:jc w:val="center"/>
        <w:rPr>
          <w:b/>
          <w:bCs/>
        </w:rPr>
      </w:pPr>
    </w:p>
    <w:p w:rsidRDefault="006C16FD" w:rsidP="006C16FD" w:rsidR="006C16FD" w:rsidRPr="00D2547F">
      <w:pPr>
        <w:jc w:val="center"/>
        <w:rPr>
          <w:bCs/>
        </w:rPr>
      </w:pPr>
      <w:r w:rsidRPr="00D2547F">
        <w:rPr>
          <w:bCs/>
        </w:rPr>
        <w:t xml:space="preserve">z a k l j u č i o </w:t>
      </w:r>
      <w:r w:rsidR="007C16BB" w:rsidRPr="00D2547F">
        <w:rPr>
          <w:bCs/>
        </w:rPr>
        <w:t xml:space="preserve">  </w:t>
      </w:r>
      <w:r w:rsidRPr="00D2547F">
        <w:rPr>
          <w:bCs/>
        </w:rPr>
        <w:t xml:space="preserve">  j e</w:t>
      </w:r>
    </w:p>
    <w:p w:rsidRDefault="0067732E" w:rsidP="006C16FD" w:rsidR="0067732E" w:rsidRPr="00E766A2">
      <w:pPr>
        <w:jc w:val="both"/>
      </w:pPr>
    </w:p>
    <w:p w:rsidRDefault="006C16FD" w:rsidP="0067732E" w:rsidR="00C368CA">
      <w:pPr>
        <w:jc w:val="both"/>
      </w:pPr>
      <w:r w:rsidRPr="00E766A2">
        <w:tab/>
        <w:t xml:space="preserve">Nalaže se </w:t>
      </w:r>
      <w:r w:rsidR="00C368CA">
        <w:t xml:space="preserve">stečajnom upravitelju u roku osam dana od dana dostave zaključka dostaviti u spis ispravljenu tablicu o razlučnim pravima u skladu s dostavljenim Ugovorom o kupoprodaji potraživanja po kreditu od 26- listopada 2017. godine i Ugovora o ustupu potraživanja i prijenosu instrumenata osiguranja od 31. listopada 2017. godine, te dostaviti putni nalog za dan 03. studenoga 2017. godine. </w:t>
      </w:r>
    </w:p>
    <w:p w:rsidRDefault="00C368CA" w:rsidP="0067732E" w:rsidR="00C368CA" w:rsidRPr="00E766A2">
      <w:pPr>
        <w:jc w:val="both"/>
      </w:pPr>
    </w:p>
    <w:p w:rsidRDefault="006C16FD" w:rsidP="006C16FD" w:rsidR="006C16FD" w:rsidRPr="00E766A2">
      <w:pPr>
        <w:jc w:val="center"/>
      </w:pPr>
      <w:r w:rsidRPr="00E766A2">
        <w:t>U Rijeci,</w:t>
      </w:r>
      <w:r w:rsidR="007C16BB" w:rsidRPr="00E766A2">
        <w:t xml:space="preserve"> </w:t>
      </w:r>
      <w:r w:rsidR="00AE7ACC">
        <w:t>30</w:t>
      </w:r>
      <w:r w:rsidR="008E0BF0">
        <w:t xml:space="preserve">. studenoga </w:t>
      </w:r>
      <w:r w:rsidR="00033594">
        <w:t>2017</w:t>
      </w:r>
      <w:r w:rsidR="009800B7" w:rsidRPr="00E766A2">
        <w:t>. godine</w:t>
      </w:r>
    </w:p>
    <w:p w:rsidRDefault="006C16FD" w:rsidP="006C16FD" w:rsidR="006C16FD" w:rsidRPr="00E766A2">
      <w:pPr>
        <w:jc w:val="both"/>
      </w:pPr>
    </w:p>
    <w:p w:rsidRDefault="006C16FD" w:rsidP="00F82EF4" w:rsidR="006C16FD" w:rsidRPr="00E766A2">
      <w:pPr>
        <w:ind w:left="2160"/>
        <w:jc w:val="right"/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</w:t>
      </w:r>
      <w:r w:rsidR="00F265B9">
        <w:t>S</w:t>
      </w:r>
      <w:r w:rsidRPr="00E766A2">
        <w:t>udac</w:t>
      </w:r>
    </w:p>
    <w:p w:rsidRDefault="006C16FD" w:rsidP="00F704A1" w:rsidR="001C7C50" w:rsidRPr="00445F65">
      <w:pPr>
        <w:ind w:firstLine="708" w:left="1416"/>
        <w:jc w:val="right"/>
        <w:rPr>
          <w:sz w:val="28"/>
        </w:rPr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     </w:t>
      </w:r>
      <w:r w:rsidRPr="00E766A2">
        <w:rPr>
          <w:b/>
        </w:rPr>
        <w:tab/>
      </w:r>
      <w:r w:rsidR="007A113A">
        <w:rPr>
          <w:b/>
        </w:rPr>
        <w:t xml:space="preserve">           </w:t>
      </w:r>
      <w:r w:rsidR="007A113A">
        <w:t>D</w:t>
      </w:r>
      <w:r w:rsidRPr="00E766A2">
        <w:t>aniela Korlević</w:t>
      </w:r>
      <w:r w:rsidR="00445F65">
        <w:t xml:space="preserve"> </w:t>
      </w:r>
    </w:p>
    <w:p w:rsidRDefault="00AE7ACC" w:rsidP="00AE7ACC" w:rsidR="00AE7ACC" w:rsidRPr="006F39D3">
      <w:pPr>
        <w:ind w:firstLine="708" w:left="1416"/>
        <w:jc w:val="right"/>
        <w:rPr>
          <w:sz w:val="32"/>
        </w:rPr>
      </w:pPr>
    </w:p>
    <w:p w:rsidRDefault="006C16FD" w:rsidP="006C16FD" w:rsidR="006C16FD" w:rsidRPr="00E766A2">
      <w:pPr>
        <w:ind w:hanging="1440" w:left="2160"/>
        <w:jc w:val="both"/>
        <w:rPr>
          <w:b/>
        </w:rPr>
      </w:pPr>
      <w:r w:rsidRPr="00E766A2">
        <w:rPr>
          <w:b/>
        </w:rPr>
        <w:t>UPUTA O PRAVNOM LIJEKU:</w:t>
      </w:r>
    </w:p>
    <w:p w:rsidRDefault="006C16FD" w:rsidP="006C16FD" w:rsidR="006C16FD" w:rsidRPr="00E766A2">
      <w:r w:rsidRPr="00E766A2">
        <w:tab/>
        <w:t xml:space="preserve">Protiv zaključka nije dopušten </w:t>
      </w:r>
      <w:r w:rsidR="000B0F74">
        <w:t xml:space="preserve">pravni lijek </w:t>
      </w:r>
      <w:r w:rsidRPr="00E766A2">
        <w:t>(čl.1</w:t>
      </w:r>
      <w:r w:rsidR="000B0F74">
        <w:t>9</w:t>
      </w:r>
      <w:r w:rsidRPr="00E766A2">
        <w:t>. st.</w:t>
      </w:r>
      <w:r w:rsidR="000B0F74">
        <w:t>7</w:t>
      </w:r>
      <w:r w:rsidRPr="00E766A2">
        <w:t>. SZ)</w:t>
      </w:r>
      <w:r w:rsidRPr="00E766A2">
        <w:tab/>
      </w:r>
    </w:p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R="006C16FD" w:rsidRPr="00E766A2"/>
    <w:sectPr w:rsidR="006C16FD" w:rsidRPr="00E766A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CB" w:rsidR="00612FCB">
      <w:r>
        <w:separator/>
      </w:r>
    </w:p>
  </w:endnote>
  <w:endnote w:id="0" w:type="continuationSeparator">
    <w:p w:rsidRDefault="00612FCB" w:rsidR="0061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4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CB" w:rsidR="00612FCB">
      <w:r>
        <w:separator/>
      </w:r>
    </w:p>
  </w:footnote>
  <w:footnote w:id="0" w:type="continuationSeparator">
    <w:p w:rsidRDefault="00612FCB" w:rsidR="0061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102759" w:rsidR="007C16BB" w:rsidRPr="007A113A">
    <w:pPr>
      <w:pStyle w:val="Zaglavlje"/>
      <w:jc w:val="right"/>
      <w:rPr>
        <w:b/>
      </w:rPr>
    </w:pPr>
    <w:r w:rsidRPr="007A113A">
      <w:rPr>
        <w:b/>
      </w:rPr>
      <w:tab/>
    </w:r>
    <w:r w:rsidRPr="007A113A">
      <w:rPr>
        <w:b/>
      </w:rPr>
      <w:tab/>
      <w:t>Posl.br.15 St-</w:t>
    </w:r>
    <w:r w:rsidR="00C368CA">
      <w:rPr>
        <w:b/>
      </w:rPr>
      <w:t>671/16-56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6FD"/>
    <w:rsid w:val="00012839"/>
    <w:rsid w:val="00033594"/>
    <w:rsid w:val="00066AA2"/>
    <w:rsid w:val="000B0F74"/>
    <w:rsid w:val="00102759"/>
    <w:rsid w:val="00195EA6"/>
    <w:rsid w:val="001B3298"/>
    <w:rsid w:val="001C7C50"/>
    <w:rsid w:val="00240B40"/>
    <w:rsid w:val="00247907"/>
    <w:rsid w:val="00252CA8"/>
    <w:rsid w:val="002E5389"/>
    <w:rsid w:val="002F6CF3"/>
    <w:rsid w:val="003422A4"/>
    <w:rsid w:val="00437FFA"/>
    <w:rsid w:val="00440BF7"/>
    <w:rsid w:val="00445F65"/>
    <w:rsid w:val="00475DFF"/>
    <w:rsid w:val="004C203E"/>
    <w:rsid w:val="005354A9"/>
    <w:rsid w:val="0055610B"/>
    <w:rsid w:val="00612FCB"/>
    <w:rsid w:val="00631C51"/>
    <w:rsid w:val="0067732E"/>
    <w:rsid w:val="006C16FD"/>
    <w:rsid w:val="006F39D3"/>
    <w:rsid w:val="007A113A"/>
    <w:rsid w:val="007C16BB"/>
    <w:rsid w:val="007C7119"/>
    <w:rsid w:val="007E600D"/>
    <w:rsid w:val="008E0BF0"/>
    <w:rsid w:val="00944FBB"/>
    <w:rsid w:val="009800B7"/>
    <w:rsid w:val="009B5A9F"/>
    <w:rsid w:val="009D6B4D"/>
    <w:rsid w:val="00A849CC"/>
    <w:rsid w:val="00AB09A6"/>
    <w:rsid w:val="00AE7ACC"/>
    <w:rsid w:val="00B131D5"/>
    <w:rsid w:val="00BE7207"/>
    <w:rsid w:val="00C26A5D"/>
    <w:rsid w:val="00C368CA"/>
    <w:rsid w:val="00C37ECA"/>
    <w:rsid w:val="00C40859"/>
    <w:rsid w:val="00D058B2"/>
    <w:rsid w:val="00D2547F"/>
    <w:rsid w:val="00DD272D"/>
    <w:rsid w:val="00DF64BA"/>
    <w:rsid w:val="00E25F1C"/>
    <w:rsid w:val="00E265A3"/>
    <w:rsid w:val="00E311D4"/>
    <w:rsid w:val="00E766A2"/>
    <w:rsid w:val="00EF1BE1"/>
    <w:rsid w:val="00EF60C8"/>
    <w:rsid w:val="00F125F2"/>
    <w:rsid w:val="00F265B9"/>
    <w:rsid w:val="00F26D02"/>
    <w:rsid w:val="00F502DD"/>
    <w:rsid w:val="00F55437"/>
    <w:rsid w:val="00F62157"/>
    <w:rsid w:val="00F704A1"/>
    <w:rsid w:val="00F8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1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1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0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710</properties:Characters>
  <properties:Lines>32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2017-11-30T10:29:00Z</dcterms:created>
  <dc:creator>skrapic</dc:creator>
  <cp:lastModifiedBy>Jasna Radulović</cp:lastModifiedBy>
  <cp:lastPrinted>2017-11-30T10:29:00Z</cp:lastPrinted>
  <dcterms:modified xmlns:xsi="http://www.w3.org/2001/XMLSchema-instance" xsi:type="dcterms:W3CDTF">2017-11-30T10:30:00Z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