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26e2" w14:paraId="06e26e2" w:rsidRDefault="0012755D" w:rsidP="00910611" w:rsidR="0012755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5D" w:rsidP="00910611" w:rsidR="0012755D">
      <w:r>
        <w:rPr>
          <w:rFonts w:eastAsia="MS Mincho"/>
        </w:rPr>
        <w:t xml:space="preserve">   REPUBLIKA HRVATSKA</w:t>
      </w:r>
    </w:p>
    <w:p w:rsidRDefault="0012755D" w:rsidP="00910611" w:rsidR="0012755D">
      <w:r>
        <w:rPr>
          <w:rFonts w:eastAsia="MS Mincho"/>
        </w:rPr>
        <w:t>TRGOVAČKI SUD U RIJECI</w:t>
      </w:r>
    </w:p>
    <w:p w:rsidRDefault="0012755D" w:rsidR="0012755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6D08" w:rsidP="0030222D" w:rsidR="00CD6D08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E41958" w:rsidR="0030222D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884309">
        <w:t xml:space="preserve">nastavku </w:t>
      </w:r>
      <w:r w:rsidR="00201F57">
        <w:t>postupk</w:t>
      </w:r>
      <w:r w:rsidR="00884309">
        <w:t>a</w:t>
      </w:r>
      <w:r w:rsidR="00201F57">
        <w:t xml:space="preserve"> </w:t>
      </w:r>
      <w:r w:rsidR="00884309">
        <w:t xml:space="preserve">radi naknadne diobe </w:t>
      </w:r>
      <w:r w:rsidR="00884309">
        <w:rPr>
          <w:b/>
        </w:rPr>
        <w:t>Stečajne mase iza ZIDAR NEKRETNINE d.o.o. Crikvenica, Podšupera 55, OIB 34517015865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E41958">
        <w:t xml:space="preserve"> održanog dana </w:t>
      </w:r>
      <w:r w:rsidR="00AC30FE">
        <w:t>2</w:t>
      </w:r>
      <w:r w:rsidR="00884309">
        <w:t>1</w:t>
      </w:r>
      <w:r w:rsidR="00AC30FE">
        <w:t>. prosinca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FF020D" w:rsidP="00042DC5" w:rsidR="00FF020D" w:rsidRPr="00253D10">
      <w:pPr>
        <w:jc w:val="both"/>
      </w:pPr>
    </w:p>
    <w:p w:rsidRDefault="0030222D" w:rsidP="0030222D" w:rsidR="0030222D" w:rsidRPr="00884309">
      <w:pPr>
        <w:jc w:val="center"/>
      </w:pPr>
      <w:r w:rsidRPr="00884309">
        <w:t xml:space="preserve">r i j e š i o </w:t>
      </w:r>
      <w:r w:rsidR="008E4BEC" w:rsidRPr="00884309">
        <w:t xml:space="preserve">  </w:t>
      </w:r>
      <w:r w:rsidR="008C691F" w:rsidRPr="00884309">
        <w:t xml:space="preserve"> </w:t>
      </w:r>
      <w:r w:rsidRPr="00884309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0977A2" w:rsidP="00790B11" w:rsidR="002B2B2A">
      <w:pPr>
        <w:jc w:val="both"/>
      </w:pPr>
      <w:r>
        <w:t xml:space="preserve"> </w:t>
      </w:r>
      <w:r w:rsidR="003064DA">
        <w:t xml:space="preserve">      </w:t>
      </w:r>
      <w:r w:rsidR="00790B11">
        <w:t xml:space="preserve">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884309">
        <w:rPr>
          <w:b/>
        </w:rPr>
        <w:t>drugi</w:t>
      </w:r>
      <w:r>
        <w:rPr>
          <w:b/>
        </w:rPr>
        <w:t xml:space="preserve"> viši isplatni red</w:t>
      </w:r>
    </w:p>
    <w:p w:rsidRDefault="00884309" w:rsidP="00C14A27" w:rsidR="00884309">
      <w:pPr>
        <w:jc w:val="both"/>
        <w:rPr>
          <w:b/>
        </w:rPr>
      </w:pPr>
    </w:p>
    <w:p w:rsidRDefault="00884309" w:rsidP="00884309" w:rsidR="00884309">
      <w:pPr>
        <w:ind w:left="709"/>
        <w:jc w:val="both"/>
      </w:pPr>
      <w:r w:rsidRPr="00884309"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84309">
        <w:t>910.632,08 kn</w:t>
      </w:r>
    </w:p>
    <w:p w:rsidRDefault="00884309" w:rsidP="00884309" w:rsidR="00884309">
      <w:pPr>
        <w:ind w:left="709"/>
        <w:jc w:val="both"/>
      </w:pPr>
      <w:r w:rsidRPr="00884309">
        <w:t>OIB 52634238587</w:t>
      </w:r>
    </w:p>
    <w:p w:rsidRDefault="00884309" w:rsidP="00884309" w:rsidR="00884309" w:rsidRPr="00884309">
      <w:pPr>
        <w:ind w:left="709"/>
        <w:jc w:val="both"/>
      </w:pPr>
    </w:p>
    <w:p w:rsidRDefault="00884309" w:rsidP="00884309" w:rsidR="00884309">
      <w:pPr>
        <w:ind w:left="709"/>
        <w:jc w:val="both"/>
      </w:pPr>
      <w:r w:rsidRPr="00884309">
        <w:t>HRVATSKE VODE VGO za</w:t>
      </w:r>
      <w:r>
        <w:t xml:space="preserve"> </w:t>
      </w:r>
      <w:r w:rsidRPr="00884309">
        <w:t>slivove sjevernog Jadrana</w:t>
      </w:r>
      <w:r>
        <w:tab/>
      </w:r>
      <w:r>
        <w:tab/>
        <w:t xml:space="preserve">       221,15 kn</w:t>
      </w:r>
    </w:p>
    <w:p w:rsidRDefault="00884309" w:rsidP="00884309" w:rsidR="00884309">
      <w:pPr>
        <w:ind w:left="709"/>
        <w:jc w:val="both"/>
      </w:pPr>
      <w:r w:rsidRPr="00884309">
        <w:t>Zagreb, Ulica grada</w:t>
      </w:r>
      <w:r>
        <w:t xml:space="preserve"> </w:t>
      </w:r>
      <w:r w:rsidRPr="00884309">
        <w:t xml:space="preserve">Vukovara 220, </w:t>
      </w:r>
    </w:p>
    <w:p w:rsidRDefault="00884309" w:rsidP="00884309" w:rsidR="00D721CD">
      <w:pPr>
        <w:ind w:left="709"/>
        <w:jc w:val="both"/>
        <w:rPr>
          <w:b/>
        </w:rPr>
      </w:pPr>
      <w:r>
        <w:t>O</w:t>
      </w:r>
      <w:r w:rsidRPr="00884309">
        <w:t>IB</w:t>
      </w:r>
      <w:r>
        <w:t xml:space="preserve"> </w:t>
      </w:r>
      <w:r w:rsidRPr="00884309">
        <w:t>28921383001</w:t>
      </w:r>
    </w:p>
    <w:p w:rsidRDefault="00AC30FE" w:rsidP="00AC30FE" w:rsidR="00AC30FE" w:rsidRPr="00D721CD">
      <w:pPr>
        <w:ind w:left="709"/>
        <w:jc w:val="both"/>
        <w:rPr>
          <w:lang w:eastAsia="en-US"/>
        </w:rPr>
      </w:pPr>
    </w:p>
    <w:p w:rsidRDefault="00E1751E" w:rsidP="00294EFE" w:rsidR="00E1751E" w:rsidRPr="00AC30FE">
      <w:pPr>
        <w:jc w:val="center"/>
        <w:rPr>
          <w:lang w:eastAsia="en-US"/>
        </w:rPr>
      </w:pPr>
      <w:r w:rsidRPr="00AC30FE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884309">
        <w:rPr>
          <w:rFonts w:cs="Times New Roman" w:hAnsi="Times New Roman" w:ascii="Times New Roman"/>
          <w:sz w:val="24"/>
          <w:szCs w:val="24"/>
        </w:rPr>
        <w:t>21</w:t>
      </w:r>
      <w:r w:rsidR="00AC30FE">
        <w:rPr>
          <w:rFonts w:cs="Times New Roman" w:hAnsi="Times New Roman" w:ascii="Times New Roman"/>
          <w:sz w:val="24"/>
          <w:szCs w:val="24"/>
        </w:rPr>
        <w:t>. prosinca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790B11">
        <w:rPr>
          <w:rFonts w:cs="Times New Roman" w:hAnsi="Times New Roman" w:ascii="Times New Roman"/>
          <w:sz w:val="24"/>
          <w:szCs w:val="24"/>
        </w:rPr>
        <w:t xml:space="preserve">u </w:t>
      </w:r>
      <w:r w:rsidR="000977A2">
        <w:rPr>
          <w:rFonts w:cs="Times New Roman" w:hAnsi="Times New Roman" w:ascii="Times New Roman"/>
          <w:sz w:val="24"/>
          <w:szCs w:val="24"/>
        </w:rPr>
        <w:t>izreci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</w:t>
      </w:r>
      <w:r w:rsidR="00790B11">
        <w:rPr>
          <w:rFonts w:cs="Times New Roman" w:hAnsi="Times New Roman" w:ascii="Times New Roman"/>
          <w:sz w:val="24"/>
          <w:szCs w:val="24"/>
        </w:rPr>
        <w:t xml:space="preserve"> budući </w:t>
      </w:r>
      <w:r w:rsidRPr="006B5DF1">
        <w:rPr>
          <w:rFonts w:cs="Times New Roman" w:hAnsi="Times New Roman" w:ascii="Times New Roman"/>
          <w:sz w:val="24"/>
          <w:szCs w:val="24"/>
        </w:rPr>
        <w:t>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977A2" w:rsidP="006B5DF1" w:rsidR="00790B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AC30FE">
        <w:t>2</w:t>
      </w:r>
      <w:r w:rsidR="00884309">
        <w:t>1</w:t>
      </w:r>
      <w:r w:rsidR="00AC30FE">
        <w:t>. prosinca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790B11" w:rsidP="00916870" w:rsidR="00790B11">
      <w:pPr>
        <w:ind w:left="2160"/>
        <w:jc w:val="right"/>
      </w:pP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F90795" w:rsidP="00815242" w:rsidR="00815242">
      <w:pPr>
        <w:ind w:firstLine="708" w:left="1416"/>
        <w:jc w:val="right"/>
      </w:pPr>
      <w:r>
        <w:rPr>
          <w:b/>
        </w:rPr>
        <w:t xml:space="preserve"> </w:t>
      </w:r>
      <w:r w:rsidR="0030222D" w:rsidRPr="00253D10">
        <w:rPr>
          <w:b/>
        </w:rPr>
        <w:tab/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      </w:t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</w:t>
      </w:r>
      <w:r w:rsidR="0030222D" w:rsidRPr="00253D10">
        <w:t>Daniela Korlević</w:t>
      </w:r>
      <w:r w:rsidR="00CD6D08">
        <w:t xml:space="preserve"> </w:t>
      </w:r>
      <w:r w:rsidR="007876D7">
        <w:t xml:space="preserve"> </w:t>
      </w:r>
      <w:r w:rsidR="00815242">
        <w:t xml:space="preserve"> </w:t>
      </w:r>
      <w:r w:rsidR="00583FA6" w:rsidRPr="00737DD5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815242">
      <w:pPr>
        <w:jc w:val="both"/>
      </w:pPr>
      <w:r w:rsidRPr="00815242">
        <w:t>Protiv rješenja pravo na žalbu ima stečajni upravitelj i svaki vjerovnik u dijelu koji se tiče njegove prijavljene tražbine</w:t>
      </w:r>
      <w:r w:rsidR="00042DC5" w:rsidRPr="00815242">
        <w:t>, odnosno</w:t>
      </w:r>
      <w:r w:rsidRPr="00815242">
        <w:t xml:space="preserve"> tražbine koju je osporio </w:t>
      </w:r>
      <w:r w:rsidR="00042DC5" w:rsidRPr="00815242">
        <w:t xml:space="preserve">i stečajni upravitelj </w:t>
      </w:r>
      <w:r w:rsidRPr="00815242">
        <w:t xml:space="preserve">(članak </w:t>
      </w:r>
      <w:r w:rsidR="00042DC5" w:rsidRPr="00815242">
        <w:t>265</w:t>
      </w:r>
      <w:r w:rsidRPr="00815242">
        <w:t xml:space="preserve">. stavak </w:t>
      </w:r>
      <w:r w:rsidR="00042DC5" w:rsidRPr="00815242">
        <w:t>3.</w:t>
      </w:r>
      <w:r w:rsidRPr="00815242">
        <w:t xml:space="preserve"> SZ-a). </w:t>
      </w:r>
      <w:r w:rsidR="008B0740" w:rsidRPr="00815242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lastRenderedPageBreak/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884309">
        <w:rPr>
          <w:sz w:val="20"/>
          <w:szCs w:val="20"/>
        </w:rPr>
        <w:t>Mirjana Gašparović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C30FE">
        <w:rPr>
          <w:sz w:val="20"/>
          <w:szCs w:val="20"/>
        </w:rPr>
        <w:t>2</w:t>
      </w:r>
      <w:r w:rsidR="00884309">
        <w:rPr>
          <w:sz w:val="20"/>
          <w:szCs w:val="20"/>
        </w:rPr>
        <w:t>1</w:t>
      </w:r>
      <w:r w:rsidR="00AC30FE">
        <w:rPr>
          <w:sz w:val="20"/>
          <w:szCs w:val="20"/>
        </w:rPr>
        <w:t>.12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75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884309">
      <w:t>206/17-22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77A2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2755D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77436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62A2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83FA6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116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F130D"/>
    <w:rsid w:val="00704B59"/>
    <w:rsid w:val="00711494"/>
    <w:rsid w:val="007279AF"/>
    <w:rsid w:val="00742C34"/>
    <w:rsid w:val="007467C6"/>
    <w:rsid w:val="00750929"/>
    <w:rsid w:val="007876D7"/>
    <w:rsid w:val="00787E48"/>
    <w:rsid w:val="00790B11"/>
    <w:rsid w:val="007979AB"/>
    <w:rsid w:val="007A7CCB"/>
    <w:rsid w:val="007B28FF"/>
    <w:rsid w:val="007C097F"/>
    <w:rsid w:val="007D03DC"/>
    <w:rsid w:val="007E6339"/>
    <w:rsid w:val="007F1DE2"/>
    <w:rsid w:val="00815242"/>
    <w:rsid w:val="00820C66"/>
    <w:rsid w:val="00857894"/>
    <w:rsid w:val="00860D63"/>
    <w:rsid w:val="00876E2B"/>
    <w:rsid w:val="00884309"/>
    <w:rsid w:val="00892C5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60874"/>
    <w:rsid w:val="00A70134"/>
    <w:rsid w:val="00A879DD"/>
    <w:rsid w:val="00AC138D"/>
    <w:rsid w:val="00AC30FE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0AAC"/>
    <w:rsid w:val="00C14A27"/>
    <w:rsid w:val="00C15D0F"/>
    <w:rsid w:val="00C15F97"/>
    <w:rsid w:val="00C21658"/>
    <w:rsid w:val="00C2703D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21CD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1958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592"/>
    <w:rsid w:val="00F52993"/>
    <w:rsid w:val="00F8123F"/>
    <w:rsid w:val="00F90795"/>
    <w:rsid w:val="00F946FA"/>
    <w:rsid w:val="00FD24B3"/>
    <w:rsid w:val="00FE635C"/>
    <w:rsid w:val="00FE65CB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7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5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55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5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5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7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5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55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5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5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iza ZIDAR NEKRETNINE društvo s ograničenom odgovornošću za građevinarstvo i usluge u stečaju</izvorni_sadrzaj>
    <derivirana_varijabla naziv="DomainObject.Predmet.ProtustrankaFormated_1">  Stečajna masa iza ZIDAR NEKRETNINE društvo s ograničenom odgovornošću za građevinarstvo i usluge u stečaju</derivirana_varijabla>
  </DomainObject.Predmet.ProtustrankaFormated>
  <DomainObject.Predmet.ProtustrankaFormatedOIB>
    <izvorni_sadrzaj>  Stečajna masa iza ZIDAR NEKRETNINE društvo s ograničenom odgovornošću za građevinarstvo i usluge u stečaju, OIB 34517015865</izvorni_sadrzaj>
    <derivirana_varijabla naziv="DomainObject.Predmet.ProtustrankaFormatedOIB_1">  Stečajna masa iza ZIDAR NEKRETNINE društvo s ograničenom odgovornošću za građevinarstvo i usluge u stečaju, OIB 34517015865</derivirana_varijabla>
  </DomainObject.Predmet.ProtustrankaFormatedOIB>
  <DomainObject.Predmet.ProtustrankaFormatedWithAdress>
    <izvorni_sadrzaj> Stečajna masa iza ZIDAR NEKRETNINE društvo s ograničenom odgovornošću za građevinarstvo i usluge u stečaju, Podšupera 55, 51260 Crikvenica</izvorni_sadrzaj>
    <derivirana_varijabla naziv="DomainObject.Predmet.ProtustrankaFormatedWithAdress_1"> Stečajna masa iza ZIDAR NEKRETNINE društvo s ograničenom odgovornošću za građevinarstvo i usluge u stečaju, Podšupera 55, 51260 Crikvenica</derivirana_varijabla>
  </DomainObject.Predmet.ProtustrankaFormatedWithAdress>
  <DomainObject.Predmet.ProtustrankaFormatedWithAdressOIB>
    <izvorni_sadrzaj> Stečajna masa iza ZIDAR NEKRETNINE društvo s ograničenom odgovornošću za građevinarstvo i usluge u stečaju, OIB 34517015865, Podšupera 55, 51260 Crikvenica</izvorni_sadrzaj>
    <derivirana_varijabla naziv="DomainObject.Predmet.ProtustrankaFormatedWithAdressOIB_1"> Stečajna masa iza ZIDAR NEKRETNINE društvo s ograničenom odgovornošću za građevinarstvo i usluge u stečaju, OIB 34517015865, Podšupera 55, 51260 Crikvenica</derivirana_varijabla>
  </DomainObject.Predmet.ProtustrankaFormatedWithAdressOIB>
  <DomainObject.Predmet.ProtustrankaWithAdress>
    <izvorni_sadrzaj>Stečajna masa iza ZIDAR NEKRETNINE društvo s ograničenom odgovornošću za građevinarstvo i usluge u stečaju Podšupera 55, 51260 Crikvenica</izvorni_sadrzaj>
    <derivirana_varijabla naziv="DomainObject.Predmet.ProtustrankaWithAdress_1">Stečajna masa iza ZIDAR NEKRETNINE društvo s ograničenom odgovornošću za građevinarstvo i usluge u stečaju Podšupera 55, 51260 Crikvenica</derivirana_varijabla>
  </DomainObject.Predmet.ProtustrankaWithAdress>
  <DomainObject.Predmet.ProtustrankaWithAdressOIB>
    <izvorni_sadrzaj>Stečajna masa iza ZIDAR NEKRETNINE društvo s ograničenom odgovornošću za građevinarstvo i usluge u stečaju, OIB 34517015865, Podšupera 55, 51260 Crikvenica</izvorni_sadrzaj>
    <derivirana_varijabla naziv="DomainObject.Predmet.ProtustrankaWithAdressOIB_1">Stečajna masa iza ZIDAR NEKRETNINE društvo s ograničenom odgovornošću za građevinarstvo i usluge u stečaju, OIB 34517015865, Podšupera 55, 51260 Crikvenica</derivirana_varijabla>
  </DomainObject.Predmet.ProtustrankaWithAdressOIB>
  <DomainObject.Predmet.ProtustrankaNazivFormated>
    <izvorni_sadrzaj>Stečajna masa iza ZIDAR NEKRETNINE društvo s ograničenom odgovornošću za građevinarstvo i usluge u stečaju</izvorni_sadrzaj>
    <derivirana_varijabla naziv="DomainObject.Predmet.ProtustrankaNazivFormated_1">Stečajna masa iza ZIDAR NEKRETNINE društvo s ograničenom odgovornošću za građevinarstvo i usluge u stečaju</derivirana_varijabla>
  </DomainObject.Predmet.ProtustrankaNazivFormated>
  <DomainObject.Predmet.ProtustrankaNazivFormatedOIB>
    <izvorni_sadrzaj>Stečajna masa iza ZIDAR NEKRETNINE društvo s ograničenom odgovornošću za građevinarstvo i usluge u stečaju, OIB 34517015865</izvorni_sadrzaj>
    <derivirana_varijabla naziv="DomainObject.Predmet.ProtustrankaNazivFormatedOIB_1">Stečajna masa iza ZIDAR NEKRETNINE društvo s ograničenom odgovornošću za građevinarstvo i usluge u stečaju,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iza ZIDAR NEKRETNINE društvo s ograničenom odgovornošću za građevinarstvo i usluge u stečaju</item>
    </izvorni_sadrzaj>
    <derivirana_varijabla naziv="DomainObject.Predmet.ProtuStrankaListFormated_1">
      <item>Stečajna masa iza ZIDAR NEKRETNINE društvo s ograničenom odgovornošću za građevinarstvo i usluge u stečaju</item>
    </derivirana_varijabla>
  </DomainObject.Predmet.ProtuStrankaListFormated>
  <DomainObject.Predmet.ProtuStrankaListFormatedOIB>
    <izvorni_sadrzaj>
      <item>Stečajna masa iza ZIDAR NEKRETNINE društvo s ograničenom odgovornošću za građevinarstvo i usluge u stečaju, OIB 34517015865</item>
    </izvorni_sadrzaj>
    <derivirana_varijabla naziv="DomainObject.Predmet.ProtuStrankaListFormatedOIB_1">
      <item>Stečajna masa iza ZIDAR NEKRETNINE društvo s ograničenom odgovornošću za građevinarstvo i usluge u stečaju, OIB 34517015865</item>
    </derivirana_varijabla>
  </DomainObject.Predmet.ProtuStrankaListFormatedOIB>
  <DomainObject.Predmet.ProtuStrankaListFormatedWithAdress>
    <izvorni_sadrzaj>
      <item>Stečajna masa iza ZIDAR NEKRETNINE društvo s ograničenom odgovornošću za građevinarstvo i usluge u stečaju, Podšupera 55, 51260 Crikvenica</item>
    </izvorni_sadrzaj>
    <derivirana_varijabla naziv="DomainObject.Predmet.ProtuStrankaListFormatedWithAdress_1">
      <item>Stečajna masa iza ZIDAR NEKRETNINE društvo s ograničenom odgovornošću za građevinarstvo i usluge u stečaju, Podšupera 55, 51260 Crikvenica</item>
    </derivirana_varijabla>
  </DomainObject.Predmet.ProtuStrankaListFormatedWithAdress>
  <DomainObject.Predmet.ProtuStrankaListFormatedWithAdressOIB>
    <izvorni_sadrzaj>
      <item>Stečajna masa iza ZIDAR NEKRETNINE društvo s ograničenom odgovornošću za građevinarstvo i usluge u stečaju, OIB 34517015865, Podšupera 55, 51260 Crikvenica</item>
    </izvorni_sadrzaj>
    <derivirana_varijabla naziv="DomainObject.Predmet.ProtuStrankaListFormatedWithAdressOIB_1">
      <item>Stečajna masa iza ZIDAR NEKRETNINE društvo s ograničenom odgovornošću za građevinarstvo i usluge u stečaju, OIB 34517015865, Podšupera 55, 51260 Crikvenica</item>
    </derivirana_varijabla>
  </DomainObject.Predmet.ProtuStrankaListFormatedWithAdressOIB>
  <DomainObject.Predmet.ProtuStrankaListNazivFormated>
    <izvorni_sadrzaj>
      <item>Stečajna masa iza ZIDAR NEKRETNINE društvo s ograničenom odgovornošću za građevinarstvo i usluge u stečaju</item>
    </izvorni_sadrzaj>
    <derivirana_varijabla naziv="DomainObject.Predmet.ProtuStrankaListNazivFormated_1">
      <item>Stečajna masa iza ZIDAR NEKRETNINE društvo s ograničenom odgovornošću za građevinarstvo i usluge u stečaju</item>
    </derivirana_varijabla>
  </DomainObject.Predmet.ProtuStrankaListNazivFormated>
  <DomainObject.Predmet.ProtuStrankaListNazivFormatedOIB>
    <izvorni_sadrzaj>
      <item>Stečajna masa iza ZIDAR NEKRETNINE društvo s ograničenom odgovornošću za građevinarstvo i usluge u stečaju, OIB 34517015865</item>
    </izvorni_sadrzaj>
    <derivirana_varijabla naziv="DomainObject.Predmet.ProtuStrankaListNazivFormatedOIB_1">
      <item>Stečajna masa iza ZIDAR NEKRETNINE društvo s ograničenom odgovornošću za građevinarstvo i usluge u stečaju,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</izvorni_sadrzaj>
    <derivirana_varijabla naziv="DomainObject.Predmet.OstaliListFormated_1">
      <item>DRAGAN BACANOVIĆ</item>
      <item>VESNA MATOKOVIĆ</item>
      <item>MIRJANA GAŠPAROVIĆ</item>
    </derivirana_varijabla>
  </DomainObject.Predmet.OstaliListFormated>
  <DomainObject.Predmet.OstaliListFormatedOIB>
    <izvorni_sadrzaj>
      <item>DRAGAN BACANOVIĆ</item>
      <item>VESNA MATOKOVIĆ</item>
      <item>MIRJANA GAŠPAROVIĆ</item>
    </izvorni_sadrzaj>
    <derivirana_varijabla naziv="DomainObject.Predmet.OstaliListFormatedOIB_1">
      <item>DRAGAN BACANOVIĆ</item>
      <item>VESNA MATOKOVIĆ</item>
      <item>MIRJANA GAŠPAROVIĆ</item>
    </derivirana_varijabla>
  </DomainObject.Predmet.OstaliListFormatedOIB>
  <DomainObject.Predmet.OstaliListFormatedWithAdress>
    <izvorni_sadrzaj>
      <item>DRAGAN BACANOVIĆ</item>
      <item>VESNA MATOKOVIĆ</item>
      <item>MIRJANA GAŠPAROVIĆ</item>
    </izvorni_sadrzaj>
    <derivirana_varijabla naziv="DomainObject.Predmet.OstaliListFormatedWithAdress_1">
      <item>DRAGAN BACANOVIĆ</item>
      <item>VESNA MATOKOVIĆ</item>
      <item>MIRJANA GAŠPAROVIĆ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</izvorni_sadrzaj>
    <derivirana_varijabla naziv="DomainObject.Predmet.OstaliListFormatedWithAdressOIB_1">
      <item>DRAGAN BACANOVIĆ</item>
      <item>VESNA MATOKOVIĆ</item>
      <item>MIRJANA GAŠPAROVIĆ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</izvorni_sadrzaj>
    <derivirana_varijabla naziv="DomainObject.Predmet.OstaliListNazivFormated_1">
      <item>DRAGAN BACANOVIĆ</item>
      <item>VESNA MATOKOVIĆ</item>
      <item>MIRJANA GAŠPAROVIĆ</item>
    </derivirana_varijabla>
  </DomainObject.Predmet.OstaliListNazivFormated>
  <DomainObject.Predmet.OstaliListNazivFormatedOIB>
    <izvorni_sadrzaj>
      <item>DRAGAN BACANOVIĆ</item>
      <item>VESNA MATOKOVIĆ</item>
      <item>MIRJANA GAŠPAROVIĆ</item>
    </izvorni_sadrzaj>
    <derivirana_varijabla naziv="DomainObject.Predmet.OstaliListNazivFormatedOIB_1">
      <item>DRAGAN BACANOVIĆ</item>
      <item>VESNA MATOKOVIĆ</item>
      <item>MIRJANA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iza ZIDAR NEKRETNINE društvo s ograničenom odgovornošću za građevinarstvo i usluge u stečaju</izvorni_sadrzaj>
    <derivirana_varijabla naziv="DomainObject.Predmet.ProtustrankaIDrugi_1">Stečajna masa iza ZIDAR NEKRETNINE društvo s ograničenom odgovornošću za građevinarstvo i usluge u stečaju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iza ZIDAR NEKRETNINE društvo s ograničenom odgovornošću za građevinarstvo i usluge u stečaju, OIB 34517015865, Podšupera 55, 51260 Crikvenica</izvorni_sadrzaj>
    <derivirana_varijabla naziv="DomainObject.Predmet.ProtustrankaIDrugiAdressOIB_1">Stečajna masa iza ZIDAR NEKRETNINE društvo s ograničenom odgovornošću za građevinarstvo i usluge u stečaju,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iza ZIDAR NEKRETNINE društvo s ograničenom odgovornošću za građevinarstvo i usluge u stečaju</item>
      <item>DRAGAN BACANOVIĆ</item>
      <item>VESNA MATOKOVIĆ</item>
      <item>MIRJANA GAŠPAROVIĆ</item>
    </izvorni_sadrzaj>
    <derivirana_varijabla naziv="DomainObject.Predmet.SudioniciListNaziv_1">
      <item>NAŠICECEMENT d.d.</item>
      <item>Stečajna masa iza ZIDAR NEKRETNINE društvo s ograničenom odgovornošću za građevinarstvo i usluge u stečaju</item>
      <item>DRAGAN BACANOVIĆ</item>
      <item>VESNA MATOKOVIĆ</item>
      <item>MIRJANA GAŠPAROVIĆ</item>
    </derivirana_varijabla>
  </DomainObject.Predmet.SudioniciListNaziv>
  <DomainObject.Predmet.SudioniciListAdressOIB>
    <izvorni_sadrzaj>
      <item>NAŠICECEMENT d.d., OIB 62612424147, Tajnovac 1,31500 Našice</item>
      <item>Stečajna masa iza ZIDAR NEKRETNINE društvo s ograničenom odgovornošću za građevinarstvo i usluge u stečaju, OIB 34517015865, Podšupera 55,51260 Crikvenica</item>
      <item>DRAGAN BACANOVIĆ</item>
      <item>VESNA MATOKOVIĆ</item>
      <item>MIRJANA GAŠPAROVIĆ</item>
    </izvorni_sadrzaj>
    <derivirana_varijabla naziv="DomainObject.Predmet.SudioniciListAdressOIB_1">
      <item>NAŠICECEMENT d.d., OIB 62612424147, Tajnovac 1,31500 Našice</item>
      <item>Stečajna masa iza ZIDAR NEKRETNINE društvo s ograničenom odgovornošću za građevinarstvo i usluge u stečaju, OIB 34517015865, Podšupera 55,51260 Crikvenica</item>
      <item>DRAGAN BACANOVIĆ</item>
      <item>VESNA MATOKOVIĆ</item>
      <item>MIRJANA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9E567-90A2-4F8C-A88A-00FFA0D44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299</properties:Words>
  <properties:Characters>1556</properties:Characters>
  <properties:Lines>56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2017-12-21T14:09:00Z</dcterms:created>
  <dc:creator>rcerneka</dc:creator>
  <cp:lastModifiedBy>Jasna Radulović</cp:lastModifiedBy>
  <cp:lastPrinted>2017-12-21T14:12:00Z</cp:lastPrinted>
  <dcterms:modified xmlns:xsi="http://www.w3.org/2001/XMLSchema-instance" xsi:type="dcterms:W3CDTF">2017-12-21T14:18:00Z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