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3e56" w14:paraId="c7b3e5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F6E65">
        <w:rPr>
          <w:rFonts w:cs="Times New Roman" w:hAnsi="Times New Roman" w:ascii="Times New Roman"/>
          <w:b w:val="false"/>
          <w:sz w:val="24"/>
          <w:szCs w:val="24"/>
        </w:rPr>
        <w:t>3320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EF6E65">
        <w:t>EURO INGENIUM j.d.o.o., Zagreb, Poljička 45, OIB: 33944519321, 1.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EF6E65" w:rsidRPr="00EF6E65">
        <w:t>EURO INGENIUM j.d.o.o., Zagreb</w:t>
      </w:r>
      <w:r w:rsidR="00EF6E65">
        <w:t>, Poljička 45, OIB: 33944519321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EF6E65" w:rsidRPr="00EF6E65">
        <w:t>EURO INGENIUM j.d.o.o., Zagreb, Poljička 45, OIB: 33944519321,</w:t>
      </w:r>
      <w:r w:rsidR="006C4C3C">
        <w:t xml:space="preserve"> </w:t>
      </w:r>
      <w:r w:rsidR="00EF6E65">
        <w:t>Zdenislavu Jelačiću, Zagreb, Poljička 45, OIB: 10310585699</w:t>
      </w:r>
      <w:r w:rsidR="006E5E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EF6E65">
        <w:rPr>
          <w:b/>
        </w:rPr>
        <w:t>14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EF6E65">
        <w:rPr>
          <w:b/>
        </w:rPr>
        <w:t>9,4</w:t>
      </w:r>
      <w:r w:rsidR="00856560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EF6E65">
        <w:t>21. prosinca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EF6E65" w:rsidRPr="00EF6E65">
        <w:t>EURO INGENIUM j.d.o.o., Zagreb, Poljička 45, OIB: 33944519321,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EF6E65">
        <w:t>1.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A29" w:rsidR="00180A29">
      <w:r>
        <w:separator/>
      </w:r>
    </w:p>
  </w:endnote>
  <w:endnote w:id="0" w:type="continuationSeparator">
    <w:p w:rsidRDefault="00180A29" w:rsidR="00180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A29" w:rsidR="00180A29">
      <w:r>
        <w:separator/>
      </w:r>
    </w:p>
  </w:footnote>
  <w:footnote w:id="0" w:type="continuationSeparator">
    <w:p w:rsidRDefault="00180A29" w:rsidR="00180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C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EF6E65">
      <w:rPr>
        <w:rFonts w:hAnsi="Verdana" w:ascii="Verdana"/>
        <w:b w:val="false"/>
        <w:sz w:val="24"/>
        <w:szCs w:val="24"/>
      </w:rPr>
      <w:t>3320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0A2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95616"/>
    <w:rsid w:val="00EA6F5E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2C9C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C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C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C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C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C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C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C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C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3320</izvorni_sadrzaj>
    <derivirana_varijabla naziv="DomainObject.Predmet.Broj_1">3320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St-3320/2017</izvorni_sadrzaj>
    <derivirana_varijabla naziv="DomainObject.Predmet.OznakaBroj_1">St-3320/2017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INGENIUM j.d.o.o. zastupanog po punomoćniku Zdenislav Jelačić</izvorni_sadrzaj>
    <derivirana_varijabla naziv="DomainObject.Predmet.ProtustrankaFormated_1">  EURO INGENIUM j.d.o.o. zastupanog po punomoćniku Zdenislav Jelačić</derivirana_varijabla>
  </DomainObject.Predmet.ProtustrankaFormated>
  <DomainObject.Predmet.ProtustrankaFormatedOIB>
    <izvorni_sadrzaj>  EURO INGENIUM j.d.o.o., OIB 33944519321 zastupanog po punomoćniku Zdenislav Jelačić</izvorni_sadrzaj>
    <derivirana_varijabla naziv="DomainObject.Predmet.ProtustrankaFormatedOIB_1">  EURO INGENIUM j.d.o.o., OIB 33944519321 zastupanog po punomoćniku Zdenislav Jelačić</derivirana_varijabla>
  </DomainObject.Predmet.ProtustrankaFormatedOIB>
  <DomainObject.Predmet.ProtustrankaFormatedWithAdress>
    <izvorni_sadrzaj> EURO INGENIUM j.d.o.o., Poljička 45, 10000 Zagreb zastupanog po punomoćniku Zdenislav Jelačić</izvorni_sadrzaj>
    <derivirana_varijabla naziv="DomainObject.Predmet.ProtustrankaFormatedWithAdress_1"> EURO INGENIUM j.d.o.o., Poljička 45, 10000 Zagreb zastupanog po punomoćniku Zdenislav Jelačić</derivirana_varijabla>
  </DomainObject.Predmet.ProtustrankaFormatedWithAdress>
  <DomainObject.Predmet.ProtustrankaFormatedWithAdressOIB>
    <izvorni_sadrzaj> EURO INGENIUM j.d.o.o., OIB 33944519321, Poljička 45, 10000 Zagreb zastupanog po punomoćniku Zdenislav Jelačić</izvorni_sadrzaj>
    <derivirana_varijabla naziv="DomainObject.Predmet.ProtustrankaFormatedWithAdressOIB_1"> EURO INGENIUM j.d.o.o., OIB 33944519321, Poljička 45, 10000 Zagreb zastupanog po punomoćniku Zdenislav Jelačić</derivirana_varijabla>
  </DomainObject.Predmet.ProtustrankaFormatedWithAdressOIB>
  <DomainObject.Predmet.ProtustrankaWithAdress>
    <izvorni_sadrzaj>EURO INGENIUM j.d.o.o. Poljička 45, 10000 Zagreb</izvorni_sadrzaj>
    <derivirana_varijabla naziv="DomainObject.Predmet.ProtustrankaWithAdress_1">EURO INGENIUM j.d.o.o. Poljička 45, 10000 Zagreb</derivirana_varijabla>
  </DomainObject.Predmet.ProtustrankaWithAdress>
  <DomainObject.Predmet.ProtustrankaWithAdressOIB>
    <izvorni_sadrzaj>EURO INGENIUM j.d.o.o., OIB 33944519321, Poljička 45, 10000 Zagreb</izvorni_sadrzaj>
    <derivirana_varijabla naziv="DomainObject.Predmet.ProtustrankaWithAdressOIB_1">EURO INGENIUM j.d.o.o., OIB 33944519321, Poljička 45, 10000 Zagreb</derivirana_varijabla>
  </DomainObject.Predmet.ProtustrankaWithAdressOIB>
  <DomainObject.Predmet.ProtustrankaNazivFormated>
    <izvorni_sadrzaj>EURO INGENIUM j.d.o.o.</izvorni_sadrzaj>
    <derivirana_varijabla naziv="DomainObject.Predmet.ProtustrankaNazivFormated_1">EURO INGENIUM j.d.o.o.</derivirana_varijabla>
  </DomainObject.Predmet.ProtustrankaNazivFormated>
  <DomainObject.Predmet.ProtustrankaNazivFormatedOIB>
    <izvorni_sadrzaj>EURO INGENIUM j.d.o.o., OIB 33944519321</izvorni_sadrzaj>
    <derivirana_varijabla naziv="DomainObject.Predmet.ProtustrankaNazivFormatedOIB_1">EURO INGENIUM j.d.o.o., OIB 33944519321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INGENIUM j.d.o.o. zastupanog po punomoćniku Zdenislav Jelačić</item>
    </izvorni_sadrzaj>
    <derivirana_varijabla naziv="DomainObject.Predmet.ProtuStrankaListFormated_1">
      <item>EURO INGENIUM j.d.o.o. zastupanog po punomoćniku Zdenislav Jelačić</item>
    </derivirana_varijabla>
  </DomainObject.Predmet.ProtuStrankaListFormated>
  <DomainObject.Predmet.ProtuStrankaListFormatedOIB>
    <izvorni_sadrzaj>
      <item>EURO INGENIUM j.d.o.o., OIB 33944519321 zastupanog po punomoćniku Zdenislav Jelačić</item>
    </izvorni_sadrzaj>
    <derivirana_varijabla naziv="DomainObject.Predmet.ProtuStrankaListFormatedOIB_1">
      <item>EURO INGENIUM j.d.o.o., OIB 33944519321 zastupanog po punomoćniku Zdenislav Jelačić</item>
    </derivirana_varijabla>
  </DomainObject.Predmet.ProtuStrankaListFormatedOIB>
  <DomainObject.Predmet.ProtuStrankaListFormatedWithAdress>
    <izvorni_sadrzaj>
      <item>EURO INGENIUM j.d.o.o., Poljička 45, 10000 Zagreb zastupanog po punomoćniku Zdenislav Jelačić</item>
    </izvorni_sadrzaj>
    <derivirana_varijabla naziv="DomainObject.Predmet.ProtuStrankaListFormatedWithAdress_1">
      <item>EURO INGENIUM j.d.o.o., Poljička 45, 10000 Zagreb zastupanog po punomoćniku Zdenislav Jelačić</item>
    </derivirana_varijabla>
  </DomainObject.Predmet.ProtuStrankaListFormatedWithAdress>
  <DomainObject.Predmet.ProtuStrankaListFormatedWithAdressOIB>
    <izvorni_sadrzaj>
      <item>EURO INGENIUM j.d.o.o., OIB 33944519321, Poljička 45, 10000 Zagreb zastupanog po punomoćniku Zdenislav Jelačić</item>
    </izvorni_sadrzaj>
    <derivirana_varijabla naziv="DomainObject.Predmet.ProtuStrankaListFormatedWithAdressOIB_1">
      <item>EURO INGENIUM j.d.o.o., OIB 33944519321, Poljička 45, 10000 Zagreb zastupanog po punomoćniku Zdenislav Jelačić</item>
    </derivirana_varijabla>
  </DomainObject.Predmet.ProtuStrankaListFormatedWithAdressOIB>
  <DomainObject.Predmet.ProtuStrankaListNazivFormated>
    <izvorni_sadrzaj>
      <item>EURO INGENIUM j.d.o.o.</item>
    </izvorni_sadrzaj>
    <derivirana_varijabla naziv="DomainObject.Predmet.ProtuStrankaListNazivFormated_1">
      <item>EURO INGENIUM j.d.o.o.</item>
    </derivirana_varijabla>
  </DomainObject.Predmet.ProtuStrankaListNazivFormated>
  <DomainObject.Predmet.ProtuStrankaListNazivFormatedOIB>
    <izvorni_sadrzaj>
      <item>EURO INGENIUM j.d.o.o., OIB 33944519321</item>
    </izvorni_sadrzaj>
    <derivirana_varijabla naziv="DomainObject.Predmet.ProtuStrankaListNazivFormatedOIB_1">
      <item>EURO INGENIUM j.d.o.o., OIB 33944519321</item>
    </derivirana_varijabla>
  </DomainObject.Predmet.ProtuStrankaListNazivFormatedOIB>
  <DomainObject.Predmet.OstaliListFormated>
    <izvorni_sadrzaj>
      <item>Zdenislav Jelačić punomoćnik sudionika u postupku EURO INGENIUM j.d.o.o.</item>
    </izvorni_sadrzaj>
    <derivirana_varijabla naziv="DomainObject.Predmet.OstaliListFormated_1">
      <item>Zdenislav Jelačić punomoćnik sudionika u postupku EURO INGENIUM j.d.o.o.</item>
    </derivirana_varijabla>
  </DomainObject.Predmet.OstaliListFormated>
  <DomainObject.Predmet.OstaliListFormatedOIB>
    <izvorni_sadrzaj>
      <item>Zdenislav Jelačić, OIB 10310585699 punomoćnik sudionika u postupku EURO INGENIUM j.d.o.o.</item>
    </izvorni_sadrzaj>
    <derivirana_varijabla naziv="DomainObject.Predmet.OstaliListFormatedOIB_1">
      <item>Zdenislav Jelačić, OIB 10310585699 punomoćnik sudionika u postupku EURO INGENIUM j.d.o.o.</item>
    </derivirana_varijabla>
  </DomainObject.Predmet.OstaliListFormatedOIB>
  <DomainObject.Predmet.OstaliListFormatedWithAdress>
    <izvorni_sadrzaj>
      <item>Zdenislav Jelačić, Poljička 45, 10000 Zagreb punomoćnik sudionika u postupku EURO INGENIUM j.d.o.o.</item>
    </izvorni_sadrzaj>
    <derivirana_varijabla naziv="DomainObject.Predmet.OstaliListFormatedWithAdress_1">
      <item>Zdenislav Jelačić, Poljička 45, 10000 Zagreb punomoćnik sudionika u postupku EURO INGENIUM j.d.o.o.</item>
    </derivirana_varijabla>
  </DomainObject.Predmet.OstaliListFormatedWithAdress>
  <DomainObject.Predmet.OstaliListFormatedWithAdressOIB>
    <izvorni_sadrzaj>
      <item>Zdenislav Jelačić, OIB 10310585699, Poljička 45, 10000 Zagreb punomoćnik sudionika u postupku EURO INGENIUM j.d.o.o.</item>
    </izvorni_sadrzaj>
    <derivirana_varijabla naziv="DomainObject.Predmet.OstaliListFormatedWithAdressOIB_1">
      <item>Zdenislav Jelačić, OIB 10310585699, Poljička 45, 10000 Zagreb punomoćnik sudionika u postupku EURO INGENIUM j.d.o.o.</item>
    </derivirana_varijabla>
  </DomainObject.Predmet.OstaliListFormatedWithAdressOIB>
  <DomainObject.Predmet.OstaliListNazivFormated>
    <izvorni_sadrzaj>
      <item>Zdenislav Jelačić</item>
    </izvorni_sadrzaj>
    <derivirana_varijabla naziv="DomainObject.Predmet.OstaliListNazivFormated_1">
      <item>Zdenislav Jelačić</item>
    </derivirana_varijabla>
  </DomainObject.Predmet.OstaliListNazivFormated>
  <DomainObject.Predmet.OstaliListNazivFormatedOIB>
    <izvorni_sadrzaj>
      <item>Zdenislav Jelačić, OIB 10310585699</item>
    </izvorni_sadrzaj>
    <derivirana_varijabla naziv="DomainObject.Predmet.OstaliListNazivFormatedOIB_1">
      <item>Zdenislav Jelačić, OIB 10310585699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INGENIUM j.d.o.o.</izvorni_sadrzaj>
    <derivirana_varijabla naziv="DomainObject.Predmet.ProtustrankaIDrugi_1">EURO INGENIUM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EURO INGENIUM j.d.o.o., OIB 33944519321, Poljička 45, 10000 Zagreb</izvorni_sadrzaj>
    <derivirana_varijabla naziv="DomainObject.Predmet.ProtustrankaIDrugiAdressOIB_1">EURO INGENIUM j.d.o.o., OIB 33944519321, Poljička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INGENIUM j.d.o.o.</item>
      <item>FINA Regionalni centar Zagreb</item>
      <item>Zdenislav Jelačić</item>
    </izvorni_sadrzaj>
    <derivirana_varijabla naziv="DomainObject.Predmet.SudioniciListNaziv_1">
      <item>EURO INGENIUM j.d.o.o.</item>
      <item>FINA Regionalni centar Zagreb</item>
      <item>Zdenislav Jelačić</item>
    </derivirana_varijabla>
  </DomainObject.Predmet.SudioniciListNaziv>
  <DomainObject.Predmet.SudioniciListAdressOIB>
    <izvorni_sadrzaj>
      <item>EURO INGENIUM j.d.o.o., OIB 33944519321, Poljička 45,10000 Zagreb</item>
      <item>FINA Regionalni centar Zagreb, OIB 85821130368, Trg svibanjskih žrtava  1995. 1,10000 Zagreb</item>
      <item>Zdenislav Jelačić, OIB 10310585699, Poljička 45,10000 Zagreb</item>
    </izvorni_sadrzaj>
    <derivirana_varijabla naziv="DomainObject.Predmet.SudioniciListAdressOIB_1">
      <item>EURO INGENIUM j.d.o.o., OIB 33944519321, Poljička 45,10000 Zagreb</item>
      <item>FINA Regionalni centar Zagreb, OIB 85821130368, Trg svibanjskih žrtava  1995. 1,10000 Zagreb</item>
      <item>Zdenislav Jelačić, OIB 10310585699, Poljička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33944519321</item>
      <item>, OIB 85821130368</item>
      <item>, OIB 10310585699</item>
    </izvorni_sadrzaj>
    <derivirana_varijabla naziv="DomainObject.Predmet.SudioniciListNazivOIB_1">
      <item>, OIB 33944519321</item>
      <item>, OIB 85821130368</item>
      <item>, OIB 10310585699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2EEBE-6A19-4BC9-94D1-E9D4C52FD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4625</properties:Characters>
  <properties:Lines>131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2018-02-01T13:36:00Z</dcterms:created>
  <dc:creator>Korisnik</dc:creator>
  <cp:lastModifiedBy>Draženka Prpić</cp:lastModifiedBy>
  <cp:lastPrinted>2018-02-01T13:37:00Z</cp:lastPrinted>
  <dcterms:modified xmlns:xsi="http://www.w3.org/2001/XMLSchema-instance" xsi:type="dcterms:W3CDTF">2018-02-01T13:37:00Z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