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99d3" w14:paraId="1fa99d3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975486">
        <w:t>1263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B3F81">
        <w:t>126</w:t>
      </w:r>
      <w:r w:rsidR="00975486">
        <w:t>3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975486">
        <w:t>ŠUMARSTVO NIŠEVIĆ jednostavno društvo s ograničenom odgovornošću za usluge, Bansko Vrpolje (Općina Dvor), Bansko Vrpolje 57, OIB: 76396047321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975486">
        <w:t>7.000,00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92116">
        <w:t>2. kolovoza</w:t>
      </w:r>
      <w:r w:rsidR="004B3F81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486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A7BD3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2116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St-1263/2018</izvorni_sadrzaj>
    <derivirana_varijabla naziv="DomainObject.Predmet.OznakaBroj_1">St-1263/2018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ŠUMARSTVO NIŠEVIĆ jednostavno društvo s ograničenom odgovornošću za usluge</izvorni_sadrzaj>
    <derivirana_varijabla naziv="DomainObject.Predmet.ProtustrankaFormated_1">  ŠUMARSTVO NIŠEVIĆ jednostavno društvo s ograničenom odgovornošću za usluge</derivirana_varijabla>
  </DomainObject.Predmet.ProtustrankaFormated>
  <DomainObject.Predmet.ProtustrankaFormatedOIB>
    <izvorni_sadrzaj>  ŠUMARSTVO NIŠEVIĆ jednostavno društvo s ograničenom odgovornošću za usluge, OIB 76396047321</izvorni_sadrzaj>
    <derivirana_varijabla naziv="DomainObject.Predmet.ProtustrankaFormatedOIB_1">  ŠUMARSTVO NIŠEVIĆ jednostavno društvo s ograničenom odgovornošću za usluge, OIB 76396047321</derivirana_varijabla>
  </DomainObject.Predmet.ProtustrankaFormatedOIB>
  <DomainObject.Predmet.ProtustrankaFormatedWithAdress>
    <izvorni_sadrzaj> ŠUMARSTVO NIŠEVIĆ jednostavno društvo s ograničenom odgovornošću za usluge, Bansko Vrpolje 57, 44440 Bansko Vrpolje</izvorni_sadrzaj>
    <derivirana_varijabla naziv="DomainObject.Predmet.ProtustrankaFormatedWithAdress_1"> ŠUMARSTVO NIŠEVIĆ jednostavno društvo s ograničenom odgovornošću za usluge, Bansko Vrpolje 57, 44440 Bansko Vrpolje</derivirana_varijabla>
  </DomainObject.Predmet.ProtustrankaFormatedWithAdress>
  <DomainObject.Predmet.ProtustrankaFormatedWithAdressOIB>
    <izvorni_sadrzaj> ŠUMARSTVO NIŠEVIĆ jednostavno društvo s ograničenom odgovornošću za usluge, OIB 76396047321, Bansko Vrpolje 57, 44440 Bansko Vrpolje</izvorni_sadrzaj>
    <derivirana_varijabla naziv="DomainObject.Predmet.ProtustrankaFormatedWithAdressOIB_1"> ŠUMARSTVO NIŠEVIĆ jednostavno društvo s ograničenom odgovornošću za usluge, OIB 76396047321, Bansko Vrpolje 57, 44440 Bansko Vrpolje</derivirana_varijabla>
  </DomainObject.Predmet.ProtustrankaFormatedWithAdressOIB>
  <DomainObject.Predmet.ProtustrankaWithAdress>
    <izvorni_sadrzaj>ŠUMARSTVO NIŠEVIĆ jednostavno društvo s ograničenom odgovornošću za usluge Bansko Vrpolje 57, 44440 Bansko Vrpolje</izvorni_sadrzaj>
    <derivirana_varijabla naziv="DomainObject.Predmet.ProtustrankaWithAdress_1">ŠUMARSTVO NIŠEVIĆ jednostavno društvo s ograničenom odgovornošću za usluge Bansko Vrpolje 57, 44440 Bansko Vrpolje</derivirana_varijabla>
  </DomainObject.Predmet.ProtustrankaWithAdress>
  <DomainObject.Predmet.ProtustrankaWithAdressOIB>
    <izvorni_sadrzaj>ŠUMARSTVO NIŠEVIĆ jednostavno društvo s ograničenom odgovornošću za usluge, OIB 76396047321, Bansko Vrpolje 57, 44440 Bansko Vrpolje</izvorni_sadrzaj>
    <derivirana_varijabla naziv="DomainObject.Predmet.ProtustrankaWithAdressOIB_1">ŠUMARSTVO NIŠEVIĆ jednostavno društvo s ograničenom odgovornošću za usluge, OIB 76396047321, Bansko Vrpolje 57, 44440 Bansko Vrpolje</derivirana_varijabla>
  </DomainObject.Predmet.ProtustrankaWithAdressOIB>
  <DomainObject.Predmet.ProtustrankaNazivFormated>
    <izvorni_sadrzaj>ŠUMARSTVO NIŠEVIĆ jednostavno društvo s ograničenom odgovornošću za usluge</izvorni_sadrzaj>
    <derivirana_varijabla naziv="DomainObject.Predmet.ProtustrankaNazivFormated_1">ŠUMARSTVO NIŠEVIĆ jednostavno društvo s ograničenom odgovornošću za usluge</derivirana_varijabla>
  </DomainObject.Predmet.ProtustrankaNazivFormated>
  <DomainObject.Predmet.ProtustrankaNazivFormatedOIB>
    <izvorni_sadrzaj>ŠUMARSTVO NIŠEVIĆ jednostavno društvo s ograničenom odgovornošću za usluge, OIB 76396047321</izvorni_sadrzaj>
    <derivirana_varijabla naziv="DomainObject.Predmet.ProtustrankaNazivFormatedOIB_1">ŠUMARSTVO NIŠEVIĆ jednostavno društvo s ograničenom odgovornošću za usluge, OIB 76396047321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ŠUMARSTVO NIŠEVIĆ jednostavno društvo s ograničenom odgovornošću za usluge</item>
    </izvorni_sadrzaj>
    <derivirana_varijabla naziv="DomainObject.Predmet.ProtuStrankaListFormated_1">
      <item>ŠUMARSTVO NIŠEVIĆ jednostavno društvo s ograničenom odgovornošću za usluge</item>
    </derivirana_varijabla>
  </DomainObject.Predmet.ProtuStrankaListFormated>
  <DomainObject.Predmet.ProtuStrankaListFormatedOIB>
    <izvorni_sadrzaj>
      <item>ŠUMARSTVO NIŠEVIĆ jednostavno društvo s ograničenom odgovornošću za usluge, OIB 76396047321</item>
    </izvorni_sadrzaj>
    <derivirana_varijabla naziv="DomainObject.Predmet.ProtuStrankaListFormatedOIB_1">
      <item>ŠUMARSTVO NIŠEVIĆ jednostavno društvo s ograničenom odgovornošću za usluge, OIB 76396047321</item>
    </derivirana_varijabla>
  </DomainObject.Predmet.ProtuStrankaListFormatedOIB>
  <DomainObject.Predmet.ProtuStrankaListFormatedWithAdress>
    <izvorni_sadrzaj>
      <item>ŠUMARSTVO NIŠEVIĆ jednostavno društvo s ograničenom odgovornošću za usluge, Bansko Vrpolje 57, 44440 Bansko Vrpolje</item>
    </izvorni_sadrzaj>
    <derivirana_varijabla naziv="DomainObject.Predmet.ProtuStrankaListFormatedWithAdress_1">
      <item>ŠUMARSTVO NIŠEVIĆ jednostavno društvo s ograničenom odgovornošću za usluge, Bansko Vrpolje 57, 44440 Bansko Vrpolje</item>
    </derivirana_varijabla>
  </DomainObject.Predmet.ProtuStrankaListFormatedWithAdress>
  <DomainObject.Predmet.ProtuStrankaListFormatedWithAdressOIB>
    <izvorni_sadrzaj>
      <item>ŠUMARSTVO NIŠEVIĆ jednostavno društvo s ograničenom odgovornošću za usluge, OIB 76396047321, Bansko Vrpolje 57, 44440 Bansko Vrpolje</item>
    </izvorni_sadrzaj>
    <derivirana_varijabla naziv="DomainObject.Predmet.ProtuStrankaListFormatedWithAdressOIB_1">
      <item>ŠUMARSTVO NIŠEVIĆ jednostavno društvo s ograničenom odgovornošću za usluge, OIB 76396047321, Bansko Vrpolje 57, 44440 Bansko Vrpolje</item>
    </derivirana_varijabla>
  </DomainObject.Predmet.ProtuStrankaListFormatedWithAdressOIB>
  <DomainObject.Predmet.ProtuStrankaListNazivFormated>
    <izvorni_sadrzaj>
      <item>ŠUMARSTVO NIŠEVIĆ jednostavno društvo s ograničenom odgovornošću za usluge</item>
    </izvorni_sadrzaj>
    <derivirana_varijabla naziv="DomainObject.Predmet.ProtuStrankaListNazivFormated_1">
      <item>ŠUMARSTVO NIŠEVIĆ jednostavno društvo s ograničenom odgovornošću za usluge</item>
    </derivirana_varijabla>
  </DomainObject.Predmet.ProtuStrankaListNazivFormated>
  <DomainObject.Predmet.ProtuStrankaListNazivFormatedOIB>
    <izvorni_sadrzaj>
      <item>ŠUMARSTVO NIŠEVIĆ jednostavno društvo s ograničenom odgovornošću za usluge, OIB 76396047321</item>
    </izvorni_sadrzaj>
    <derivirana_varijabla naziv="DomainObject.Predmet.ProtuStrankaListNazivFormatedOIB_1">
      <item>ŠUMARSTVO NIŠEVIĆ jednostavno društvo s ograničenom odgovornošću za usluge, OIB 76396047321</item>
    </derivirana_varijabla>
  </DomainObject.Predmet.ProtuStrankaListNazivFormatedOIB>
  <DomainObject.Predmet.OstaliListFormated>
    <izvorni_sadrzaj>
      <item>Oliver Nišević</item>
    </izvorni_sadrzaj>
    <derivirana_varijabla naziv="DomainObject.Predmet.OstaliListFormated_1">
      <item>Oliver Nišević</item>
    </derivirana_varijabla>
  </DomainObject.Predmet.OstaliListFormated>
  <DomainObject.Predmet.OstaliListFormatedOIB>
    <izvorni_sadrzaj>
      <item>Oliver Nišević, OIB 70551344203</item>
    </izvorni_sadrzaj>
    <derivirana_varijabla naziv="DomainObject.Predmet.OstaliListFormatedOIB_1">
      <item>Oliver Nišević, OIB 70551344203</item>
    </derivirana_varijabla>
  </DomainObject.Predmet.OstaliListFormatedOIB>
  <DomainObject.Predmet.OstaliListFormatedWithAdress>
    <izvorni_sadrzaj>
      <item>Oliver Nišević, Bansko Vrpolje 57, 44440 Bansko Vrpolje</item>
    </izvorni_sadrzaj>
    <derivirana_varijabla naziv="DomainObject.Predmet.OstaliListFormatedWithAdress_1">
      <item>Oliver Nišević, Bansko Vrpolje 57, 44440 Bansko Vrpolje</item>
    </derivirana_varijabla>
  </DomainObject.Predmet.OstaliListFormatedWithAdress>
  <DomainObject.Predmet.OstaliListFormatedWithAdressOIB>
    <izvorni_sadrzaj>
      <item>Oliver Nišević, OIB 70551344203, Bansko Vrpolje 57, 44440 Bansko Vrpolje</item>
    </izvorni_sadrzaj>
    <derivirana_varijabla naziv="DomainObject.Predmet.OstaliListFormatedWithAdressOIB_1">
      <item>Oliver Nišević, OIB 70551344203, Bansko Vrpolje 57, 44440 Bansko Vrpolje</item>
    </derivirana_varijabla>
  </DomainObject.Predmet.OstaliListFormatedWithAdressOIB>
  <DomainObject.Predmet.OstaliListNazivFormated>
    <izvorni_sadrzaj>
      <item>Oliver Nišević</item>
    </izvorni_sadrzaj>
    <derivirana_varijabla naziv="DomainObject.Predmet.OstaliListNazivFormated_1">
      <item>Oliver Nišević</item>
    </derivirana_varijabla>
  </DomainObject.Predmet.OstaliListNazivFormated>
  <DomainObject.Predmet.OstaliListNazivFormatedOIB>
    <izvorni_sadrzaj>
      <item>Oliver Nišević, OIB 70551344203</item>
    </izvorni_sadrzaj>
    <derivirana_varijabla naziv="DomainObject.Predmet.OstaliListNazivFormatedOIB_1">
      <item>Oliver Nišević, OIB 70551344203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ŠUMARSTVO NIŠEVIĆ jednostavno društvo s ograničenom odgovornošću za usluge</izvorni_sadrzaj>
    <derivirana_varijabla naziv="DomainObject.Predmet.ProtustrankaIDrugi_1">ŠUMARSTVO NIŠEVIĆ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ŠUMARSTVO NIŠEVIĆ jednostavno društvo s ograničenom odgovornošću za usluge, OIB 76396047321, Bansko Vrpolje 57, 44440 Bansko Vrpolje</izvorni_sadrzaj>
    <derivirana_varijabla naziv="DomainObject.Predmet.ProtustrankaIDrugiAdressOIB_1">ŠUMARSTVO NIŠEVIĆ jednostavno društvo s ograničenom odgovornošću za usluge, OIB 76396047321, Bansko Vrpolje 57, 44440 Bansko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ŠUMARSTVO NIŠEVIĆ jednostavno društvo s ograničenom odgovornošću za usluge</item>
      <item>Oliver Nišević</item>
    </izvorni_sadrzaj>
    <derivirana_varijabla naziv="DomainObject.Predmet.SudioniciListNaziv_1">
      <item>FINA Regionalni centar Zagreb</item>
      <item>ŠUMARSTVO NIŠEVIĆ jednostavno društvo s ograničenom odgovornošću za usluge</item>
      <item>Oliver Nišević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ŠUMARSTVO NIŠEVIĆ jednostavno društvo s ograničenom odgovornošću za usluge, OIB 76396047321, Bansko Vrpolje 57,44440 Bansko Vrpolje</item>
      <item>Oliver Nišević, OIB 70551344203, Bansko Vrpolje 57,44440 Bansko Vrpolje</item>
    </izvorni_sadrzaj>
    <derivirana_varijabla naziv="DomainObject.Predmet.SudioniciListAdressOIB_1">
      <item>FINA Regionalni centar Zagreb, OIB 85821130368, Trg svibanjskih žrtava 1995. br. 1,10000 Zagreb</item>
      <item>ŠUMARSTVO NIŠEVIĆ jednostavno društvo s ograničenom odgovornošću za usluge, OIB 76396047321, Bansko Vrpolje 57,44440 Bansko Vrpolje</item>
      <item>Oliver Nišević, OIB 70551344203, Bansko Vrpolje 57,44440 Bansko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76396047321</item>
      <item>, OIB 70551344203</item>
    </izvorni_sadrzaj>
    <derivirana_varijabla naziv="DomainObject.Predmet.SudioniciListNazivOIB_1">
      <item>, OIB 85821130368</item>
      <item>, OIB 76396047321</item>
      <item>, OIB 70551344203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1517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2018-07-27T07:22:00Z</dcterms:created>
  <dc:creator>ilukac</dc:creator>
  <cp:lastModifiedBy>Katarina Babić</cp:lastModifiedBy>
  <cp:lastPrinted>2018-08-02T07:41:00Z</cp:lastPrinted>
  <dcterms:modified xmlns:xsi="http://www.w3.org/2001/XMLSchema-instance" xsi:type="dcterms:W3CDTF">2018-08-02T07:41:00Z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(1263-18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