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4583c" w14:paraId="374583c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622317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26595A">
              <w:t>4</w:t>
            </w:r>
            <w:r w:rsidR="00622317">
              <w:t>93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87A13">
        <w:t xml:space="preserve"> </w:t>
      </w:r>
      <w:proofErr w:type="spellStart"/>
      <w:r w:rsidR="00622317" w:rsidRPr="00622317">
        <w:t>ŠKRABATORIJ</w:t>
      </w:r>
      <w:proofErr w:type="spellEnd"/>
      <w:r w:rsidR="00622317" w:rsidRPr="00622317">
        <w:t xml:space="preserve"> društvo s ograničenom odgovornošću za trgovinu i usluge</w:t>
      </w:r>
      <w:r w:rsidR="00622317">
        <w:t xml:space="preserve"> Zagreb, Petrova 39 A, </w:t>
      </w:r>
      <w:proofErr w:type="spellStart"/>
      <w:r w:rsidR="00622317">
        <w:t>OIB</w:t>
      </w:r>
      <w:proofErr w:type="spellEnd"/>
      <w:r w:rsidR="00622317">
        <w:t xml:space="preserve">: </w:t>
      </w:r>
      <w:r w:rsidR="00622317" w:rsidRPr="00622317">
        <w:t>82014910678</w:t>
      </w:r>
      <w:r w:rsidR="00622317">
        <w:t xml:space="preserve">, </w:t>
      </w:r>
      <w:proofErr w:type="spellStart"/>
      <w:r w:rsidR="00622317">
        <w:t>MBS</w:t>
      </w:r>
      <w:proofErr w:type="spellEnd"/>
      <w:r w:rsidR="00622317">
        <w:t xml:space="preserve">: </w:t>
      </w:r>
      <w:r w:rsidR="00622317" w:rsidRPr="00622317">
        <w:t>080889506</w:t>
      </w:r>
      <w:r w:rsidR="00622317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480501">
        <w:t>13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7A11AB">
        <w:rPr>
          <w:bCs/>
        </w:rPr>
        <w:t xml:space="preserve"> </w:t>
      </w:r>
      <w:proofErr w:type="spellStart"/>
      <w:r w:rsidR="00622317" w:rsidRPr="00622317">
        <w:t>ŠKRABATORIJ</w:t>
      </w:r>
      <w:proofErr w:type="spellEnd"/>
      <w:r w:rsidR="00622317" w:rsidRPr="00622317">
        <w:t xml:space="preserve"> društvo s ograničenom odgovornošću za trgovinu i usluge</w:t>
      </w:r>
      <w:r w:rsidR="00622317">
        <w:t xml:space="preserve"> Zagreb, Petrova 39 A, </w:t>
      </w:r>
      <w:proofErr w:type="spellStart"/>
      <w:r w:rsidR="00622317">
        <w:t>OIB</w:t>
      </w:r>
      <w:proofErr w:type="spellEnd"/>
      <w:r w:rsidR="00622317">
        <w:t xml:space="preserve">: </w:t>
      </w:r>
      <w:r w:rsidR="00622317" w:rsidRPr="00622317">
        <w:t>82014910678</w:t>
      </w:r>
      <w:r w:rsidR="00622317">
        <w:t xml:space="preserve">, </w:t>
      </w:r>
      <w:proofErr w:type="spellStart"/>
      <w:r w:rsidR="00622317">
        <w:t>MBS</w:t>
      </w:r>
      <w:proofErr w:type="spellEnd"/>
      <w:r w:rsidR="00622317">
        <w:t xml:space="preserve">: </w:t>
      </w:r>
      <w:r w:rsidR="00622317" w:rsidRPr="00622317">
        <w:t>080889506</w:t>
      </w:r>
      <w:r w:rsidR="00622317">
        <w:t>, iznosi 9.300,70 kn.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622317">
        <w:t xml:space="preserve"> Melita </w:t>
      </w:r>
      <w:proofErr w:type="spellStart"/>
      <w:r w:rsidR="00622317">
        <w:t>Bakran</w:t>
      </w:r>
      <w:proofErr w:type="spellEnd"/>
      <w:r w:rsidR="00622317">
        <w:t xml:space="preserve">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26595A">
        <w:t>4</w:t>
      </w:r>
      <w:r w:rsidR="00622317">
        <w:t>93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1712C">
        <w:t>1</w:t>
      </w:r>
      <w:r w:rsidR="00480501">
        <w:t>3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6595A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416FB0"/>
    <w:rsid w:val="0041712C"/>
    <w:rsid w:val="00441ED0"/>
    <w:rsid w:val="00450B5B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11AB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0E2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A736C"/>
    <w:rsid w:val="00AB0405"/>
    <w:rsid w:val="00AD78D1"/>
    <w:rsid w:val="00AE2B11"/>
    <w:rsid w:val="00AE2F96"/>
    <w:rsid w:val="00B20A4E"/>
    <w:rsid w:val="00B21BEF"/>
    <w:rsid w:val="00B3155D"/>
    <w:rsid w:val="00B50D11"/>
    <w:rsid w:val="00B61533"/>
    <w:rsid w:val="00B6159F"/>
    <w:rsid w:val="00B66CB3"/>
    <w:rsid w:val="00B814B0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7521A"/>
    <w:rsid w:val="00D9796B"/>
    <w:rsid w:val="00DA790C"/>
    <w:rsid w:val="00DC4753"/>
    <w:rsid w:val="00DE0702"/>
    <w:rsid w:val="00DE276B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7521"/>
    <w:rsid w:val="00F316AF"/>
    <w:rsid w:val="00F53A16"/>
    <w:rsid w:val="00F61B1E"/>
    <w:rsid w:val="00F6483D"/>
    <w:rsid w:val="00F66438"/>
    <w:rsid w:val="00F6691E"/>
    <w:rsid w:val="00F82544"/>
    <w:rsid w:val="00F85F59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B814B0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814B0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4B0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4B0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B814B0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814B0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14B0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14B0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1493</izvorni_sadrzaj>
    <derivirana_varijabla naziv="DomainObject.Predmet.Broj_1">1493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St-1493/2018</izvorni_sadrzaj>
    <derivirana_varijabla naziv="DomainObject.Predmet.OznakaBroj_1">St-1493/2018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ŠKRABATORIJ društvo s ograničenom odgovornošću za trgovinu i usluge</izvorni_sadrzaj>
    <derivirana_varijabla naziv="DomainObject.Predmet.ProtustrankaFormated_1">  ŠKRABATORIJ društvo s ograničenom odgovornošću za trgovinu i usluge</derivirana_varijabla>
  </DomainObject.Predmet.ProtustrankaFormated>
  <DomainObject.Predmet.ProtustrankaFormatedOIB>
    <izvorni_sadrzaj>  ŠKRABATORIJ društvo s ograničenom odgovornošću za trgovinu i usluge, OIB 82014910678</izvorni_sadrzaj>
    <derivirana_varijabla naziv="DomainObject.Predmet.ProtustrankaFormatedOIB_1">  ŠKRABATORIJ društvo s ograničenom odgovornošću za trgovinu i usluge, OIB 82014910678</derivirana_varijabla>
  </DomainObject.Predmet.ProtustrankaFormatedOIB>
  <DomainObject.Predmet.ProtustrankaFormatedWithAdress>
    <izvorni_sadrzaj> ŠKRABATORIJ društvo s ograničenom odgovornošću za trgovinu i usluge, Petrova 39 A, 10000 Zagreb</izvorni_sadrzaj>
    <derivirana_varijabla naziv="DomainObject.Predmet.ProtustrankaFormatedWithAdress_1"> ŠKRABATORIJ društvo s ograničenom odgovornošću za trgovinu i usluge, Petrova 39 A, 10000 Zagreb</derivirana_varijabla>
  </DomainObject.Predmet.ProtustrankaFormatedWithAdress>
  <DomainObject.Predmet.ProtustrankaFormatedWithAdressOIB>
    <izvorni_sadrzaj> ŠKRABATORIJ društvo s ograničenom odgovornošću za trgovinu i usluge, OIB 82014910678, Petrova 39 A, 10000 Zagreb</izvorni_sadrzaj>
    <derivirana_varijabla naziv="DomainObject.Predmet.ProtustrankaFormatedWithAdressOIB_1"> ŠKRABATORIJ društvo s ograničenom odgovornošću za trgovinu i usluge, OIB 82014910678, Petrova 39 A, 10000 Zagreb</derivirana_varijabla>
  </DomainObject.Predmet.ProtustrankaFormatedWithAdressOIB>
  <DomainObject.Predmet.ProtustrankaWithAdress>
    <izvorni_sadrzaj>ŠKRABATORIJ društvo s ograničenom odgovornošću za trgovinu i usluge Petrova 39 A, 10000 Zagreb</izvorni_sadrzaj>
    <derivirana_varijabla naziv="DomainObject.Predmet.ProtustrankaWithAdress_1">ŠKRABATORIJ društvo s ograničenom odgovornošću za trgovinu i usluge Petrova 39 A, 10000 Zagreb</derivirana_varijabla>
  </DomainObject.Predmet.ProtustrankaWithAdress>
  <DomainObject.Predmet.ProtustrankaWithAdressOIB>
    <izvorni_sadrzaj>ŠKRABATORIJ društvo s ograničenom odgovornošću za trgovinu i usluge, OIB 82014910678, Petrova 39 A, 10000 Zagreb</izvorni_sadrzaj>
    <derivirana_varijabla naziv="DomainObject.Predmet.ProtustrankaWithAdressOIB_1">ŠKRABATORIJ društvo s ograničenom odgovornošću za trgovinu i usluge, OIB 82014910678, Petrova 39 A, 10000 Zagreb</derivirana_varijabla>
  </DomainObject.Predmet.ProtustrankaWithAdressOIB>
  <DomainObject.Predmet.ProtustrankaNazivFormated>
    <izvorni_sadrzaj>ŠKRABATORIJ društvo s ograničenom odgovornošću za trgovinu i usluge</izvorni_sadrzaj>
    <derivirana_varijabla naziv="DomainObject.Predmet.ProtustrankaNazivFormated_1">ŠKRABATORIJ društvo s ograničenom odgovornošću za trgovinu i usluge</derivirana_varijabla>
  </DomainObject.Predmet.ProtustrankaNazivFormated>
  <DomainObject.Predmet.ProtustrankaNazivFormatedOIB>
    <izvorni_sadrzaj>ŠKRABATORIJ društvo s ograničenom odgovornošću za trgovinu i usluge, OIB 82014910678</izvorni_sadrzaj>
    <derivirana_varijabla naziv="DomainObject.Predmet.ProtustrankaNazivFormatedOIB_1">ŠKRABATORIJ društvo s ograničenom odgovornošću za trgovinu i usluge, OIB 82014910678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ŠKRABATORIJ društvo s ograničenom odgovornošću za trgovinu i usluge</item>
    </izvorni_sadrzaj>
    <derivirana_varijabla naziv="DomainObject.Predmet.ProtuStrankaListFormated_1">
      <item>ŠKRABATORIJ društvo s ograničenom odgovornošću za trgovinu i usluge</item>
    </derivirana_varijabla>
  </DomainObject.Predmet.ProtuStrankaListFormated>
  <DomainObject.Predmet.ProtuStrankaListFormatedOIB>
    <izvorni_sadrzaj>
      <item>ŠKRABATORIJ društvo s ograničenom odgovornošću za trgovinu i usluge, OIB 82014910678</item>
    </izvorni_sadrzaj>
    <derivirana_varijabla naziv="DomainObject.Predmet.ProtuStrankaListFormatedOIB_1">
      <item>ŠKRABATORIJ društvo s ograničenom odgovornošću za trgovinu i usluge, OIB 82014910678</item>
    </derivirana_varijabla>
  </DomainObject.Predmet.ProtuStrankaListFormatedOIB>
  <DomainObject.Predmet.ProtuStrankaListFormatedWithAdress>
    <izvorni_sadrzaj>
      <item>ŠKRABATORIJ društvo s ograničenom odgovornošću za trgovinu i usluge, Petrova 39 A, 10000 Zagreb</item>
    </izvorni_sadrzaj>
    <derivirana_varijabla naziv="DomainObject.Predmet.ProtuStrankaListFormatedWithAdress_1">
      <item>ŠKRABATORIJ društvo s ograničenom odgovornošću za trgovinu i usluge, Petrova 39 A, 10000 Zagreb</item>
    </derivirana_varijabla>
  </DomainObject.Predmet.ProtuStrankaListFormatedWithAdress>
  <DomainObject.Predmet.ProtuStrankaListFormatedWithAdressOIB>
    <izvorni_sadrzaj>
      <item>ŠKRABATORIJ društvo s ograničenom odgovornošću za trgovinu i usluge, OIB 82014910678, Petrova 39 A, 10000 Zagreb</item>
    </izvorni_sadrzaj>
    <derivirana_varijabla naziv="DomainObject.Predmet.ProtuStrankaListFormatedWithAdressOIB_1">
      <item>ŠKRABATORIJ društvo s ograničenom odgovornošću za trgovinu i usluge, OIB 82014910678, Petrova 39 A, 10000 Zagreb</item>
    </derivirana_varijabla>
  </DomainObject.Predmet.ProtuStrankaListFormatedWithAdressOIB>
  <DomainObject.Predmet.ProtuStrankaListNazivFormated>
    <izvorni_sadrzaj>
      <item>ŠKRABATORIJ društvo s ograničenom odgovornošću za trgovinu i usluge</item>
    </izvorni_sadrzaj>
    <derivirana_varijabla naziv="DomainObject.Predmet.ProtuStrankaListNazivFormated_1">
      <item>ŠKRABATORIJ društvo s ograničenom odgovornošću za trgovinu i usluge</item>
    </derivirana_varijabla>
  </DomainObject.Predmet.ProtuStrankaListNazivFormated>
  <DomainObject.Predmet.ProtuStrankaListNazivFormatedOIB>
    <izvorni_sadrzaj>
      <item>ŠKRABATORIJ društvo s ograničenom odgovornošću za trgovinu i usluge, OIB 82014910678</item>
    </izvorni_sadrzaj>
    <derivirana_varijabla naziv="DomainObject.Predmet.ProtuStrankaListNazivFormatedOIB_1">
      <item>ŠKRABATORIJ društvo s ograničenom odgovornošću za trgovinu i usluge, OIB 82014910678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ŠKRABATORIJ društvo s ograničenom odgovornošću za trgovinu i usluge</izvorni_sadrzaj>
    <derivirana_varijabla naziv="DomainObject.Predmet.ProtustrankaIDrugi_1">ŠKRABATORIJ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ŠKRABATORIJ društvo s ograničenom odgovornošću za trgovinu i usluge, OIB 82014910678, Petrova 39 A, 10000 Zagreb</izvorni_sadrzaj>
    <derivirana_varijabla naziv="DomainObject.Predmet.ProtustrankaIDrugiAdressOIB_1">ŠKRABATORIJ društvo s ograničenom odgovornošću za trgovinu i usluge, OIB 82014910678, Petrova 39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ŠKRABATORIJ društvo s ograničenom odgovornošću za trgovinu i usluge</item>
      <item>FINA Regionalni centar Zagreb</item>
    </izvorni_sadrzaj>
    <derivirana_varijabla naziv="DomainObject.Predmet.SudioniciListNaziv_1">
      <item>ŠKRABATORIJ društvo s ograničenom odgovornošću za trgovinu i usluge</item>
      <item>FINA Regionalni centar Zagreb</item>
    </derivirana_varijabla>
  </DomainObject.Predmet.SudioniciListNaziv>
  <DomainObject.Predmet.SudioniciListAdressOIB>
    <izvorni_sadrzaj>
      <item>ŠKRABATORIJ društvo s ograničenom odgovornošću za trgovinu i usluge, OIB 82014910678, Petrova 39 A,10000 Zagreb</item>
      <item>FINA Regionalni centar Zagreb, OIB 85821130368, Trg svibanjskih žrtava 1995. 1,10000 Zagreb</item>
    </izvorni_sadrzaj>
    <derivirana_varijabla naziv="DomainObject.Predmet.SudioniciListAdressOIB_1">
      <item>ŠKRABATORIJ društvo s ograničenom odgovornošću za trgovinu i usluge, OIB 82014910678, Petrova 39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82014910678</item>
      <item>, OIB 85821130368</item>
    </izvorni_sadrzaj>
    <derivirana_varijabla naziv="DomainObject.Predmet.SudioniciListNazivOIB_1">
      <item>, OIB 82014910678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372</properties:Words>
  <properties:Characters>2022</properties:Characters>
  <properties:Lines>48</properties:Lines>
  <properties:Paragraphs>16</properties:Paragraphs>
  <properties:TotalTime>381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2018-12-13T07:54:00Z</cp:lastPrinted>
  <dcterms:modified xmlns:xsi="http://www.w3.org/2001/XMLSchema-instance" xsi:type="dcterms:W3CDTF">2018-12-13T07:55:00Z</dcterms:modified>
  <cp:revision>99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