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6bdf" w14:paraId="fb16bdf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142314">
        <w:tab/>
      </w:r>
      <w:r w:rsidR="00142314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B17B1C">
        <w:t>80</w:t>
      </w:r>
      <w:r w:rsidR="00142314">
        <w:t>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B17B1C">
        <w:t>Marcel Zelenika</w:t>
      </w:r>
      <w:r w:rsidR="0025696E">
        <w:t xml:space="preserve"> </w:t>
      </w:r>
      <w:r>
        <w:t>iz</w:t>
      </w:r>
      <w:r w:rsidR="0025696E">
        <w:t xml:space="preserve"> </w:t>
      </w:r>
      <w:r w:rsidR="00142314">
        <w:t xml:space="preserve">Zagreba, </w:t>
      </w:r>
      <w:proofErr w:type="spellStart"/>
      <w:r w:rsidR="00B17B1C">
        <w:t>Zorkovačka</w:t>
      </w:r>
      <w:proofErr w:type="spellEnd"/>
      <w:r w:rsidR="00B17B1C">
        <w:t xml:space="preserve"> ulica 2</w:t>
      </w:r>
      <w:r>
        <w:t>, OIB</w:t>
      </w:r>
      <w:r w:rsidR="00E04448">
        <w:t>:</w:t>
      </w:r>
      <w:r w:rsidR="00142314">
        <w:t xml:space="preserve"> </w:t>
      </w:r>
      <w:r w:rsidR="00B17B1C">
        <w:t>61821078369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B17B1C">
        <w:t>Marcel Zelenika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B17B1C">
        <w:t>80</w:t>
      </w:r>
      <w:r>
        <w:t>-</w:t>
      </w:r>
      <w:r w:rsidR="00142314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B17B1C">
        <w:t>80</w:t>
      </w:r>
      <w:r w:rsidR="00142314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B17B1C">
        <w:t>05</w:t>
      </w:r>
      <w:r w:rsidR="00142314">
        <w:t xml:space="preserve">. </w:t>
      </w:r>
      <w:r w:rsidR="00B17B1C">
        <w:t>siječnja</w:t>
      </w:r>
      <w:r w:rsidR="00142314">
        <w:t xml:space="preserve"> 201</w:t>
      </w:r>
      <w:r w:rsidR="00B17B1C">
        <w:t>7</w:t>
      </w:r>
      <w:r w:rsidR="00142314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42314">
        <w:t xml:space="preserve"> </w:t>
      </w:r>
      <w:bookmarkStart w:name="_GoBack" w:id="0"/>
      <w:r w:rsidR="00142314">
        <w:t>v. r.</w:t>
      </w:r>
      <w:bookmarkEnd w:id="0"/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142314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142314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142314" w:rsidR="00142314"/>
    <w:p w:rsidRDefault="00142314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17B1C">
        <w:t xml:space="preserve">Jelena Pavić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42314"/>
    <w:rsid w:val="0025696E"/>
    <w:rsid w:val="0028138F"/>
    <w:rsid w:val="005F25C8"/>
    <w:rsid w:val="00762CF6"/>
    <w:rsid w:val="00766A5A"/>
    <w:rsid w:val="00B17B1C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Sp-80/2016</izvorni_sadrzaj>
    <derivirana_varijabla naziv="DomainObject.Predmet.OznakaBroj_1">Sp-80/2016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Marcel Zelenika</izvorni_sadrzaj>
    <derivirana_varijabla naziv="DomainObject.Predmet.StrankaFormated_1">  Marcel Zelenika</derivirana_varijabla>
  </DomainObject.Predmet.StrankaFormated>
  <DomainObject.Predmet.StrankaFormatedOIB>
    <izvorni_sadrzaj>  Marcel Zelenika, OIB 61821078369</izvorni_sadrzaj>
    <derivirana_varijabla naziv="DomainObject.Predmet.StrankaFormatedOIB_1">  Marcel Zelenika, OIB 61821078369</derivirana_varijabla>
  </DomainObject.Predmet.StrankaFormatedOIB>
  <DomainObject.Predmet.StrankaFormatedWithAdress>
    <izvorni_sadrzaj> Marcel Zelenika, Zorkovačka Ulica 2, 10000 Zagreb</izvorni_sadrzaj>
    <derivirana_varijabla naziv="DomainObject.Predmet.StrankaFormatedWithAdress_1"> Marcel Zelenika, Zorkovačka Ulica 2, 10000 Zagreb</derivirana_varijabla>
  </DomainObject.Predmet.StrankaFormatedWithAdress>
  <DomainObject.Predmet.StrankaFormatedWithAdressOIB>
    <izvorni_sadrzaj> Marcel Zelenika, OIB 61821078369, Zorkovačka Ulica 2, 10000 Zagreb</izvorni_sadrzaj>
    <derivirana_varijabla naziv="DomainObject.Predmet.StrankaFormatedWithAdressOIB_1"> Marcel Zelenika, OIB 61821078369, Zorkovačka Ulica 2, 10000 Zagreb</derivirana_varijabla>
  </DomainObject.Predmet.StrankaFormatedWithAdressOIB>
  <DomainObject.Predmet.StrankaWithAdress>
    <izvorni_sadrzaj>Marcel Zelenika Zorkovačka Ulica 2,10000 Zagreb</izvorni_sadrzaj>
    <derivirana_varijabla naziv="DomainObject.Predmet.StrankaWithAdress_1">Marcel Zelenika Zorkovačka Ulica 2,10000 Zagreb</derivirana_varijabla>
  </DomainObject.Predmet.StrankaWithAdress>
  <DomainObject.Predmet.StrankaWithAdressOIB>
    <izvorni_sadrzaj>Marcel Zelenika, OIB 61821078369, Zorkovačka Ulica 2,10000 Zagreb</izvorni_sadrzaj>
    <derivirana_varijabla naziv="DomainObject.Predmet.StrankaWithAdressOIB_1">Marcel Zelenika, OIB 61821078369, Zorkovačka Ulica 2,10000 Zagreb</derivirana_varijabla>
  </DomainObject.Predmet.StrankaWithAdressOIB>
  <DomainObject.Predmet.StrankaNazivFormated>
    <izvorni_sadrzaj>Marcel Zelenika</izvorni_sadrzaj>
    <derivirana_varijabla naziv="DomainObject.Predmet.StrankaNazivFormated_1">Marcel Zelenika</derivirana_varijabla>
  </DomainObject.Predmet.StrankaNazivFormated>
  <DomainObject.Predmet.StrankaNazivFormatedOIB>
    <izvorni_sadrzaj>Marcel Zelenika, OIB 61821078369</izvorni_sadrzaj>
    <derivirana_varijabla naziv="DomainObject.Predmet.StrankaNazivFormatedOIB_1">Marcel Zelenika, OIB 61821078369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Marcel Zelenika</item>
    </izvorni_sadrzaj>
    <derivirana_varijabla naziv="DomainObject.Predmet.StrankaListFormated_1">
      <item>Marcel Zelenika</item>
    </derivirana_varijabla>
  </DomainObject.Predmet.StrankaListFormated>
  <DomainObject.Predmet.StrankaListFormatedOIB>
    <izvorni_sadrzaj>
      <item>Marcel Zelenika, OIB 61821078369</item>
    </izvorni_sadrzaj>
    <derivirana_varijabla naziv="DomainObject.Predmet.StrankaListFormatedOIB_1">
      <item>Marcel Zelenika, OIB 61821078369</item>
    </derivirana_varijabla>
  </DomainObject.Predmet.StrankaListFormatedOIB>
  <DomainObject.Predmet.StrankaListFormatedWithAdress>
    <izvorni_sadrzaj>
      <item>Marcel Zelenika, Zorkovačka Ulica 2, 10000 Zagreb</item>
    </izvorni_sadrzaj>
    <derivirana_varijabla naziv="DomainObject.Predmet.StrankaListFormatedWithAdress_1">
      <item>Marcel Zelenika, Zorkovačka Ulica 2, 10000 Zagreb</item>
    </derivirana_varijabla>
  </DomainObject.Predmet.StrankaListFormatedWithAdress>
  <DomainObject.Predmet.StrankaListFormatedWithAdressOIB>
    <izvorni_sadrzaj>
      <item>Marcel Zelenika, OIB 61821078369, Zorkovačka Ulica 2, 10000 Zagreb</item>
    </izvorni_sadrzaj>
    <derivirana_varijabla naziv="DomainObject.Predmet.StrankaListFormatedWithAdressOIB_1">
      <item>Marcel Zelenika, OIB 61821078369, Zorkovačka Ulica 2, 10000 Zagreb</item>
    </derivirana_varijabla>
  </DomainObject.Predmet.StrankaListFormatedWithAdressOIB>
  <DomainObject.Predmet.StrankaListNazivFormated>
    <izvorni_sadrzaj>
      <item>Marcel Zelenika</item>
    </izvorni_sadrzaj>
    <derivirana_varijabla naziv="DomainObject.Predmet.StrankaListNazivFormated_1">
      <item>Marcel Zelenika</item>
    </derivirana_varijabla>
  </DomainObject.Predmet.StrankaListNazivFormated>
  <DomainObject.Predmet.StrankaListNazivFormatedOIB>
    <izvorni_sadrzaj>
      <item>Marcel Zelenika, OIB 61821078369</item>
    </izvorni_sadrzaj>
    <derivirana_varijabla naziv="DomainObject.Predmet.StrankaListNazivFormatedOIB_1">
      <item>Marcel Zelenika, OIB 61821078369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Marcel Zelenika</izvorni_sadrzaj>
    <derivirana_varijabla naziv="DomainObject.Predmet.StrankaIDrugi_1">Marcel Zelenika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Marcel Zelenika, OIB 61821078369, Zorkovačka Ulica 2, 10000 Zagreb</izvorni_sadrzaj>
    <derivirana_varijabla naziv="DomainObject.Predmet.StrankaIDrugiAdressOIB_1">Marcel Zelenika, OIB 61821078369, Zorkovačka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Marcel Zelenika</item>
    </izvorni_sadrzaj>
    <derivirana_varijabla naziv="DomainObject.Predmet.SudioniciListNaziv_1">
      <item>Marcel Zelenika</item>
    </derivirana_varijabla>
  </DomainObject.Predmet.SudioniciListNaziv>
  <DomainObject.Predmet.SudioniciListAdressOIB>
    <izvorni_sadrzaj>
      <item>Marcel Zelenika, OIB 61821078369, Zorkovačka Ulica 2,10000 Zagreb</item>
    </izvorni_sadrzaj>
    <derivirana_varijabla naziv="DomainObject.Predmet.SudioniciListAdressOIB_1">
      <item>Marcel Zelenika, OIB 61821078369, Zorkovačka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61821078369</item>
    </izvorni_sadrzaj>
    <derivirana_varijabla naziv="DomainObject.Predmet.SudioniciListNazivOIB_1">
      <item>, OIB 61821078369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1405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2016-08-23T08:39:00Z</dcterms:created>
  <dc:creator>Korisnik</dc:creator>
  <cp:lastModifiedBy>Jelena Pavić</cp:lastModifiedBy>
  <cp:lastPrinted>2017-01-05T12:48:00Z</cp:lastPrinted>
  <dcterms:modified xmlns:xsi="http://www.w3.org/2001/XMLSchema-instance" xsi:type="dcterms:W3CDTF">2017-01-05T12:48:00Z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