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fe6c" w14:paraId="cc8fe6c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F179B">
        <w:rPr>
          <w:rStyle w:val="Naglaeno"/>
          <w:b w:val="false"/>
        </w:rPr>
        <w:t>4</w:t>
      </w:r>
      <w:r w:rsidR="00A752BE">
        <w:rPr>
          <w:rStyle w:val="Naglaeno"/>
          <w:b w:val="false"/>
        </w:rPr>
        <w:t>04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A752BE" w:rsidRPr="00A752BE">
        <w:t>KUKOLJ JURIČ GRADNJA j.d.o.o. za graditeljstvo i usluge, Čepin, Kralja Tomislava 59, MBS 030163396, OIB: 80133255212</w:t>
      </w:r>
      <w:r w:rsidR="0033522A">
        <w:t>,</w:t>
      </w:r>
      <w:r>
        <w:t xml:space="preserve"> dana </w:t>
      </w:r>
      <w:r w:rsidR="00100153">
        <w:t>2</w:t>
      </w:r>
      <w:r w:rsidR="00A752BE">
        <w:t>9</w:t>
      </w:r>
      <w:r>
        <w:t xml:space="preserve">. </w:t>
      </w:r>
      <w:r w:rsidR="008F179B">
        <w:t>svib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752BE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752BE" w:rsidRPr="00A752BE">
        <w:t>KUKOLJ JURIČ GRADNJA j.d.o.o. za graditeljstvo i usluge, Čepin, Kralja Tomislava 59, MBS 030163396, OIB: 80133255212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7904E0">
        <w:t>Cincar Damir</w:t>
      </w:r>
      <w:r w:rsidR="00B349CC">
        <w:t xml:space="preserve">, Osijek, </w:t>
      </w:r>
      <w:r w:rsidR="007904E0">
        <w:t>Svete Ane</w:t>
      </w:r>
      <w:r w:rsidR="00796254">
        <w:t xml:space="preserve"> 15b</w:t>
      </w:r>
      <w:r w:rsidR="00C13047" w:rsidRPr="00C13047">
        <w:t xml:space="preserve">, OIB </w:t>
      </w:r>
      <w:r w:rsidR="00796254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752BE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752BE" w:rsidRPr="00A752BE">
        <w:t>KUKOLJ JURIČ GRADNJA j.d.o.o. za graditeljstvo i usluge, Čepin, Kralja Tomislava 59, MBS 030163396, OIB: 80133255212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796254">
        <w:t>16</w:t>
      </w:r>
      <w:r>
        <w:t>.</w:t>
      </w:r>
      <w:r w:rsidR="0071699D">
        <w:t>0</w:t>
      </w:r>
      <w:r w:rsidR="006C35E8">
        <w:t>3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796254" w:rsidRPr="00796254">
        <w:t>KUKOLJ JURIČ GRADNJA j.d.o.o. za graditeljstvo i usluge, Čepin, Kralja Tomislava 59, MBS 030163396, OIB: 80133255212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A72C1">
        <w:t>2</w:t>
      </w:r>
      <w:r w:rsidR="00796254">
        <w:t>1</w:t>
      </w:r>
      <w:r>
        <w:t>.</w:t>
      </w:r>
      <w:r w:rsidR="009A2AC3">
        <w:t>0</w:t>
      </w:r>
      <w:r w:rsidR="006C35E8">
        <w:t>3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6C35E8">
        <w:t>4</w:t>
      </w:r>
      <w:r w:rsidR="00796254">
        <w:t>04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FF253A">
        <w:t>2</w:t>
      </w:r>
      <w:r w:rsidR="00796254">
        <w:t>9</w:t>
      </w:r>
      <w:r>
        <w:t xml:space="preserve">. </w:t>
      </w:r>
      <w:r w:rsidR="006C35E8">
        <w:t>svib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796254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796254" w:rsidRPr="00796254">
        <w:t>Josip Kukolj, Čepin, Kralja Zvonimira 365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460978">
        <w:t>4</w:t>
      </w:r>
      <w:r>
        <w:t>.</w:t>
      </w:r>
      <w:r w:rsidR="001B58A9">
        <w:t>7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30D1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St-4</w:t>
    </w:r>
    <w:r w:rsidR="00A752BE">
      <w:rPr>
        <w:rStyle w:val="Naglaeno"/>
        <w:b w:val="false"/>
      </w:rPr>
      <w:t>04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30D1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3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30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30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0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0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3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30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30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0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0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KUKOLJ JURIČ GRADNJA j.d.o.o. za graditeljstvo i usluge</izvorni_sadrzaj>
    <derivirana_varijabla naziv="DomainObject.Predmet.ProtustrankaFormated_1">  KUKOLJ JURIČ GRADNJA j.d.o.o. za graditeljstvo i usluge</derivirana_varijabla>
  </DomainObject.Predmet.ProtustrankaFormated>
  <DomainObject.Predmet.ProtustrankaFormatedOIB>
    <izvorni_sadrzaj>  KUKOLJ JURIČ GRADNJA j.d.o.o. za graditeljstvo i usluge, OIB 80133255212</izvorni_sadrzaj>
    <derivirana_varijabla naziv="DomainObject.Predmet.ProtustrankaFormatedOIB_1">  KUKOLJ JURIČ GRADNJA j.d.o.o. za graditeljstvo i usluge, OIB 80133255212</derivirana_varijabla>
  </DomainObject.Predmet.ProtustrankaFormatedOIB>
  <DomainObject.Predmet.ProtustrankaFormatedWithAdress>
    <izvorni_sadrzaj> KUKOLJ JURIČ GRADNJA j.d.o.o. za graditeljstvo i usluge, Kralja Tomislava 59, 31431 Čepin</izvorni_sadrzaj>
    <derivirana_varijabla naziv="DomainObject.Predmet.ProtustrankaFormatedWithAdress_1"> KUKOLJ JURIČ GRADNJA j.d.o.o. za graditeljstvo i usluge, Kralja Tomislava 59, 31431 Čepin</derivirana_varijabla>
  </DomainObject.Predmet.ProtustrankaFormatedWithAdress>
  <DomainObject.Predmet.ProtustrankaFormatedWithAdressOIB>
    <izvorni_sadrzaj> KUKOLJ JURIČ GRADNJA j.d.o.o. za graditeljstvo i usluge, OIB 80133255212, Kralja Tomislava 59, 31431 Čepin</izvorni_sadrzaj>
    <derivirana_varijabla naziv="DomainObject.Predmet.ProtustrankaFormatedWithAdressOIB_1"> KUKOLJ JURIČ GRADNJA j.d.o.o. za graditeljstvo i usluge, OIB 80133255212, Kralja Tomislava 59, 31431 Čepin</derivirana_varijabla>
  </DomainObject.Predmet.ProtustrankaFormatedWithAdressOIB>
  <DomainObject.Predmet.ProtustrankaWithAdress>
    <izvorni_sadrzaj>KUKOLJ JURIČ GRADNJA j.d.o.o. za graditeljstvo i usluge Kralja Tomislava 59, 31431 Čepin</izvorni_sadrzaj>
    <derivirana_varijabla naziv="DomainObject.Predmet.ProtustrankaWithAdress_1">KUKOLJ JURIČ GRADNJA j.d.o.o. za graditeljstvo i usluge Kralja Tomislava 59, 31431 Čepin</derivirana_varijabla>
  </DomainObject.Predmet.ProtustrankaWithAdress>
  <DomainObject.Predmet.ProtustrankaWithAdressOIB>
    <izvorni_sadrzaj>KUKOLJ JURIČ GRADNJA j.d.o.o. za graditeljstvo i usluge, OIB 80133255212, Kralja Tomislava 59, 31431 Čepin</izvorni_sadrzaj>
    <derivirana_varijabla naziv="DomainObject.Predmet.ProtustrankaWithAdressOIB_1">KUKOLJ JURIČ GRADNJA j.d.o.o. za graditeljstvo i usluge, OIB 80133255212, Kralja Tomislava 59, 31431 Čepin</derivirana_varijabla>
  </DomainObject.Predmet.ProtustrankaWithAdressOIB>
  <DomainObject.Predmet.ProtustrankaNazivFormated>
    <izvorni_sadrzaj>KUKOLJ JURIČ GRADNJA j.d.o.o. za graditeljstvo i usluge</izvorni_sadrzaj>
    <derivirana_varijabla naziv="DomainObject.Predmet.ProtustrankaNazivFormated_1">KUKOLJ JURIČ GRADNJA j.d.o.o. za graditeljstvo i usluge</derivirana_varijabla>
  </DomainObject.Predmet.ProtustrankaNazivFormated>
  <DomainObject.Predmet.ProtustrankaNazivFormatedOIB>
    <izvorni_sadrzaj>KUKOLJ JURIČ GRADNJA j.d.o.o. za graditeljstvo i usluge, OIB 80133255212</izvorni_sadrzaj>
    <derivirana_varijabla naziv="DomainObject.Predmet.ProtustrankaNazivFormatedOIB_1">KUKOLJ JURIČ GRADNJA j.d.o.o. za graditeljstvo i usluge, OIB 80133255212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KUKOLJ JURIČ GRADNJA j.d.o.o. za graditeljstvo i usluge</item>
    </izvorni_sadrzaj>
    <derivirana_varijabla naziv="DomainObject.Predmet.ProtuStrankaListFormated_1">
      <item>KUKOLJ JURIČ GRADNJA j.d.o.o. za graditeljstvo i usluge</item>
    </derivirana_varijabla>
  </DomainObject.Predmet.ProtuStrankaListFormated>
  <DomainObject.Predmet.ProtuStrankaListFormatedOIB>
    <izvorni_sadrzaj>
      <item>KUKOLJ JURIČ GRADNJA j.d.o.o. za graditeljstvo i usluge, OIB 80133255212</item>
    </izvorni_sadrzaj>
    <derivirana_varijabla naziv="DomainObject.Predmet.ProtuStrankaListFormatedOIB_1">
      <item>KUKOLJ JURIČ GRADNJA j.d.o.o. za graditeljstvo i usluge, OIB 80133255212</item>
    </derivirana_varijabla>
  </DomainObject.Predmet.ProtuStrankaListFormatedOIB>
  <DomainObject.Predmet.ProtuStrankaListFormatedWithAdress>
    <izvorni_sadrzaj>
      <item>KUKOLJ JURIČ GRADNJA j.d.o.o. za graditeljstvo i usluge, Kralja Tomislava 59, 31431 Čepin</item>
    </izvorni_sadrzaj>
    <derivirana_varijabla naziv="DomainObject.Predmet.ProtuStrankaListFormatedWithAdress_1">
      <item>KUKOLJ JURIČ GRADNJA j.d.o.o. za graditeljstvo i usluge, Kralja Tomislava 59, 31431 Čepin</item>
    </derivirana_varijabla>
  </DomainObject.Predmet.ProtuStrankaListFormatedWithAdress>
  <DomainObject.Predmet.ProtuStrankaListFormatedWithAdressOIB>
    <izvorni_sadrzaj>
      <item>KUKOLJ JURIČ GRADNJA j.d.o.o. za graditeljstvo i usluge, OIB 80133255212, Kralja Tomislava 59, 31431 Čepin</item>
    </izvorni_sadrzaj>
    <derivirana_varijabla naziv="DomainObject.Predmet.ProtuStrankaListFormatedWithAdressOIB_1">
      <item>KUKOLJ JURIČ GRADNJA j.d.o.o. za graditeljstvo i usluge, OIB 80133255212, Kralja Tomislava 59, 31431 Čepin</item>
    </derivirana_varijabla>
  </DomainObject.Predmet.ProtuStrankaListFormatedWithAdressOIB>
  <DomainObject.Predmet.ProtuStrankaListNazivFormated>
    <izvorni_sadrzaj>
      <item>KUKOLJ JURIČ GRADNJA j.d.o.o. za graditeljstvo i usluge</item>
    </izvorni_sadrzaj>
    <derivirana_varijabla naziv="DomainObject.Predmet.ProtuStrankaListNazivFormated_1">
      <item>KUKOLJ JURIČ GRADNJA j.d.o.o. za graditeljstvo i usluge</item>
    </derivirana_varijabla>
  </DomainObject.Predmet.ProtuStrankaListNazivFormated>
  <DomainObject.Predmet.ProtuStrankaListNazivFormatedOIB>
    <izvorni_sadrzaj>
      <item>KUKOLJ JURIČ GRADNJA j.d.o.o. za graditeljstvo i usluge, OIB 80133255212</item>
    </izvorni_sadrzaj>
    <derivirana_varijabla naziv="DomainObject.Predmet.ProtuStrankaListNazivFormatedOIB_1">
      <item>KUKOLJ JURIČ GRADNJA j.d.o.o. za graditeljstvo i usluge, OIB 80133255212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KUKOLJ JURIČ GRADNJA j.d.o.o. za graditeljstvo i usluge</izvorni_sadrzaj>
    <derivirana_varijabla naziv="DomainObject.Predmet.ProtustrankaIDrugi_1">KUKOLJ JURIČ GRADNJA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KUKOLJ JURIČ GRADNJA j.d.o.o. za graditeljstvo i usluge, OIB 80133255212, Kralja Tomislava 59, 31431 Čepin</izvorni_sadrzaj>
    <derivirana_varijabla naziv="DomainObject.Predmet.ProtustrankaIDrugiAdressOIB_1">KUKOLJ JURIČ GRADNJA j.d.o.o. za graditeljstvo i usluge, OIB 80133255212, Kralja Tomislava 59,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KUKOLJ JURIČ GRADNJA j.d.o.o. za graditeljstvo i usluge</item>
    </izvorni_sadrzaj>
    <derivirana_varijabla naziv="DomainObject.Predmet.SudioniciListNaziv_1">
      <item>FINA RC OSIJEK</item>
      <item>KUKOLJ JURIČ GRADNJA j.d.o.o. za graditeljstvo i usluge</item>
    </derivirana_varijabla>
  </DomainObject.Predmet.SudioniciListNaziv>
  <DomainObject.Predmet.SudioniciListAdressOIB>
    <izvorni_sadrzaj>
      <item>FINA RC OSIJEK, OIB 85821130368</item>
      <item>KUKOLJ JURIČ GRADNJA j.d.o.o. za graditeljstvo i usluge, OIB 80133255212, Kralja Tomislava 59,31431 Čepin</item>
    </izvorni_sadrzaj>
    <derivirana_varijabla naziv="DomainObject.Predmet.SudioniciListAdressOIB_1">
      <item>FINA RC OSIJEK, OIB 85821130368</item>
      <item>KUKOLJ JURIČ GRADNJA j.d.o.o. za graditeljstvo i usluge, OIB 80133255212, Kralja Tomislava 59,31431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80133255212</item>
    </izvorni_sadrzaj>
    <derivirana_varijabla naziv="DomainObject.Predmet.SudioniciListNazivOIB_1">
      <item>, OIB 85821130368</item>
      <item>, OIB 80133255212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AA81C-3647-443E-A936-C023C27A8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2542</properties:Characters>
  <properties:Lines>88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2017-05-29T06:48:00Z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