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fac6" w14:paraId="a17fac6" w:rsidRDefault="006A2A48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6A2A48">
        <w:t>650/15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6A2A48" w:rsidRPr="00E10AD7">
        <w:t>INTERCON</w:t>
      </w:r>
      <w:proofErr w:type="spellEnd"/>
      <w:r w:rsidR="006A2A48" w:rsidRPr="00E10AD7">
        <w:t xml:space="preserve"> d.o.o. za međunarodno savjetovanje za poduzetništvo i upravljanje, Zagreb, </w:t>
      </w:r>
      <w:proofErr w:type="spellStart"/>
      <w:r w:rsidR="006A2A48" w:rsidRPr="00E10AD7">
        <w:t>Oboj</w:t>
      </w:r>
      <w:proofErr w:type="spellEnd"/>
      <w:r w:rsidR="006A2A48" w:rsidRPr="00E10AD7">
        <w:t xml:space="preserve"> 3. Odvojak 3,  </w:t>
      </w:r>
      <w:proofErr w:type="spellStart"/>
      <w:r w:rsidR="006A2A48" w:rsidRPr="00E10AD7">
        <w:t>MBS</w:t>
      </w:r>
      <w:proofErr w:type="spellEnd"/>
      <w:r w:rsidR="006A2A48" w:rsidRPr="00E10AD7">
        <w:t xml:space="preserve">:080069389, </w:t>
      </w:r>
      <w:proofErr w:type="spellStart"/>
      <w:r w:rsidR="006A2A48" w:rsidRPr="00E10AD7">
        <w:t>OIB</w:t>
      </w:r>
      <w:proofErr w:type="spellEnd"/>
      <w:r w:rsidR="006A2A48" w:rsidRPr="00E10AD7">
        <w:t>:80252267076</w:t>
      </w:r>
      <w:r w:rsidR="00BD7A25" w:rsidRPr="006756CC">
        <w:t xml:space="preserve">, </w:t>
      </w:r>
      <w:r w:rsidR="006A2A48">
        <w:t>6. svibnja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6A2A48">
        <w:t>6. svibnja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6A2A48">
        <w:t xml:space="preserve">privremenom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6A2A48">
        <w:t>6. svibnja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63A5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563A53" w:rsidP="00BD641E" w:rsidR="00563A53"/>
    <w:p w:rsidRDefault="00563A53" w:rsidP="007A1486" w:rsidR="00563A5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63A53" w:rsidP="007A1486" w:rsidR="00563A5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63A53" w:rsidP="007A1486" w:rsidR="00563A53" w:rsidRPr="007A1486">
      <w:pPr>
        <w:ind w:left="720"/>
      </w:pPr>
    </w:p>
    <w:p w:rsidRDefault="00563A53" w:rsidP="00BD641E" w:rsidR="00563A53"/>
    <w:p w:rsidRDefault="00563A53" w:rsidP="00BD641E" w:rsidR="00563A53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563A53"/>
    <w:rsid w:val="006A2A48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privremenom stečajnom upravitelju</izvorni_sadrzaj>
    <derivirana_varijabla naziv="DomainObject.Primjedba_1">obavijest o nagradi privremenom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 d.o.o. zastupanog po punomoćniku MARKO BRZOVIĆ</izvorni_sadrzaj>
    <derivirana_varijabla naziv="DomainObject.Predmet.ProtustrankaFormated_1">  INTERCON d.o.o. zastupanog po punomoćniku MARKO BRZOVIĆ</derivirana_varijabla>
  </DomainObject.Predmet.ProtustrankaFormated>
  <DomainObject.Predmet.ProtustrankaFormatedOIB>
    <izvorni_sadrzaj>  INTERCON d.o.o., OIB 80252267076 zastupanog po punomoćniku MARKO BRZOVIĆ</izvorni_sadrzaj>
    <derivirana_varijabla naziv="DomainObject.Predmet.ProtustrankaFormatedOIB_1">  INTERCON d.o.o., OIB 80252267076 zastupanog po punomoćniku MARKO BRZOVIĆ</derivirana_varijabla>
  </DomainObject.Predmet.ProtustrankaFormatedOIB>
  <DomainObject.Predmet.ProtustrankaFormatedWithAdress>
    <izvorni_sadrzaj> INTERCON d.o.o., Oboj 3. Odvojak 3, Zagreb zastupanog po punomoćniku MARKO BRZOVIĆ</izvorni_sadrzaj>
    <derivirana_varijabla naziv="DomainObject.Predmet.ProtustrankaFormatedWithAdress_1"> INTERCON d.o.o., Oboj 3. Odvojak 3, Zagreb zastupanog po punomoćniku MARKO BRZOVIĆ</derivirana_varijabla>
  </DomainObject.Predmet.ProtustrankaFormatedWithAdress>
  <DomainObject.Predmet.ProtustrankaFormatedWithAdressOIB>
    <izvorni_sadrzaj> INTERCON d.o.o., OIB 80252267076, Oboj 3. Odvojak 3, Zagreb zastupanog po punomoćniku MARKO BRZOVIĆ</izvorni_sadrzaj>
    <derivirana_varijabla naziv="DomainObject.Predmet.ProtustrankaFormatedWithAdressOIB_1"> INTERCON d.o.o., OIB 80252267076, Oboj 3. Odvojak 3, Zagreb zastupanog po punomoćniku MARKO BRZOVIĆ</derivirana_varijabla>
  </DomainObject.Predmet.ProtustrankaFormatedWithAdressOIB>
  <DomainObject.Predmet.ProtustrankaWithAdress>
    <izvorni_sadrzaj>INTERCON d.o.o. Oboj 3. Odvojak 3, Zagreb</izvorni_sadrzaj>
    <derivirana_varijabla naziv="DomainObject.Predmet.ProtustrankaWithAdress_1">INTERCON d.o.o. Oboj 3. Odvojak 3, Zagreb</derivirana_varijabla>
  </DomainObject.Predmet.ProtustrankaWithAdress>
  <DomainObject.Predmet.ProtustrankaWithAdressOIB>
    <izvorni_sadrzaj>INTERCON d.o.o., OIB 80252267076, Oboj 3. Odvojak 3, Zagreb</izvorni_sadrzaj>
    <derivirana_varijabla naziv="DomainObject.Predmet.ProtustrankaWithAdressOIB_1">INTERCON d.o.o., OIB 80252267076, Oboj 3. Odvojak 3, Zagreb</derivirana_varijabla>
  </DomainObject.Predmet.ProtustrankaWithAdressOIB>
  <DomainObject.Predmet.ProtustrankaNazivFormated>
    <izvorni_sadrzaj>INTERCON d.o.o.</izvorni_sadrzaj>
    <derivirana_varijabla naziv="DomainObject.Predmet.ProtustrankaNazivFormated_1">INTERCON d.o.o.</derivirana_varijabla>
  </DomainObject.Predmet.ProtustrankaNazivFormated>
  <DomainObject.Predmet.ProtustrankaNazivFormatedOIB>
    <izvorni_sadrzaj>INTERCON d.o.o., OIB 80252267076</izvorni_sadrzaj>
    <derivirana_varijabla naziv="DomainObject.Predmet.ProtustrankaNazivFormatedOIB_1">INTERCON d.o.o., OIB 80252267076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INTERCON d.o.o.; VJEROVNICI</izvorni_sadrzaj>
    <derivirana_varijabla naziv="DomainObject.Predmet.StrankaFormated_1">  INTERCON d.o.o.; VJEROVNICI</derivirana_varijabla>
  </DomainObject.Predmet.StrankaFormated>
  <DomainObject.Predmet.StrankaFormatedOIB>
    <izvorni_sadrzaj>  INTERCON d.o.o., OIB 80252267076; VJEROVNICI</izvorni_sadrzaj>
    <derivirana_varijabla naziv="DomainObject.Predmet.StrankaFormatedOIB_1">  INTERCON d.o.o., OIB 80252267076; VJEROVNICI</derivirana_varijabla>
  </DomainObject.Predmet.StrankaFormatedOIB>
  <DomainObject.Predmet.StrankaFormatedWithAdress>
    <izvorni_sadrzaj> INTERCON d.o.o., Oboj 3. Odvojak 3, Zagreb; VJEROVNICI</izvorni_sadrzaj>
    <derivirana_varijabla naziv="DomainObject.Predmet.StrankaFormatedWithAdress_1"> INTERCON d.o.o., Oboj 3. Odvojak 3, Zagreb; VJEROVNICI</derivirana_varijabla>
  </DomainObject.Predmet.StrankaFormatedWithAdress>
  <DomainObject.Predmet.StrankaFormatedWithAdressOIB>
    <izvorni_sadrzaj> INTERCON d.o.o., OIB 80252267076, Oboj 3. Odvojak 3, Zagreb; VJEROVNICI</izvorni_sadrzaj>
    <derivirana_varijabla naziv="DomainObject.Predmet.StrankaFormatedWithAdressOIB_1"> INTERCON d.o.o., OIB 80252267076, Oboj 3. Odvojak 3, Zagreb; VJEROVNICI</derivirana_varijabla>
  </DomainObject.Predmet.StrankaFormatedWithAdressOIB>
  <DomainObject.Predmet.StrankaWithAdress>
    <izvorni_sadrzaj>INTERCON d.o.o. Oboj 3. Odvojak 3,Zagreb,VJEROVNICI </izvorni_sadrzaj>
    <derivirana_varijabla naziv="DomainObject.Predmet.StrankaWithAdress_1">INTERCON d.o.o. Oboj 3. Odvojak 3,Zagreb,VJEROVNICI </derivirana_varijabla>
  </DomainObject.Predmet.StrankaWithAdress>
  <DomainObject.Predmet.StrankaWithAdressOIB>
    <izvorni_sadrzaj>INTERCON d.o.o., OIB 80252267076, Oboj 3. Odvojak 3,Zagreb,VJEROVNICI</izvorni_sadrzaj>
    <derivirana_varijabla naziv="DomainObject.Predmet.StrankaWithAdressOIB_1">INTERCON d.o.o., OIB 80252267076, Oboj 3. Odvojak 3,Zagreb,VJEROVNICI</derivirana_varijabla>
  </DomainObject.Predmet.StrankaWithAdressOIB>
  <DomainObject.Predmet.StrankaNazivFormated>
    <izvorni_sadrzaj>INTERCON d.o.o.,VJEROVNICI</izvorni_sadrzaj>
    <derivirana_varijabla naziv="DomainObject.Predmet.StrankaNazivFormated_1">INTERCON d.o.o.,VJEROVNICI</derivirana_varijabla>
  </DomainObject.Predmet.StrankaNazivFormated>
  <DomainObject.Predmet.StrankaNazivFormatedOIB>
    <izvorni_sadrzaj>INTERCON d.o.o., OIB 80252267076,VJEROVNICI</izvorni_sadrzaj>
    <derivirana_varijabla naziv="DomainObject.Predmet.StrankaNazivFormatedOIB_1">INTERCON d.o.o., OIB 80252267076,VJEROVNICI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INTERCON d.o.o.</item>
      <item>VJEROVNICI</item>
    </izvorni_sadrzaj>
    <derivirana_varijabla naziv="DomainObject.Predmet.StrankaListFormated_1">
      <item>INTERCON d.o.o.</item>
      <item>VJEROVNICI</item>
    </derivirana_varijabla>
  </DomainObject.Predmet.StrankaListFormated>
  <DomainObject.Predmet.StrankaListFormatedOIB>
    <izvorni_sadrzaj>
      <item>INTERCON d.o.o., OIB 80252267076</item>
      <item>VJEROVNICI</item>
    </izvorni_sadrzaj>
    <derivirana_varijabla naziv="DomainObject.Predmet.StrankaListFormatedOIB_1">
      <item>INTERCON d.o.o., OIB 80252267076</item>
      <item>VJEROVNICI</item>
    </derivirana_varijabla>
  </DomainObject.Predmet.StrankaListFormatedOIB>
  <DomainObject.Predmet.StrankaListFormatedWithAdress>
    <izvorni_sadrzaj>
      <item>INTERCON d.o.o., Oboj 3. Odvojak 3, Zagreb</item>
      <item>VJEROVNICI</item>
    </izvorni_sadrzaj>
    <derivirana_varijabla naziv="DomainObject.Predmet.StrankaListFormatedWithAdress_1">
      <item>INTERCON d.o.o., Oboj 3. Odvojak 3, Zagreb</item>
      <item>VJEROVNICI</item>
    </derivirana_varijabla>
  </DomainObject.Predmet.StrankaListFormatedWithAdress>
  <DomainObject.Predmet.StrankaListFormatedWithAdressOIB>
    <izvorni_sadrzaj>
      <item>INTERCON d.o.o., OIB 80252267076, Oboj 3. Odvojak 3, Zagreb</item>
      <item>VJEROVNICI</item>
    </izvorni_sadrzaj>
    <derivirana_varijabla naziv="DomainObject.Predmet.StrankaListFormatedWithAdressOIB_1">
      <item>INTERCON d.o.o., OIB 80252267076, Oboj 3. Odvojak 3, Zagreb</item>
      <item>VJEROVNICI</item>
    </derivirana_varijabla>
  </DomainObject.Predmet.StrankaListFormatedWithAdressOIB>
  <DomainObject.Predmet.StrankaListNazivFormated>
    <izvorni_sadrzaj>
      <item>INTERCON d.o.o.</item>
      <item>VJEROVNICI</item>
    </izvorni_sadrzaj>
    <derivirana_varijabla naziv="DomainObject.Predmet.StrankaListNazivFormated_1">
      <item>INTERCON d.o.o.</item>
      <item>VJEROVNICI</item>
    </derivirana_varijabla>
  </DomainObject.Predmet.StrankaListNazivFormated>
  <DomainObject.Predmet.StrankaListNazivFormatedOIB>
    <izvorni_sadrzaj>
      <item>INTERCON d.o.o., OIB 80252267076</item>
      <item>VJEROVNICI</item>
    </izvorni_sadrzaj>
    <derivirana_varijabla naziv="DomainObject.Predmet.StrankaListNazivFormatedOIB_1">
      <item>INTERCON d.o.o., OIB 80252267076</item>
      <item>VJEROVNICI</item>
    </derivirana_varijabla>
  </DomainObject.Predmet.StrankaListNazivFormatedOIB>
  <DomainObject.Predmet.ProtuStrankaListFormated>
    <izvorni_sadrzaj>
      <item>INTERCON d.o.o. zastupanog po punomoćniku MARKO BRZOVIĆ</item>
    </izvorni_sadrzaj>
    <derivirana_varijabla naziv="DomainObject.Predmet.ProtuStrankaListFormated_1">
      <item>INTERCON d.o.o. zastupanog po punomoćniku MARKO BRZOVIĆ</item>
    </derivirana_varijabla>
  </DomainObject.Predmet.ProtuStrankaListFormated>
  <DomainObject.Predmet.ProtuStrankaListFormatedOIB>
    <izvorni_sadrzaj>
      <item>INTERCON d.o.o., OIB 80252267076 zastupanog po punomoćniku MARKO BRZOVIĆ</item>
    </izvorni_sadrzaj>
    <derivirana_varijabla naziv="DomainObject.Predmet.ProtuStrankaListFormatedOIB_1">
      <item>INTERCON d.o.o., OIB 80252267076 zastupanog po punomoćniku MARKO BRZOVIĆ</item>
    </derivirana_varijabla>
  </DomainObject.Predmet.ProtuStrankaListFormatedOIB>
  <DomainObject.Predmet.ProtuStrankaListFormatedWithAdress>
    <izvorni_sadrzaj>
      <item>INTERCON d.o.o., Oboj 3. Odvojak 3, Zagreb zastupanog po punomoćniku MARKO BRZOVIĆ</item>
    </izvorni_sadrzaj>
    <derivirana_varijabla naziv="DomainObject.Predmet.ProtuStrankaListFormatedWithAdress_1">
      <item>INTERCON d.o.o., Oboj 3. Odvojak 3, Zagreb zastupanog po punomoćniku MARKO BRZOVIĆ</item>
    </derivirana_varijabla>
  </DomainObject.Predmet.ProtuStrankaListFormatedWithAdress>
  <DomainObject.Predmet.ProtuStrankaListFormatedWithAdressOIB>
    <izvorni_sadrzaj>
      <item>INTERCON d.o.o., OIB 80252267076, Oboj 3. Odvojak 3, Zagreb zastupanog po punomoćniku MARKO BRZOVIĆ</item>
    </izvorni_sadrzaj>
    <derivirana_varijabla naziv="DomainObject.Predmet.ProtuStrankaListFormatedWithAdressOIB_1">
      <item>INTERCON d.o.o., OIB 80252267076, Oboj 3. Odvojak 3, Zagreb zastupanog po punomoćniku MARKO BRZOVIĆ</item>
    </derivirana_varijabla>
  </DomainObject.Predmet.ProtuStrankaListFormatedWithAdressOIB>
  <DomainObject.Predmet.ProtuStrankaListNazivFormated>
    <izvorni_sadrzaj>
      <item>INTERCON d.o.o.</item>
    </izvorni_sadrzaj>
    <derivirana_varijabla naziv="DomainObject.Predmet.ProtuStrankaListNazivFormated_1">
      <item>INTERCON d.o.o.</item>
    </derivirana_varijabla>
  </DomainObject.Predmet.ProtuStrankaListNazivFormated>
  <DomainObject.Predmet.ProtuStrankaListNazivFormatedOIB>
    <izvorni_sadrzaj>
      <item>INTERCON d.o.o., OIB 80252267076</item>
    </izvorni_sadrzaj>
    <derivirana_varijabla naziv="DomainObject.Predmet.ProtuStrankaListNazivFormatedOIB_1">
      <item>INTERCON d.o.o., OIB 80252267076</item>
    </derivirana_varijabla>
  </DomainObject.Predmet.ProtuStrankaListNazivFormatedOIB>
  <DomainObject.Predmet.OstaliListFormated>
    <izvorni_sadrzaj>
      <item>MARKO BRZOVIĆ punomoćnik sudionika u postupku INTERCON d.o.o.</item>
      <item>MILORAD ZAJKOVSKI</item>
      <item>JOSIP BAOTIĆ</item>
    </izvorni_sadrzaj>
    <derivirana_varijabla naziv="DomainObject.Predmet.OstaliListFormated_1">
      <item>MARKO BRZOVIĆ punomoćnik sudionika u postupku INTERCON d.o.o.</item>
      <item>MILORAD ZAJKOVSKI</item>
      <item>JOSIP BAOTIĆ</item>
    </derivirana_varijabla>
  </DomainObject.Predmet.OstaliListFormated>
  <DomainObject.Predmet.OstaliListFormatedOIB>
    <izvorni_sadrzaj>
      <item>MARKO BRZOVIĆ punomoćnik sudionika u postupku INTERCON d.o.o.</item>
      <item>MILORAD ZAJKOVSKI, OIB 59768013642</item>
      <item>JOSIP BAOTIĆ, OIB 48719977907</item>
    </izvorni_sadrzaj>
    <derivirana_varijabla naziv="DomainObject.Predmet.OstaliListFormatedOIB_1">
      <item>MARKO BRZOVIĆ punomoćnik sudionika u postupku INTERCON d.o.o.</item>
      <item>MILORAD ZAJKOVSKI, OIB 59768013642</item>
      <item>JOSIP BAOTIĆ, OIB 48719977907</item>
    </derivirana_varijabla>
  </DomainObject.Predmet.OstaliListFormatedOIB>
  <DomainObject.Predmet.OstaliListFormatedWithAdress>
    <izvorni_sadrzaj>
      <item>MARKO BRZOVIĆ, MAKSIMIRSKA C.103, 10000 Zagreb punomoćnik sudionika u postupku INTERCON d.o.o.</item>
      <item>MILORAD ZAJKOVSKI, Ivana Vencla 32, 10290 Zaprešić</item>
      <item>JOSIP BAOTIĆ, Oboj 3. Odvojak 3, 10000 Zagreb</item>
    </izvorni_sadrzaj>
    <derivirana_varijabla naziv="DomainObject.Predmet.OstaliListFormatedWithAdress_1">
      <item>MARKO BRZOVIĆ, MAKSIMIRSKA C.103, 10000 Zagreb punomoćnik sudionika u postupku INTERCON d.o.o.</item>
      <item>MILORAD ZAJKOVSKI, Ivana Vencla 32, 10290 Zaprešić</item>
      <item>JOSIP BAOTIĆ, Oboj 3. Odvojak 3, 10000 Zagreb</item>
    </derivirana_varijabla>
  </DomainObject.Predmet.OstaliListFormatedWithAdress>
  <DomainObject.Predmet.OstaliListFormatedWithAdressOIB>
    <izvorni_sadrzaj>
      <item>MARKO BRZOVIĆ, MAKSIMIRSKA C.103, 10000 Zagreb punomoćnik sudionika u postupku INTERCON d.o.o.</item>
      <item>MILORAD ZAJKOVSKI, OIB 59768013642, Ivana Vencla 32, 10290 Zaprešić</item>
      <item>JOSIP BAOTIĆ, OIB 48719977907, Oboj 3. Odvojak 3, 10000 Zagreb</item>
    </izvorni_sadrzaj>
    <derivirana_varijabla naziv="DomainObject.Predmet.OstaliListFormatedWithAdressOIB_1">
      <item>MARKO BRZOVIĆ, MAKSIMIRSKA C.103, 10000 Zagreb punomoćnik sudionika u postupku INTERCON d.o.o.</item>
      <item>MILORAD ZAJKOVSKI, OIB 59768013642, Ivana Vencla 32, 10290 Zaprešić</item>
      <item>JOSIP BAOTIĆ, OIB 48719977907, Oboj 3. Odvojak 3, 10000 Zagreb</item>
    </derivirana_varijabla>
  </DomainObject.Predmet.OstaliListFormatedWithAdressOIB>
  <DomainObject.Predmet.OstaliListNazivFormated>
    <izvorni_sadrzaj>
      <item>MARKO BRZOVIĆ</item>
      <item>MILORAD ZAJKOVSKI</item>
      <item>JOSIP BAOTIĆ</item>
    </izvorni_sadrzaj>
    <derivirana_varijabla naziv="DomainObject.Predmet.OstaliListNazivFormated_1">
      <item>MARKO BRZOVIĆ</item>
      <item>MILORAD ZAJKOVSKI</item>
      <item>JOSIP BAOTIĆ</item>
    </derivirana_varijabla>
  </DomainObject.Predmet.OstaliListNazivFormated>
  <DomainObject.Predmet.OstaliListNazivFormatedOIB>
    <izvorni_sadrzaj>
      <item>MARKO BRZOVIĆ</item>
      <item>MILORAD ZAJKOVSKI, OIB 59768013642</item>
      <item>JOSIP BAOTIĆ, OIB 48719977907</item>
    </izvorni_sadrzaj>
    <derivirana_varijabla naziv="DomainObject.Predmet.OstaliListNazivFormatedOIB_1">
      <item>MARKO BRZOVIĆ</item>
      <item>MILORAD ZAJKOVSKI, OIB 59768013642</item>
      <item>JOSIP BAOTIĆ, OIB 48719977907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INTERCON d.o.o. i dr.</izvorni_sadrzaj>
    <derivirana_varijabla naziv="DomainObject.Predmet.StrankaIDrugi_1">INTERCON d.o.o. i dr.</derivirana_varijabla>
  </DomainObject.Predmet.StrankaIDrugi>
  <DomainObject.Predmet.ProtustrankaIDrugi>
    <izvorni_sadrzaj>INTERCON d.o.o.</izvorni_sadrzaj>
    <derivirana_varijabla naziv="DomainObject.Predmet.ProtustrankaIDrugi_1">INTERCON d.o.o.</derivirana_varijabla>
  </DomainObject.Predmet.ProtustrankaIDrugi>
  <DomainObject.Predmet.StrankaIDrugiAdressOIB>
    <izvorni_sadrzaj>INTERCON d.o.o., OIB 80252267076, Oboj 3. Odvojak 3, Zagreb i dr.</izvorni_sadrzaj>
    <derivirana_varijabla naziv="DomainObject.Predmet.StrankaIDrugiAdressOIB_1">INTERCON d.o.o., OIB 80252267076, Oboj 3. Odvojak 3, Zagreb i dr.</derivirana_varijabla>
  </DomainObject.Predmet.StrankaIDrugiAdressOIB>
  <DomainObject.Predmet.ProtustrankaIDrugiAdressOIB>
    <izvorni_sadrzaj>INTERCON d.o.o., OIB 80252267076, Oboj 3. Odvojak 3, Zagreb</izvorni_sadrzaj>
    <derivirana_varijabla naziv="DomainObject.Predmet.ProtustrankaIDrugiAdressOIB_1">INTERCON d.o.o., OIB 80252267076, Oboj 3. Odvojak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INTERCON d.o.o.</item>
      <item>INTERCON d.o.o.</item>
      <item>MARKO BRZOVIĆ</item>
      <item>MILORAD ZAJKOVSKI</item>
      <item>JOSIP BAOTIĆ</item>
      <item>VJEROVNICI</item>
    </izvorni_sadrzaj>
    <derivirana_varijabla naziv="DomainObject.Predmet.SudioniciListNaziv_1">
      <item>INTERCON d.o.o.</item>
      <item>INTERCON d.o.o.</item>
      <item>MARKO BRZOVIĆ</item>
      <item>MILORAD ZAJKOVSKI</item>
      <item>JOSIP BAOTIĆ</item>
      <item>VJEROVNICI</item>
    </derivirana_varijabla>
  </DomainObject.Predmet.SudioniciListNaziv>
  <DomainObject.Predmet.SudioniciListAdressOIB>
    <izvorni_sadrzaj>
      <item>INTERCON d.o.o., OIB 80252267076, Oboj 3. Odvojak 3,Zagreb</item>
      <item>INTERCON d.o.o., OIB 80252267076, Oboj 3. Odvojak 3,Zagreb</item>
      <item>MARKO BRZOVIĆ, MAKSIMIRSKA C.103,10000 Zagreb</item>
      <item>MILORAD ZAJKOVSKI, OIB 59768013642, Ivana Vencla 32,10290 Zaprešić</item>
      <item>JOSIP BAOTIĆ, OIB 48719977907, Oboj 3. Odvojak 3,10000 Zagreb</item>
      <item>VJEROVNICI</item>
    </izvorni_sadrzaj>
    <derivirana_varijabla naziv="DomainObject.Predmet.SudioniciListAdressOIB_1">
      <item>INTERCON d.o.o., OIB 80252267076, Oboj 3. Odvojak 3,Zagreb</item>
      <item>INTERCON d.o.o., OIB 80252267076, Oboj 3. Odvojak 3,Zagreb</item>
      <item>MARKO BRZOVIĆ, MAKSIMIRSKA C.103,10000 Zagreb</item>
      <item>MILORAD ZAJKOVSKI, OIB 59768013642, Ivana Vencla 32,10290 Zaprešić</item>
      <item>JOSIP BAOTIĆ, OIB 48719977907, Oboj 3. Odvojak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80252267076</item>
      <item>, OIB 80252267076</item>
      <item>, OIB null</item>
      <item>, OIB 59768013642</item>
      <item>, OIB 48719977907</item>
      <item>, OIB null</item>
    </izvorni_sadrzaj>
    <derivirana_varijabla naziv="DomainObject.Predmet.SudioniciListNazivOIB_1">
      <item>, OIB 80252267076</item>
      <item>, OIB 80252267076</item>
      <item>, OIB null</item>
      <item>, OIB 59768013642</item>
      <item>, OIB 48719977907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108</properties:Words>
  <properties:Characters>586</properties:Characters>
  <properties:Lines>37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2016-05-06T10:46:00Z</dcterms:created>
  <dc:creator>nmarkovic</dc:creator>
  <cp:lastModifiedBy>Ivana Stampf</cp:lastModifiedBy>
  <cp:lastPrinted>2014-03-31T09:11:00Z</cp:lastPrinted>
  <dcterms:modified xmlns:xsi="http://www.w3.org/2001/XMLSchema-instance" xsi:type="dcterms:W3CDTF">2016-05-06T10:49:00Z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