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17c6" w14:paraId="de517c6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9494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St-3668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19494D">
        <w:t>PROIZVODNO USLUŽNA ZADRUGA</w:t>
      </w:r>
      <w:r w:rsidR="0019494D" w:rsidRPr="0019494D">
        <w:t xml:space="preserve"> EKO-EN-TRIS</w:t>
      </w:r>
      <w:r w:rsidR="0019494D">
        <w:t xml:space="preserve"> OIB: </w:t>
      </w:r>
      <w:r w:rsidR="0019494D" w:rsidRPr="0019494D">
        <w:t>43146487842</w:t>
      </w:r>
      <w:r w:rsidR="0019494D">
        <w:t>, MBS:</w:t>
      </w:r>
      <w:r w:rsidR="0019494D" w:rsidRPr="0019494D">
        <w:t xml:space="preserve"> 080727477</w:t>
      </w:r>
      <w:r w:rsidR="0019494D">
        <w:t xml:space="preserve"> iz Zagreba, </w:t>
      </w:r>
      <w:r w:rsidR="006E6990">
        <w:t>Remetinečki</w:t>
      </w:r>
      <w:r w:rsidR="0019494D">
        <w:t xml:space="preserve"> gaj 17A </w:t>
      </w:r>
      <w:r w:rsidR="00124F0E">
        <w:t>dana 16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9494D" w:rsidRPr="0019494D">
        <w:t xml:space="preserve"> PROIZVODNO USLUŽNA ZADRUGA EKO-EN-TRIS OIB: 43146487842, MBS: 080727477 iz Zagreba, </w:t>
      </w:r>
      <w:r w:rsidR="006E6990" w:rsidRPr="0019494D">
        <w:t>Remetinečki</w:t>
      </w:r>
      <w:r w:rsidR="0019494D" w:rsidRPr="0019494D">
        <w:t xml:space="preserve"> gaj 17A </w:t>
      </w:r>
      <w:r w:rsidR="00124F0E" w:rsidRPr="00124F0E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19494D" w:rsidRPr="0019494D">
        <w:t xml:space="preserve">PROIZVODNO USLUŽNA ZADRUGA EKO-EN-TRIS OIB: 43146487842, MBS: 080727477 iz Zagreba, </w:t>
      </w:r>
      <w:r w:rsidR="006E6990" w:rsidRPr="0019494D">
        <w:t>Remetinečki</w:t>
      </w:r>
      <w:r w:rsidR="0019494D" w:rsidRPr="0019494D">
        <w:t xml:space="preserve"> gaj 17A</w:t>
      </w:r>
      <w:r w:rsidR="00124F0E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124F0E" w:rsidP="00A167C6" w:rsidR="00EC159D">
      <w:pPr>
        <w:pStyle w:val="Bezproreda"/>
        <w:jc w:val="center"/>
      </w:pPr>
      <w:r>
        <w:t>U Zagrebu 16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153F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9494D">
          <w:t>70.St-3668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9494D"/>
    <w:rsid w:val="002F4E4F"/>
    <w:rsid w:val="0045323B"/>
    <w:rsid w:val="006E1039"/>
    <w:rsid w:val="006E6990"/>
    <w:rsid w:val="0092290B"/>
    <w:rsid w:val="00A167C6"/>
    <w:rsid w:val="00C153FD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15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15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3668</izvorni_sadrzaj>
    <derivirana_varijabla naziv="DomainObject.Predmet.Broj_1">3668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St-3668/2015</izvorni_sadrzaj>
    <derivirana_varijabla naziv="DomainObject.Predmet.OznakaBroj_1">St-3668/2015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EKO-EN-TRIS</izvorni_sadrzaj>
    <derivirana_varijabla naziv="DomainObject.Predmet.ProtustrankaFormated_1">  Proizvodno uslužna zadruga EKO-EN-TRIS</derivirana_varijabla>
  </DomainObject.Predmet.ProtustrankaFormated>
  <DomainObject.Predmet.ProtustrankaFormatedOIB>
    <izvorni_sadrzaj>  Proizvodno uslužna zadruga EKO-EN-TRIS, OIB 43146487842</izvorni_sadrzaj>
    <derivirana_varijabla naziv="DomainObject.Predmet.ProtustrankaFormatedOIB_1">  Proizvodno uslužna zadruga EKO-EN-TRIS, OIB 43146487842</derivirana_varijabla>
  </DomainObject.Predmet.ProtustrankaFormatedOIB>
  <DomainObject.Predmet.ProtustrankaFormatedWithAdress>
    <izvorni_sadrzaj> Proizvodno uslužna zadruga EKO-EN-TRIS, Remetinečki gaj 17A, 10000 Zagreb</izvorni_sadrzaj>
    <derivirana_varijabla naziv="DomainObject.Predmet.ProtustrankaFormatedWithAdress_1"> Proizvodno uslužna zadruga EKO-EN-TRIS, Remetinečki gaj 17A, 10000 Zagreb</derivirana_varijabla>
  </DomainObject.Predmet.ProtustrankaFormatedWithAdress>
  <DomainObject.Predmet.ProtustrankaFormatedWithAdressOIB>
    <izvorni_sadrzaj> Proizvodno uslužna zadruga EKO-EN-TRIS, OIB 43146487842, Remetinečki gaj 17A, 10000 Zagreb</izvorni_sadrzaj>
    <derivirana_varijabla naziv="DomainObject.Predmet.ProtustrankaFormatedWithAdressOIB_1"> Proizvodno uslužna zadruga EKO-EN-TRIS, OIB 43146487842, Remetinečki gaj 17A, 10000 Zagreb</derivirana_varijabla>
  </DomainObject.Predmet.ProtustrankaFormatedWithAdressOIB>
  <DomainObject.Predmet.ProtustrankaWithAdress>
    <izvorni_sadrzaj>Proizvodno uslužna zadruga EKO-EN-TRIS Remetinečki gaj 17A, 10000 Zagreb</izvorni_sadrzaj>
    <derivirana_varijabla naziv="DomainObject.Predmet.ProtustrankaWithAdress_1">Proizvodno uslužna zadruga EKO-EN-TRIS Remetinečki gaj 17A, 10000 Zagreb</derivirana_varijabla>
  </DomainObject.Predmet.ProtustrankaWithAdress>
  <DomainObject.Predmet.ProtustrankaWithAdressOIB>
    <izvorni_sadrzaj>Proizvodno uslužna zadruga EKO-EN-TRIS, OIB 43146487842, Remetinečki gaj 17A, 10000 Zagreb</izvorni_sadrzaj>
    <derivirana_varijabla naziv="DomainObject.Predmet.ProtustrankaWithAdressOIB_1">Proizvodno uslužna zadruga EKO-EN-TRIS, OIB 43146487842, Remetinečki gaj 17A, 10000 Zagreb</derivirana_varijabla>
  </DomainObject.Predmet.ProtustrankaWithAdressOIB>
  <DomainObject.Predmet.ProtustrankaNazivFormated>
    <izvorni_sadrzaj>Proizvodno uslužna zadruga EKO-EN-TRIS</izvorni_sadrzaj>
    <derivirana_varijabla naziv="DomainObject.Predmet.ProtustrankaNazivFormated_1">Proizvodno uslužna zadruga EKO-EN-TRIS</derivirana_varijabla>
  </DomainObject.Predmet.ProtustrankaNazivFormated>
  <DomainObject.Predmet.ProtustrankaNazivFormatedOIB>
    <izvorni_sadrzaj>Proizvodno uslužna zadruga EKO-EN-TRIS, OIB 43146487842</izvorni_sadrzaj>
    <derivirana_varijabla naziv="DomainObject.Predmet.ProtustrankaNazivFormatedOIB_1">Proizvodno uslužna zadruga EKO-EN-TRIS, OIB 43146487842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EKO-EN-TRIS</item>
    </izvorni_sadrzaj>
    <derivirana_varijabla naziv="DomainObject.Predmet.ProtuStrankaListFormated_1">
      <item>Proizvodno uslužna zadruga EKO-EN-TRIS</item>
    </derivirana_varijabla>
  </DomainObject.Predmet.ProtuStrankaListFormated>
  <DomainObject.Predmet.ProtuStrankaListFormatedOIB>
    <izvorni_sadrzaj>
      <item>Proizvodno uslužna zadruga EKO-EN-TRIS, OIB 43146487842</item>
    </izvorni_sadrzaj>
    <derivirana_varijabla naziv="DomainObject.Predmet.ProtuStrankaListFormatedOIB_1">
      <item>Proizvodno uslužna zadruga EKO-EN-TRIS, OIB 43146487842</item>
    </derivirana_varijabla>
  </DomainObject.Predmet.ProtuStrankaListFormatedOIB>
  <DomainObject.Predmet.ProtuStrankaListFormatedWithAdress>
    <izvorni_sadrzaj>
      <item>Proizvodno uslužna zadruga EKO-EN-TRIS, Remetinečki gaj 17A, 10000 Zagreb</item>
    </izvorni_sadrzaj>
    <derivirana_varijabla naziv="DomainObject.Predmet.ProtuStrankaListFormatedWithAdress_1">
      <item>Proizvodno uslužna zadruga EKO-EN-TRIS, Remetinečki gaj 17A, 10000 Zagreb</item>
    </derivirana_varijabla>
  </DomainObject.Predmet.ProtuStrankaListFormatedWithAdress>
  <DomainObject.Predmet.ProtuStrankaListFormatedWithAdressOIB>
    <izvorni_sadrzaj>
      <item>Proizvodno uslužna zadruga EKO-EN-TRIS, OIB 43146487842, Remetinečki gaj 17A, 10000 Zagreb</item>
    </izvorni_sadrzaj>
    <derivirana_varijabla naziv="DomainObject.Predmet.ProtuStrankaListFormatedWithAdressOIB_1">
      <item>Proizvodno uslužna zadruga EKO-EN-TRIS, OIB 43146487842, Remetinečki gaj 17A, 10000 Zagreb</item>
    </derivirana_varijabla>
  </DomainObject.Predmet.ProtuStrankaListFormatedWithAdressOIB>
  <DomainObject.Predmet.ProtuStrankaListNazivFormated>
    <izvorni_sadrzaj>
      <item>Proizvodno uslužna zadruga EKO-EN-TRIS</item>
    </izvorni_sadrzaj>
    <derivirana_varijabla naziv="DomainObject.Predmet.ProtuStrankaListNazivFormated_1">
      <item>Proizvodno uslužna zadruga EKO-EN-TRIS</item>
    </derivirana_varijabla>
  </DomainObject.Predmet.ProtuStrankaListNazivFormated>
  <DomainObject.Predmet.ProtuStrankaListNazivFormatedOIB>
    <izvorni_sadrzaj>
      <item>Proizvodno uslužna zadruga EKO-EN-TRIS, OIB 43146487842</item>
    </izvorni_sadrzaj>
    <derivirana_varijabla naziv="DomainObject.Predmet.ProtuStrankaListNazivFormatedOIB_1">
      <item>Proizvodno uslužna zadruga EKO-EN-TRIS, OIB 43146487842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EKO-EN-TRIS</izvorni_sadrzaj>
    <derivirana_varijabla naziv="DomainObject.Predmet.ProtustrankaIDrugi_1">Proizvodno uslužna zadruga EKO-EN-TRIS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EKO-EN-TRIS, OIB 43146487842, Remetinečki gaj 17A, 10000 Zagreb</izvorni_sadrzaj>
    <derivirana_varijabla naziv="DomainObject.Predmet.ProtustrankaIDrugiAdressOIB_1">Proizvodno uslužna zadruga EKO-EN-TRIS, OIB 43146487842, Remetinečki gaj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Proizvodno uslužna zadruga EKO-EN-TRIS</item>
    </izvorni_sadrzaj>
    <derivirana_varijabla naziv="DomainObject.Predmet.SudioniciListNaziv_1">
      <item>FINA Regionalni centar Zagreb</item>
      <item>Proizvodno uslužna zadruga EKO-EN-TRIS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EKO-EN-TRIS, OIB 43146487842, Remetinečki gaj 17A,10000 Zagreb</item>
    </izvorni_sadrzaj>
    <derivirana_varijabla naziv="DomainObject.Predmet.SudioniciListAdressOIB_1">
      <item>FINA Regionalni centar Zagreb, OIB 85821130368, Trg svibanjskih žrtava 1995. 1,10000 Zagreb</item>
      <item>Proizvodno uslužna zadruga EKO-EN-TRIS, OIB 43146487842, Remetinečki gaj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43146487842</item>
    </izvorni_sadrzaj>
    <derivirana_varijabla naziv="DomainObject.Predmet.SudioniciListNazivOIB_1">
      <item>, OIB 85821130368</item>
      <item>, OIB 43146487842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1793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2015-11-16T09:11:00Z</dcterms:created>
  <dc:creator>Maja Jurovicki</dc:creator>
  <cp:lastModifiedBy>Zlatka Plivelić</cp:lastModifiedBy>
  <cp:lastPrinted>2015-11-16T10:02:00Z</cp:lastPrinted>
  <dcterms:modified xmlns:xsi="http://www.w3.org/2001/XMLSchema-instance" xsi:type="dcterms:W3CDTF">2015-11-16T10:09:00Z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