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98a4" w14:paraId="28c98a4" w:rsidRDefault="00D21CF9" w:rsidP="00D21CF9" w:rsidR="00D21CF9">
      <w:pPr>
        <w15:collapsed w:val="false"/>
      </w:pPr>
      <w:bookmarkStart w:name="_GoBack" w:id="0"/>
      <w:bookmarkEnd w:id="0"/>
    </w:p>
    <w:p w:rsidRDefault="009D37C8" w:rsidP="009D37C8" w:rsidR="009D37C8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37C8" w:rsidP="009D37C8" w:rsidR="009D37C8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9D37C8" w:rsidP="009D37C8" w:rsidR="009D37C8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9D37C8" w:rsidP="009D37C8" w:rsidR="009D37C8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9D37C8" w:rsidP="00D21CF9" w:rsidR="009D37C8">
      <w:pPr>
        <w:jc w:val="center"/>
      </w:pPr>
    </w:p>
    <w:p w:rsidRDefault="00D21CF9" w:rsidP="00D21CF9" w:rsidR="00D21CF9">
      <w:pPr>
        <w:jc w:val="center"/>
      </w:pPr>
      <w:r>
        <w:t xml:space="preserve">U  I M E  R E P U B L I K E  H R V A T S K E </w:t>
      </w:r>
    </w:p>
    <w:p w:rsidRDefault="00D21CF9" w:rsidP="00D21CF9" w:rsidR="00D21CF9">
      <w:pPr>
        <w:jc w:val="both"/>
      </w:pPr>
    </w:p>
    <w:p w:rsidRDefault="00D21CF9" w:rsidP="00D21CF9" w:rsidR="00D21CF9">
      <w:pPr>
        <w:jc w:val="center"/>
      </w:pPr>
      <w:r>
        <w:t>R J E Š E NJ E</w:t>
      </w:r>
    </w:p>
    <w:p w:rsidRDefault="00D21CF9" w:rsidP="00D21CF9" w:rsidR="00D21CF9"/>
    <w:p w:rsidRDefault="00D21CF9" w:rsidP="00D21CF9" w:rsidR="00D21CF9" w:rsidRPr="00BF55C7">
      <w:pPr>
        <w:ind w:firstLine="708"/>
        <w:jc w:val="both"/>
      </w:pPr>
      <w:r>
        <w:t xml:space="preserve">Trgovački sud u Zadru, po sutkinji Tini Grgas, </w:t>
      </w:r>
      <w:r w:rsidRPr="00BF55C7">
        <w:t xml:space="preserve">odlučujući o prijedlogu </w:t>
      </w:r>
      <w:r w:rsidR="003E5F3B">
        <w:t xml:space="preserve">vjerovnice </w:t>
      </w:r>
      <w:r w:rsidR="005E6D46">
        <w:t>Republike Hrvatske, Ministarstva fina</w:t>
      </w:r>
      <w:r w:rsidR="00992755">
        <w:t xml:space="preserve">ncija, Područnog </w:t>
      </w:r>
      <w:r w:rsidR="005E6D46">
        <w:t>ured</w:t>
      </w:r>
      <w:r w:rsidR="00992755">
        <w:t xml:space="preserve">a </w:t>
      </w:r>
      <w:r w:rsidR="00D628C7">
        <w:t>Dalmacija</w:t>
      </w:r>
      <w:r w:rsidR="005E6D46">
        <w:t xml:space="preserve"> </w:t>
      </w:r>
      <w:r w:rsidRPr="00BF55C7">
        <w:t xml:space="preserve">za otvaranje stečajnoga postupka nad dužnikom </w:t>
      </w:r>
      <w:r w:rsidR="000F678E">
        <w:t xml:space="preserve">PIKO COMMERCE </w:t>
      </w:r>
      <w:r w:rsidR="00D628C7">
        <w:t xml:space="preserve"> </w:t>
      </w:r>
      <w:r w:rsidR="009D37C8">
        <w:t xml:space="preserve">j.d.o.o., </w:t>
      </w:r>
      <w:proofErr w:type="spellStart"/>
      <w:r w:rsidR="000F678E">
        <w:t>Miškovići</w:t>
      </w:r>
      <w:proofErr w:type="spellEnd"/>
      <w:r w:rsidR="000F678E">
        <w:t xml:space="preserve">, Put Mula 26, </w:t>
      </w:r>
      <w:r w:rsidRPr="00F35DD1">
        <w:t xml:space="preserve">OIB: </w:t>
      </w:r>
      <w:r w:rsidR="000F678E">
        <w:t>31897275855,</w:t>
      </w:r>
      <w:r>
        <w:t xml:space="preserve"> </w:t>
      </w:r>
      <w:r w:rsidR="000F678E">
        <w:t>2</w:t>
      </w:r>
      <w:r w:rsidR="006634CF">
        <w:t xml:space="preserve">. </w:t>
      </w:r>
      <w:r w:rsidR="000F678E">
        <w:t>srpnja</w:t>
      </w:r>
      <w:r w:rsidR="00D628C7">
        <w:t xml:space="preserve"> </w:t>
      </w:r>
      <w:r w:rsidR="00992755">
        <w:t xml:space="preserve">2018. </w:t>
      </w:r>
    </w:p>
    <w:p w:rsidRDefault="00D21CF9" w:rsidP="00D21CF9" w:rsidR="00D21CF9">
      <w:pPr>
        <w:ind w:firstLine="705"/>
        <w:jc w:val="both"/>
      </w:pPr>
      <w:r>
        <w:t xml:space="preserve"> </w:t>
      </w:r>
    </w:p>
    <w:p w:rsidRDefault="00D21CF9" w:rsidP="00D21CF9" w:rsidR="00D21CF9">
      <w:pPr>
        <w:jc w:val="center"/>
      </w:pPr>
      <w:r>
        <w:t>r i j e š i o  j e</w:t>
      </w:r>
    </w:p>
    <w:p w:rsidRDefault="00D21CF9" w:rsidP="00D21CF9" w:rsidR="00D21CF9">
      <w:pPr>
        <w:jc w:val="center"/>
      </w:pPr>
    </w:p>
    <w:p w:rsidRDefault="00D21CF9" w:rsidP="009D37C8" w:rsidR="00D21CF9">
      <w:pPr>
        <w:ind w:firstLine="705"/>
        <w:jc w:val="both"/>
      </w:pPr>
      <w:r>
        <w:t>I. Otvara se st</w:t>
      </w:r>
      <w:r w:rsidR="00BA5D95">
        <w:t xml:space="preserve">ečajni postupak nad dužnikom </w:t>
      </w:r>
      <w:r w:rsidR="000F678E">
        <w:t xml:space="preserve">PIKO COMMERCE  j.d.o.o., </w:t>
      </w:r>
      <w:proofErr w:type="spellStart"/>
      <w:r w:rsidR="000F678E">
        <w:t>Miškovići</w:t>
      </w:r>
      <w:proofErr w:type="spellEnd"/>
      <w:r w:rsidR="000F678E">
        <w:t xml:space="preserve">, Put Mula 26, </w:t>
      </w:r>
      <w:r w:rsidR="000F678E" w:rsidRPr="00F35DD1">
        <w:t xml:space="preserve">OIB: </w:t>
      </w:r>
      <w:r w:rsidR="000F678E">
        <w:t>31897275855</w:t>
      </w:r>
      <w:r w:rsidR="00592B98">
        <w:t xml:space="preserve"> </w:t>
      </w:r>
      <w:r w:rsidR="005E6D46">
        <w:t xml:space="preserve">s danom </w:t>
      </w:r>
      <w:r w:rsidR="000F678E">
        <w:t>2</w:t>
      </w:r>
      <w:r w:rsidR="00992755">
        <w:t xml:space="preserve">. </w:t>
      </w:r>
      <w:r w:rsidR="000F678E">
        <w:t>srpnja</w:t>
      </w:r>
      <w:r w:rsidR="00992755">
        <w:t xml:space="preserve"> 2018. u </w:t>
      </w:r>
      <w:r w:rsidR="003E5F3B">
        <w:t>13,00</w:t>
      </w:r>
      <w:r>
        <w:t xml:space="preserve"> sati kada će ovo rješenje biti objavljen</w:t>
      </w:r>
      <w:r w:rsidR="00152690">
        <w:t xml:space="preserve">o na </w:t>
      </w:r>
      <w:r w:rsidR="003E5F3B">
        <w:t xml:space="preserve">mrežnoj stranici e-Oglasna ploča sudova. </w:t>
      </w:r>
    </w:p>
    <w:p w:rsidRDefault="006B4AC2" w:rsidP="009D37C8" w:rsidR="009D37C8">
      <w:pPr>
        <w:pStyle w:val="Odlomakpopisa"/>
        <w:spacing w:after="200"/>
        <w:ind w:firstLine="705" w:left="0"/>
        <w:jc w:val="both"/>
      </w:pPr>
      <w:r>
        <w:t>II. Stečajno</w:t>
      </w:r>
      <w:r w:rsidR="00D21CF9">
        <w:t>m upravitelj</w:t>
      </w:r>
      <w:r>
        <w:t xml:space="preserve">icom </w:t>
      </w:r>
      <w:r w:rsidR="00D21CF9">
        <w:t xml:space="preserve">dužnika imenuje se </w:t>
      </w:r>
      <w:r w:rsidR="000F678E">
        <w:t>Radojka Danek</w:t>
      </w:r>
      <w:r w:rsidR="009D37C8">
        <w:t xml:space="preserve">, </w:t>
      </w:r>
      <w:r w:rsidR="000F678E">
        <w:t xml:space="preserve">P. Preradovića 6, Šibenik, </w:t>
      </w:r>
      <w:r w:rsidR="009D37C8">
        <w:t xml:space="preserve"> OIB: </w:t>
      </w:r>
      <w:r w:rsidR="000F678E">
        <w:t>78988701424</w:t>
      </w:r>
      <w:r w:rsidR="009D37C8">
        <w:t>.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0F678E">
        <w:t xml:space="preserve">PIKO COMMERCE  j.d.o.o., </w:t>
      </w:r>
      <w:proofErr w:type="spellStart"/>
      <w:r w:rsidR="000F678E">
        <w:t>Miškovići</w:t>
      </w:r>
      <w:proofErr w:type="spellEnd"/>
      <w:r w:rsidR="000F678E">
        <w:t xml:space="preserve">, Put Mula 26, </w:t>
      </w:r>
      <w:r w:rsidR="000F678E" w:rsidRPr="00F35DD1">
        <w:t xml:space="preserve">OIB: </w:t>
      </w:r>
      <w:r w:rsidR="000F678E">
        <w:t>31897275855</w:t>
      </w:r>
      <w:r w:rsidR="00592B98">
        <w:t>.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 xml:space="preserve">IV. Dio nastalih troškova postupka isplatit će se iz Fonda za namirenje troškova stečajnoga postupka </w:t>
      </w:r>
      <w:r w:rsidR="009D37C8">
        <w:t>iz članka 111. Stečajnog zakona.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D21CF9" w:rsidP="003E5F3B" w:rsidR="003E5F3B">
      <w:pPr>
        <w:pStyle w:val="Odlomakpopisa"/>
        <w:spacing w:after="200"/>
        <w:ind w:firstLine="705" w:left="0"/>
        <w:jc w:val="both"/>
      </w:pPr>
      <w:r>
        <w:t xml:space="preserve"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</w:t>
      </w:r>
      <w:r w:rsidR="009D37C8">
        <w:t>upisan kao nositelj nekog prava.</w:t>
      </w:r>
    </w:p>
    <w:p w:rsidRDefault="003E5F3B" w:rsidP="003E5F3B" w:rsidR="000F678E" w:rsidRPr="005E6D46">
      <w:pPr>
        <w:pStyle w:val="Odlomakpopisa"/>
        <w:spacing w:after="200"/>
        <w:ind w:firstLine="705" w:left="0"/>
        <w:jc w:val="both"/>
      </w:pPr>
      <w:r>
        <w:t>VII</w:t>
      </w:r>
      <w:r w:rsidR="000F678E" w:rsidRPr="005E6D46">
        <w:t>. Na</w:t>
      </w:r>
      <w:r w:rsidR="000F678E">
        <w:t xml:space="preserve">laže se nadležnoj jedinici Financijske agencije </w:t>
      </w:r>
      <w:r w:rsidR="000F678E" w:rsidRPr="005E6D46">
        <w:t>u roku od 8 dana od objave ovog rješenja na e-oglasnoj ploči sudova</w:t>
      </w:r>
      <w:r w:rsidR="000F678E">
        <w:t xml:space="preserve">, naložiti </w:t>
      </w:r>
      <w:r w:rsidR="000F678E" w:rsidRPr="005E6D46">
        <w:t xml:space="preserve">banci prijenos zaplijenjenog predujma u iznosu od </w:t>
      </w:r>
      <w:r w:rsidR="000F678E">
        <w:t>905,00 k</w:t>
      </w:r>
      <w:r w:rsidR="000F678E" w:rsidRPr="005E6D46">
        <w:t>una na račun Trgovačkog suda u Zadru broj HR4323900011300000857, model plaćanja 05, s pozivom na broj 1</w:t>
      </w:r>
      <w:r w:rsidR="000F678E">
        <w:t>00</w:t>
      </w:r>
      <w:r w:rsidR="000F678E" w:rsidRPr="005E6D46">
        <w:t>-</w:t>
      </w:r>
      <w:r w:rsidR="000F678E">
        <w:t>550</w:t>
      </w:r>
      <w:r w:rsidR="000F678E" w:rsidRPr="005E6D46">
        <w:t>-201</w:t>
      </w:r>
      <w:r w:rsidR="000F678E">
        <w:t>7</w:t>
      </w:r>
      <w:r w:rsidR="000F678E" w:rsidRPr="005E6D46">
        <w:t xml:space="preserve">. </w:t>
      </w:r>
    </w:p>
    <w:p w:rsidRDefault="000F678E" w:rsidP="009D37C8" w:rsidR="000F678E">
      <w:pPr>
        <w:pStyle w:val="Odlomakpopisa"/>
        <w:spacing w:after="200"/>
        <w:ind w:firstLine="705" w:left="0"/>
        <w:jc w:val="both"/>
      </w:pPr>
    </w:p>
    <w:p w:rsidRDefault="00D21CF9" w:rsidP="009D37C8" w:rsidR="00D21CF9">
      <w:pPr>
        <w:spacing w:after="200"/>
        <w:jc w:val="center"/>
      </w:pPr>
      <w:r>
        <w:t>Obrazloženje</w:t>
      </w:r>
    </w:p>
    <w:p w:rsidRDefault="005E6D46" w:rsidP="009D37C8" w:rsidR="005E6D46" w:rsidRPr="005E6D46">
      <w:pPr>
        <w:ind w:firstLine="708"/>
        <w:jc w:val="both"/>
      </w:pPr>
      <w:r w:rsidRPr="005E6D46">
        <w:t xml:space="preserve">Financijska agencija je podnijela ovom sudu </w:t>
      </w:r>
      <w:r w:rsidR="000F678E">
        <w:t>29</w:t>
      </w:r>
      <w:r w:rsidR="00592B98">
        <w:t>.</w:t>
      </w:r>
      <w:r w:rsidRPr="005E6D46">
        <w:t xml:space="preserve"> </w:t>
      </w:r>
      <w:r w:rsidR="000F678E">
        <w:t>ožujka</w:t>
      </w:r>
      <w:r w:rsidRPr="005E6D46">
        <w:t xml:space="preserve"> 201</w:t>
      </w:r>
      <w:r w:rsidR="00592B98">
        <w:t>7</w:t>
      </w:r>
      <w:r w:rsidRPr="005E6D46">
        <w:t xml:space="preserve">. zahtjev za provedbu skraćenoga stečajnog postupka nad uvodno označenim dužnikom na temelju čl. </w:t>
      </w:r>
      <w:r w:rsidR="00992755">
        <w:t>429.</w:t>
      </w:r>
      <w:r w:rsidRPr="005E6D46">
        <w:t xml:space="preserve"> st. 1. Stečajnog zakona (Narodne novine broj 71/15, dalje u tekstu: SZ) navodeći da na dan </w:t>
      </w:r>
      <w:r w:rsidR="000F678E">
        <w:t>27</w:t>
      </w:r>
      <w:r w:rsidR="00992755">
        <w:t xml:space="preserve">. </w:t>
      </w:r>
      <w:r w:rsidR="000F678E">
        <w:lastRenderedPageBreak/>
        <w:t>ožujka</w:t>
      </w:r>
      <w:r w:rsidR="005C4F43">
        <w:t xml:space="preserve"> </w:t>
      </w:r>
      <w:r w:rsidR="00992755">
        <w:t>201</w:t>
      </w:r>
      <w:r w:rsidR="00592B98">
        <w:t>7</w:t>
      </w:r>
      <w:r w:rsidR="00992755">
        <w:t>.</w:t>
      </w:r>
      <w:r w:rsidRPr="005E6D46">
        <w:t xml:space="preserve"> u Očevidniku redoslijeda osnova za plaćanje ima evidentirane neizvršene osnove za plaćanje u neprekinutom razdoblju od 1</w:t>
      </w:r>
      <w:r w:rsidR="00992755">
        <w:t>20</w:t>
      </w:r>
      <w:r w:rsidRPr="005E6D46">
        <w:t xml:space="preserve"> dana u ukupnom iznosu od </w:t>
      </w:r>
      <w:r w:rsidR="000F678E">
        <w:t>24.133,10</w:t>
      </w:r>
      <w:r w:rsidR="00992755">
        <w:t xml:space="preserve"> kuna, da nema zaposlenih </w:t>
      </w:r>
      <w:r w:rsidRPr="005E6D46">
        <w:t xml:space="preserve">te da </w:t>
      </w:r>
      <w:r w:rsidR="00992755">
        <w:t>je na ime</w:t>
      </w:r>
      <w:r w:rsidRPr="005E6D46">
        <w:t xml:space="preserve"> sredstava predujma za namirenje troškova stečajnoga postupka u smis</w:t>
      </w:r>
      <w:r w:rsidR="00992755">
        <w:t xml:space="preserve">lu odredbe čl. 112. st. 5. SZ-a zaplijenila iznos od </w:t>
      </w:r>
      <w:r w:rsidR="000F678E">
        <w:t>905,00</w:t>
      </w:r>
      <w:r w:rsidR="006634CF">
        <w:t xml:space="preserve"> </w:t>
      </w:r>
      <w:r w:rsidR="00992755">
        <w:t xml:space="preserve">kuna. </w:t>
      </w:r>
    </w:p>
    <w:p w:rsidRDefault="005E6D46" w:rsidP="005E6D46" w:rsidR="005E6D46" w:rsidRPr="005E6D46">
      <w:pPr>
        <w:ind w:firstLine="708"/>
        <w:jc w:val="both"/>
      </w:pPr>
      <w:r w:rsidRPr="005E6D46">
        <w:t>Nakon izvršenog uvida u sudski registar, a postupajući sukladno odredbi čl. 430. SZ-a, ovaj sud je</w:t>
      </w:r>
      <w:r w:rsidR="000F678E">
        <w:t xml:space="preserve"> 11</w:t>
      </w:r>
      <w:r w:rsidRPr="005E6D46">
        <w:t xml:space="preserve">. </w:t>
      </w:r>
      <w:r w:rsidR="000F678E">
        <w:t>travnja</w:t>
      </w:r>
      <w:r w:rsidRPr="005E6D46">
        <w:t xml:space="preserve"> 201</w:t>
      </w:r>
      <w:r w:rsidR="00592B98">
        <w:t>7</w:t>
      </w:r>
      <w:r w:rsidRPr="005E6D46"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5E6D46" w:rsidP="005E6D46" w:rsidR="005E6D46" w:rsidRPr="005E6D46">
      <w:pPr>
        <w:ind w:firstLine="708"/>
        <w:jc w:val="both"/>
      </w:pPr>
      <w:r w:rsidRPr="005E6D46">
        <w:t>S obzirom da je vjerovnik Republika Hrvatska, Ministarstvo financija, Područni ured Dalmacija u propisanom roku podnijeli ovom sudu prijedlog za otvaranje stečajnog postupka nad dužnikom, to j</w:t>
      </w:r>
      <w:r w:rsidR="009D37C8">
        <w:t>e rješenjem ovog suda posl. br.</w:t>
      </w:r>
      <w:r w:rsidR="00992755">
        <w:t xml:space="preserve"> </w:t>
      </w:r>
      <w:r w:rsidRPr="005E6D46">
        <w:t>St-</w:t>
      </w:r>
      <w:r w:rsidR="00592B98">
        <w:t>13</w:t>
      </w:r>
      <w:r w:rsidR="000F678E">
        <w:t>6</w:t>
      </w:r>
      <w:r w:rsidRPr="005E6D46">
        <w:t>/</w:t>
      </w:r>
      <w:r w:rsidR="00992755">
        <w:t>201</w:t>
      </w:r>
      <w:r w:rsidR="00592B98">
        <w:t>7</w:t>
      </w:r>
      <w:r w:rsidR="00992755">
        <w:t>-</w:t>
      </w:r>
      <w:r w:rsidR="000F678E">
        <w:t>9</w:t>
      </w:r>
      <w:r w:rsidRPr="005E6D46">
        <w:t xml:space="preserve"> od </w:t>
      </w:r>
      <w:r w:rsidR="00592B98">
        <w:t>1</w:t>
      </w:r>
      <w:r w:rsidR="000F678E">
        <w:t>6</w:t>
      </w:r>
      <w:r w:rsidR="005C4F43">
        <w:t xml:space="preserve">. </w:t>
      </w:r>
      <w:r w:rsidR="000F678E">
        <w:t>studenog</w:t>
      </w:r>
      <w:r w:rsidRPr="005E6D46">
        <w:t xml:space="preserve"> 201</w:t>
      </w:r>
      <w:r w:rsidR="00992755">
        <w:t>7</w:t>
      </w:r>
      <w:r w:rsidRPr="005E6D46">
        <w:t xml:space="preserve">. obustavljen skraćeni stečajni postupak te nakon pravomoćnosti istog, rješenjem posl. br. gornji od </w:t>
      </w:r>
      <w:r w:rsidR="000F678E">
        <w:t>16</w:t>
      </w:r>
      <w:r w:rsidRPr="005E6D46">
        <w:t xml:space="preserve">. </w:t>
      </w:r>
      <w:r w:rsidR="000F678E">
        <w:t xml:space="preserve">svibnja </w:t>
      </w:r>
      <w:r w:rsidRPr="005E6D46">
        <w:t>201</w:t>
      </w:r>
      <w:r w:rsidR="000F678E">
        <w:t>8</w:t>
      </w:r>
      <w:r w:rsidRPr="005E6D46">
        <w:t xml:space="preserve">. pokrenut prethodni postupak radi utvrđivanja pretpostavki za otvaranje stečajnoga postupka nad dužnikom u smislu odredbi čl. 433. i čl. 115. SZ-a. </w:t>
      </w:r>
    </w:p>
    <w:p w:rsidRDefault="005E6D46" w:rsidP="00992755" w:rsidR="005E6D46" w:rsidRPr="00992755">
      <w:pPr>
        <w:ind w:firstLine="708"/>
        <w:jc w:val="both"/>
        <w:rPr>
          <w:rFonts w:eastAsia="Calibri"/>
          <w:lang w:eastAsia="en-US"/>
        </w:rPr>
      </w:pPr>
      <w:r w:rsidRPr="005E6D46">
        <w:t xml:space="preserve"> </w:t>
      </w:r>
      <w:r w:rsidR="003E5F3B">
        <w:rPr>
          <w:rFonts w:eastAsia="Calibri"/>
          <w:lang w:eastAsia="en-US"/>
        </w:rPr>
        <w:t>Na ročištu</w:t>
      </w:r>
      <w:r w:rsidRPr="00992755">
        <w:rPr>
          <w:rFonts w:eastAsia="Calibri"/>
          <w:lang w:eastAsia="en-US"/>
        </w:rPr>
        <w:t xml:space="preserve"> radi očitovanja o prijedlogu i radi utvrđivanja pretpostavki za otvaranje stečajnoga postupka nad dužnikom od </w:t>
      </w:r>
      <w:r w:rsidR="000F678E">
        <w:rPr>
          <w:rFonts w:eastAsia="Calibri"/>
          <w:lang w:eastAsia="en-US"/>
        </w:rPr>
        <w:t>30</w:t>
      </w:r>
      <w:r w:rsidR="00992755" w:rsidRPr="00992755">
        <w:rPr>
          <w:rFonts w:eastAsia="Calibri"/>
          <w:lang w:eastAsia="en-US"/>
        </w:rPr>
        <w:t xml:space="preserve">. </w:t>
      </w:r>
      <w:r w:rsidR="000F678E">
        <w:rPr>
          <w:rFonts w:eastAsia="Calibri"/>
          <w:lang w:eastAsia="en-US"/>
        </w:rPr>
        <w:t>svibnja</w:t>
      </w:r>
      <w:r w:rsidRPr="00992755">
        <w:rPr>
          <w:rFonts w:eastAsia="Calibri"/>
          <w:lang w:eastAsia="en-US"/>
        </w:rPr>
        <w:t xml:space="preserve"> 201</w:t>
      </w:r>
      <w:r w:rsidR="000F678E">
        <w:rPr>
          <w:rFonts w:eastAsia="Calibri"/>
          <w:lang w:eastAsia="en-US"/>
        </w:rPr>
        <w:t>8</w:t>
      </w:r>
      <w:r w:rsidRPr="00992755">
        <w:rPr>
          <w:rFonts w:eastAsia="Calibri"/>
          <w:lang w:eastAsia="en-US"/>
        </w:rPr>
        <w:t xml:space="preserve">. </w:t>
      </w:r>
      <w:r w:rsidR="00992755" w:rsidRPr="00992755">
        <w:rPr>
          <w:rFonts w:eastAsia="Calibri"/>
          <w:lang w:eastAsia="en-US"/>
        </w:rPr>
        <w:t xml:space="preserve">osoba ovlaštena za zastupanje dužnika po zakonu je izjavila suglasnost s otvaranjem stečajnog postupka nad dužnikom zbog njegove nesposobnosti plaćanja dospjelih obveza </w:t>
      </w:r>
      <w:r w:rsidR="009D37C8">
        <w:rPr>
          <w:rFonts w:eastAsia="Calibri"/>
          <w:lang w:eastAsia="en-US"/>
        </w:rPr>
        <w:t xml:space="preserve">prema vjerovnicima </w:t>
      </w:r>
      <w:r w:rsidR="00992755" w:rsidRPr="00992755">
        <w:rPr>
          <w:rFonts w:eastAsia="Calibri"/>
          <w:lang w:eastAsia="en-US"/>
        </w:rPr>
        <w:t xml:space="preserve">u iznosu od oko </w:t>
      </w:r>
      <w:r w:rsidR="000F678E">
        <w:rPr>
          <w:rFonts w:eastAsia="Calibri"/>
          <w:lang w:eastAsia="en-US"/>
        </w:rPr>
        <w:t>31.000,00</w:t>
      </w:r>
      <w:r w:rsidR="00992755" w:rsidRPr="00992755">
        <w:rPr>
          <w:rFonts w:eastAsia="Calibri"/>
          <w:lang w:eastAsia="en-US"/>
        </w:rPr>
        <w:t xml:space="preserve"> kuna u bitnom navodeći da dužnik ne</w:t>
      </w:r>
      <w:r w:rsidR="00592B98">
        <w:rPr>
          <w:rFonts w:eastAsia="Calibri"/>
          <w:lang w:eastAsia="en-US"/>
        </w:rPr>
        <w:t>ma uvjeta za nastavak svog poslovanja</w:t>
      </w:r>
      <w:r w:rsidR="005C4F43">
        <w:rPr>
          <w:rFonts w:eastAsia="Calibri"/>
          <w:lang w:eastAsia="en-US"/>
        </w:rPr>
        <w:t xml:space="preserve"> </w:t>
      </w:r>
      <w:r w:rsidR="00592B98">
        <w:rPr>
          <w:rFonts w:eastAsia="Calibri"/>
          <w:lang w:eastAsia="en-US"/>
        </w:rPr>
        <w:t>obavljanjem</w:t>
      </w:r>
      <w:r w:rsidR="006634CF">
        <w:rPr>
          <w:rFonts w:eastAsia="Calibri"/>
          <w:lang w:eastAsia="en-US"/>
        </w:rPr>
        <w:t xml:space="preserve"> djelatnosti </w:t>
      </w:r>
      <w:r w:rsidR="000F678E">
        <w:rPr>
          <w:rFonts w:eastAsia="Calibri"/>
          <w:lang w:eastAsia="en-US"/>
        </w:rPr>
        <w:t>pripremanje hrane i pružanja usluga prehrane (restoran)</w:t>
      </w:r>
      <w:r w:rsidR="005C4F43">
        <w:rPr>
          <w:rFonts w:eastAsia="Calibri"/>
          <w:lang w:eastAsia="en-US"/>
        </w:rPr>
        <w:t xml:space="preserve">, da nema zaposlenika te da nema </w:t>
      </w:r>
      <w:r w:rsidR="00592B98">
        <w:rPr>
          <w:rFonts w:eastAsia="Calibri"/>
          <w:lang w:eastAsia="en-US"/>
        </w:rPr>
        <w:t>imovinu koja bi se mogla unovčiti u stečajnom postupku.</w:t>
      </w:r>
      <w:r w:rsidR="00992755" w:rsidRPr="00992755">
        <w:rPr>
          <w:rFonts w:eastAsia="Calibri"/>
          <w:lang w:eastAsia="en-US"/>
        </w:rPr>
        <w:t xml:space="preserve"> </w:t>
      </w:r>
    </w:p>
    <w:p w:rsidRDefault="005E6D46" w:rsidP="005E6D46" w:rsidR="00992755">
      <w:pPr>
        <w:ind w:firstLine="708"/>
        <w:jc w:val="both"/>
      </w:pPr>
      <w:r w:rsidRPr="005E6D46">
        <w:rPr>
          <w:rFonts w:eastAsia="Calibri"/>
          <w:lang w:eastAsia="en-US"/>
        </w:rPr>
        <w:t xml:space="preserve">Primjenom odredbe čl. 132. st. 1. i 2. SZ-a, a prije donošenja odluke kao u izreci, rješenjem ovog suda posl. br. gornji od </w:t>
      </w:r>
      <w:r w:rsidR="000F678E">
        <w:rPr>
          <w:rFonts w:eastAsia="Calibri"/>
          <w:lang w:eastAsia="en-US"/>
        </w:rPr>
        <w:t>30</w:t>
      </w:r>
      <w:r w:rsidRPr="005E6D46">
        <w:rPr>
          <w:rFonts w:eastAsia="Calibri"/>
          <w:lang w:eastAsia="en-US"/>
        </w:rPr>
        <w:t xml:space="preserve">. </w:t>
      </w:r>
      <w:r w:rsidR="000F678E">
        <w:rPr>
          <w:rFonts w:eastAsia="Calibri"/>
          <w:lang w:eastAsia="en-US"/>
        </w:rPr>
        <w:t>svibnja</w:t>
      </w:r>
      <w:r w:rsidR="00992755">
        <w:rPr>
          <w:rFonts w:eastAsia="Calibri"/>
          <w:lang w:eastAsia="en-US"/>
        </w:rPr>
        <w:t xml:space="preserve"> 201</w:t>
      </w:r>
      <w:r w:rsidR="000F678E">
        <w:rPr>
          <w:rFonts w:eastAsia="Calibri"/>
          <w:lang w:eastAsia="en-US"/>
        </w:rPr>
        <w:t>8</w:t>
      </w:r>
      <w:r w:rsidRPr="005E6D46">
        <w:rPr>
          <w:rFonts w:eastAsia="Calibri"/>
          <w:lang w:eastAsia="en-US"/>
        </w:rPr>
        <w:t xml:space="preserve">. </w:t>
      </w:r>
      <w:r w:rsidRPr="005E6D46"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 w:rsidR="00992755">
        <w:t>5.000,00</w:t>
      </w:r>
      <w:r w:rsidRPr="005E6D46">
        <w:t xml:space="preserve"> kuna za namirenje troškova </w:t>
      </w:r>
      <w:r w:rsidR="00992755">
        <w:t xml:space="preserve">prethodnoga i </w:t>
      </w:r>
      <w:r w:rsidRPr="005E6D46">
        <w:t>otvorenoga stečajno</w:t>
      </w:r>
      <w:r w:rsidR="00992755">
        <w:t>g postupka.</w:t>
      </w:r>
    </w:p>
    <w:p w:rsidRDefault="00992755" w:rsidP="005E6D46" w:rsidR="005E6D46" w:rsidRPr="005E6D46">
      <w:pPr>
        <w:ind w:firstLine="708"/>
        <w:jc w:val="both"/>
      </w:pPr>
      <w:r>
        <w:t xml:space="preserve"> </w:t>
      </w:r>
      <w:r w:rsidR="005E6D46" w:rsidRPr="005E6D46">
        <w:t xml:space="preserve">Navedeno rješenje uredno je objavljeno na e-oglasnoj ploči ovog suda </w:t>
      </w:r>
      <w:r w:rsidR="000F678E">
        <w:t>1</w:t>
      </w:r>
      <w:r w:rsidR="009D37C8">
        <w:t xml:space="preserve">. </w:t>
      </w:r>
      <w:r w:rsidR="000F678E">
        <w:t>lipnja</w:t>
      </w:r>
      <w:r w:rsidR="005E6D46" w:rsidRPr="005E6D46">
        <w:t xml:space="preserve"> 201</w:t>
      </w:r>
      <w:r w:rsidR="000F678E">
        <w:t>8</w:t>
      </w:r>
      <w:r w:rsidR="005E6D46" w:rsidRPr="005E6D46">
        <w:t>. slijedom čega je rok za uplatu navedenog predujma istekao</w:t>
      </w:r>
      <w:r>
        <w:t xml:space="preserve"> </w:t>
      </w:r>
      <w:r w:rsidR="006B4AC2">
        <w:t>26. lipnja</w:t>
      </w:r>
      <w:r w:rsidR="009D37C8">
        <w:t xml:space="preserve"> 201</w:t>
      </w:r>
      <w:r w:rsidR="006B4AC2">
        <w:t>8</w:t>
      </w:r>
      <w:r w:rsidR="009D37C8">
        <w:t xml:space="preserve">. </w:t>
      </w:r>
    </w:p>
    <w:p w:rsidRDefault="005E6D46" w:rsidP="005E6D46" w:rsidR="005E6D46" w:rsidRPr="005E6D46">
      <w:pPr>
        <w:ind w:firstLine="708"/>
        <w:jc w:val="both"/>
      </w:pPr>
      <w:r w:rsidRPr="005E6D46"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5E6D46" w:rsidP="00992755" w:rsidR="00992755">
      <w:pPr>
        <w:ind w:firstLine="708"/>
        <w:jc w:val="both"/>
      </w:pPr>
      <w:r w:rsidRPr="005E6D46">
        <w:t>Odluka suda iz točke V. do VI. izreke ovog rješenja temelji se na odredbi čl. 129. st. 2., a radi postupanja navedenih tijela u skladu sa odre</w:t>
      </w:r>
      <w:r w:rsidR="003E5F3B">
        <w:t xml:space="preserve">dbom čl. 131. st. 1. i 2. SZ-a. </w:t>
      </w:r>
    </w:p>
    <w:p w:rsidRDefault="00992755" w:rsidP="00152690" w:rsidR="00992755">
      <w:pPr>
        <w:ind w:firstLine="708"/>
        <w:jc w:val="both"/>
      </w:pPr>
      <w:r>
        <w:t>Izbor stečajn</w:t>
      </w:r>
      <w:r w:rsidR="006B4AC2">
        <w:t>e</w:t>
      </w:r>
      <w:r>
        <w:t xml:space="preserve"> upravitelj</w:t>
      </w:r>
      <w:r w:rsidR="006B4AC2">
        <w:t>ice</w:t>
      </w:r>
      <w:r>
        <w:t xml:space="preserve"> dužnika u predmetnom postupku obavljen metodom slučajnog odabira s liste A stečajnih upravitelja za područje nadležnosti ovog suda i to primjenom odredbe čl. 23. st. 3. u vezi s čl. 84. st. 1. </w:t>
      </w:r>
      <w:r w:rsidR="00152690">
        <w:t xml:space="preserve">i 432. </w:t>
      </w:r>
      <w:r>
        <w:t>SZ-a</w:t>
      </w:r>
      <w:r w:rsidR="006634CF">
        <w:t>.</w:t>
      </w:r>
      <w:r>
        <w:t xml:space="preserve"> </w:t>
      </w:r>
    </w:p>
    <w:p w:rsidRDefault="000F678E" w:rsidP="000F678E" w:rsidR="000F678E" w:rsidRPr="005E6D46">
      <w:pPr>
        <w:ind w:firstLine="720"/>
        <w:jc w:val="both"/>
      </w:pPr>
      <w:r w:rsidRPr="005E6D46">
        <w:t xml:space="preserve">S obzirom da iz navedenog </w:t>
      </w:r>
      <w:r>
        <w:t xml:space="preserve">zahtjeva </w:t>
      </w:r>
      <w:r w:rsidRPr="005E6D46">
        <w:t xml:space="preserve">Financijske agencije proizlazi da je s računa dužnika zaplijenila iznos od </w:t>
      </w:r>
      <w:r w:rsidR="006B4AC2">
        <w:t>905,00</w:t>
      </w:r>
      <w:r w:rsidRPr="005E6D46">
        <w:t xml:space="preserve"> kuna na ime predujma za namirenje troškova stečajnoga p</w:t>
      </w:r>
      <w:r>
        <w:t>ostupka, to se nalog suda iz točke</w:t>
      </w:r>
      <w:r w:rsidR="003E5F3B">
        <w:t xml:space="preserve"> VII</w:t>
      </w:r>
      <w:r w:rsidRPr="005E6D46">
        <w:t xml:space="preserve">. izreke ovog rješenja temelji na odredbi čl. 112. st. 6. SZ-a. </w:t>
      </w:r>
    </w:p>
    <w:p w:rsidRDefault="005E6D46" w:rsidP="005E6D46" w:rsidR="005E6D46" w:rsidRPr="005E6D46">
      <w:pPr>
        <w:ind w:firstLine="708"/>
        <w:jc w:val="both"/>
      </w:pPr>
    </w:p>
    <w:p w:rsidRDefault="00D21CF9" w:rsidP="00D21CF9" w:rsidR="00D21CF9"/>
    <w:p w:rsidRDefault="00D21CF9" w:rsidP="002776A4" w:rsidR="00D21CF9">
      <w:pPr>
        <w:jc w:val="center"/>
      </w:pPr>
      <w:r>
        <w:t xml:space="preserve">U Zadru </w:t>
      </w:r>
      <w:r w:rsidR="006B4AC2">
        <w:t>2. srpnja</w:t>
      </w:r>
      <w:r w:rsidR="00245F68">
        <w:t xml:space="preserve"> 201</w:t>
      </w:r>
      <w:r w:rsidR="00152690">
        <w:t>8</w:t>
      </w:r>
      <w:r w:rsidR="00245F68">
        <w:t xml:space="preserve">. </w:t>
      </w:r>
    </w:p>
    <w:p w:rsidRDefault="006B4AC2" w:rsidP="006B4AC2" w:rsidR="00D21CF9">
      <w:pPr>
        <w:tabs>
          <w:tab w:pos="5250" w:val="left"/>
        </w:tabs>
        <w:jc w:val="both"/>
      </w:pPr>
      <w:r>
        <w:tab/>
      </w:r>
    </w:p>
    <w:p w:rsidRDefault="00D21CF9" w:rsidP="00D21CF9" w:rsidR="00D21C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2AB1" w:rsidP="00942AB1" w:rsidR="00D21CF9">
      <w:pPr>
        <w:ind w:firstLine="708"/>
      </w:pPr>
      <w:r>
        <w:t xml:space="preserve">Za točnost otpravka-ovlaštena službenica:                                               </w:t>
      </w:r>
      <w:r w:rsidR="00D21CF9">
        <w:t>Sutkinja</w:t>
      </w:r>
    </w:p>
    <w:p w:rsidRDefault="00942AB1" w:rsidP="00942AB1" w:rsidR="00D21CF9" w:rsidRPr="003E5F3B">
      <w:pPr>
        <w:ind w:firstLine="708"/>
      </w:pPr>
      <w:r>
        <w:t xml:space="preserve">Nena Mužanović                                                                                      </w:t>
      </w:r>
      <w:r w:rsidR="003E5F3B">
        <w:t>Tina Grgas</w:t>
      </w:r>
      <w:r>
        <w:t>, v.r.</w:t>
      </w:r>
    </w:p>
    <w:p w:rsidRDefault="00211CD6" w:rsidP="00D21CF9" w:rsidR="00D21CF9">
      <w:pPr>
        <w:ind w:firstLine="708"/>
        <w:jc w:val="both"/>
      </w:pPr>
      <w:r>
        <w:lastRenderedPageBreak/>
        <w:t>Uputa o pravnom lijeku</w:t>
      </w:r>
    </w:p>
    <w:p w:rsidRDefault="00D21CF9" w:rsidP="00D21CF9" w:rsidR="00D21CF9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777E5" w:rsidP="00D21CF9" w:rsidR="000777E5">
      <w:pPr>
        <w:ind w:firstLine="708"/>
        <w:jc w:val="both"/>
      </w:pPr>
    </w:p>
    <w:p w:rsidRDefault="000777E5" w:rsidP="00D21CF9" w:rsidR="000777E5">
      <w:pPr>
        <w:ind w:firstLine="708"/>
        <w:jc w:val="both"/>
      </w:pPr>
    </w:p>
    <w:p w:rsidRDefault="00D21CF9" w:rsidP="00D21CF9" w:rsidR="00D21CF9">
      <w:pPr>
        <w:ind w:firstLine="708"/>
        <w:jc w:val="both"/>
      </w:pPr>
      <w:r>
        <w:t xml:space="preserve">Dostaviti: </w:t>
      </w:r>
    </w:p>
    <w:p w:rsidRDefault="003E5F3B" w:rsidP="00D21CF9" w:rsidR="00D21CF9">
      <w:pPr>
        <w:pStyle w:val="Odlomakpopisa"/>
        <w:numPr>
          <w:ilvl w:val="0"/>
          <w:numId w:val="1"/>
        </w:numPr>
        <w:jc w:val="both"/>
      </w:pPr>
      <w:r>
        <w:t>Stečajnoj upraviteljici</w:t>
      </w:r>
      <w:r w:rsidR="00D21CF9">
        <w:t xml:space="preserve"> dužnika uz potvrdu izjavu o imenovanju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>FINA, R</w:t>
      </w:r>
      <w:r w:rsidR="00D21CF9">
        <w:t>egionalni centar Split, Podružnica Zadar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</w:t>
      </w:r>
      <w:r w:rsidR="00D21CF9">
        <w:t>rađansko-upravnom odjelu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>Lučkoj kapetaniji-</w:t>
      </w:r>
      <w:r w:rsidR="00D21CF9">
        <w:t xml:space="preserve"> registru brodova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Registru ovog suda odmah radi upisa činjenice otvaranja stečajnog postupka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rješenja radi brisanja dužnika iz registra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Pisarnici ovog suda</w:t>
      </w:r>
    </w:p>
    <w:p w:rsidRDefault="00D21CF9" w:rsidP="005E6D46" w:rsidR="00D21CF9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D21CF9" w:rsidR="00D21CF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CF9" w:rsidP="00D21CF9" w:rsidR="00D21CF9">
      <w:r>
        <w:separator/>
      </w:r>
    </w:p>
  </w:endnote>
  <w:endnote w:id="0" w:type="continuationSeparator">
    <w:p w:rsidRDefault="00D21CF9" w:rsidP="00D21CF9" w:rsidR="00D21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CF9" w:rsidP="00D21CF9" w:rsidR="00D21CF9">
      <w:r>
        <w:separator/>
      </w:r>
    </w:p>
  </w:footnote>
  <w:footnote w:id="0" w:type="continuationSeparator">
    <w:p w:rsidRDefault="00D21CF9" w:rsidP="00D21CF9" w:rsidR="00D21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421326"/>
      <w:docPartObj>
        <w:docPartGallery w:val="Page Numbers (Top of Page)"/>
        <w:docPartUnique/>
      </w:docPartObj>
    </w:sdtPr>
    <w:sdtEndPr/>
    <w:sdtContent>
      <w:p w:rsidRDefault="00D21CF9" w:rsidP="00D21CF9" w:rsidR="00D21CF9"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50298">
          <w:rPr>
            <w:noProof/>
          </w:rPr>
          <w:t>2</w:t>
        </w:r>
        <w:r>
          <w:fldChar w:fldCharType="end"/>
        </w:r>
        <w:r w:rsidRPr="00D21CF9">
          <w:t xml:space="preserve"> </w:t>
        </w:r>
        <w:r w:rsidR="003E5F3B">
          <w:t xml:space="preserve">                      </w:t>
        </w:r>
        <w:r>
          <w:t>Poslovni broj: 3.</w:t>
        </w:r>
        <w:r w:rsidR="003E5F3B">
          <w:t xml:space="preserve"> </w:t>
        </w:r>
        <w:r>
          <w:t>St-</w:t>
        </w:r>
        <w:r w:rsidR="000F678E">
          <w:t>550</w:t>
        </w:r>
        <w:r w:rsidR="00592B98">
          <w:t>/2017-7</w:t>
        </w:r>
      </w:p>
      <w:p w:rsidRDefault="00B50298" w:rsidR="00D21CF9">
        <w:pPr>
          <w:pStyle w:val="Zaglavlje"/>
          <w:jc w:val="center"/>
        </w:pPr>
      </w:p>
    </w:sdtContent>
  </w:sdt>
  <w:p w:rsidRDefault="00D21CF9" w:rsidR="00D21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B98" w:rsidP="00D628C7" w:rsidR="00D628C7">
    <w:pPr>
      <w:ind w:left="5664"/>
    </w:pPr>
    <w:r>
      <w:t xml:space="preserve">     </w:t>
    </w:r>
    <w:r w:rsidR="009D37C8">
      <w:t xml:space="preserve">  </w:t>
    </w:r>
    <w:r>
      <w:t>Poslovni broj: 3.St-</w:t>
    </w:r>
    <w:r w:rsidR="000F678E">
      <w:t>550</w:t>
    </w:r>
    <w:r>
      <w:t>/2017-7</w:t>
    </w:r>
  </w:p>
  <w:p w:rsidRDefault="00D628C7" w:rsidR="00D628C7">
    <w:pPr>
      <w:pStyle w:val="Zaglavlje"/>
    </w:pPr>
  </w:p>
  <w:p w:rsidRDefault="00D628C7" w:rsidR="00D628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CF9"/>
    <w:rsid w:val="000777E5"/>
    <w:rsid w:val="000F678E"/>
    <w:rsid w:val="00152690"/>
    <w:rsid w:val="00211CD6"/>
    <w:rsid w:val="00245F68"/>
    <w:rsid w:val="0026570C"/>
    <w:rsid w:val="002776A4"/>
    <w:rsid w:val="00293553"/>
    <w:rsid w:val="003E5F3B"/>
    <w:rsid w:val="00592B98"/>
    <w:rsid w:val="005C4F43"/>
    <w:rsid w:val="005E6D46"/>
    <w:rsid w:val="006512B3"/>
    <w:rsid w:val="006634CF"/>
    <w:rsid w:val="006B4AC2"/>
    <w:rsid w:val="007069A2"/>
    <w:rsid w:val="008A58D3"/>
    <w:rsid w:val="008C2E89"/>
    <w:rsid w:val="00942AB1"/>
    <w:rsid w:val="00992755"/>
    <w:rsid w:val="009D37C8"/>
    <w:rsid w:val="009E1FF5"/>
    <w:rsid w:val="00AE7549"/>
    <w:rsid w:val="00B50298"/>
    <w:rsid w:val="00B8172B"/>
    <w:rsid w:val="00BA5D95"/>
    <w:rsid w:val="00D21CF9"/>
    <w:rsid w:val="00D628C7"/>
    <w:rsid w:val="00DF3561"/>
    <w:rsid w:val="00DF42B3"/>
    <w:rsid w:val="00DF61A3"/>
    <w:rsid w:val="00FB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1C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1C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1CF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1CF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8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28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2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0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1C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1C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1CF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1CF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8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28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2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0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PIKO COMMERCE j.d.o.o. za ugostiteljstvo i turizam</izvorni_sadrzaj>
    <derivirana_varijabla naziv="DomainObject.Predmet.ProtustrankaFormated_1">  PIKO COMMERCE j.d.o.o. za ugostiteljstvo i turizam</derivirana_varijabla>
  </DomainObject.Predmet.ProtustrankaFormated>
  <DomainObject.Predmet.ProtustrankaFormatedOIB>
    <izvorni_sadrzaj>  PIKO COMMERCE j.d.o.o. za ugostiteljstvo i turizam, OIB 31897275855</izvorni_sadrzaj>
    <derivirana_varijabla naziv="DomainObject.Predmet.ProtustrankaFormatedOIB_1">  PIKO COMMERCE j.d.o.o. za ugostiteljstvo i turizam, OIB 31897275855</derivirana_varijabla>
  </DomainObject.Predmet.ProtustrankaFormatedOIB>
  <DomainObject.Predmet.ProtustrankaFormatedWithAdress>
    <izvorni_sadrzaj> PIKO COMMERCE j.d.o.o. za ugostiteljstvo i turizam, Put Mula 26, 23249 Miškovci</izvorni_sadrzaj>
    <derivirana_varijabla naziv="DomainObject.Predmet.ProtustrankaFormatedWithAdress_1"> PIKO COMMERCE j.d.o.o. za ugostiteljstvo i turizam, Put Mula 26, 23249 Miškovci</derivirana_varijabla>
  </DomainObject.Predmet.ProtustrankaFormatedWithAdress>
  <DomainObject.Predmet.ProtustrankaFormatedWithAdressOIB>
    <izvorni_sadrzaj> PIKO COMMERCE j.d.o.o. za ugostiteljstvo i turizam, OIB 31897275855, Put Mula 26, 23249 Miškovci</izvorni_sadrzaj>
    <derivirana_varijabla naziv="DomainObject.Predmet.ProtustrankaFormatedWithAdressOIB_1"> PIKO COMMERCE j.d.o.o. za ugostiteljstvo i turizam, OIB 31897275855, Put Mula 26, 23249 Miškovci</derivirana_varijabla>
  </DomainObject.Predmet.ProtustrankaFormatedWithAdressOIB>
  <DomainObject.Predmet.ProtustrankaWithAdress>
    <izvorni_sadrzaj>PIKO COMMERCE j.d.o.o. za ugostiteljstvo i turizam Put Mula 26, 23249 Miškovci</izvorni_sadrzaj>
    <derivirana_varijabla naziv="DomainObject.Predmet.ProtustrankaWithAdress_1">PIKO COMMERCE j.d.o.o. za ugostiteljstvo i turizam Put Mula 26, 23249 Miškovci</derivirana_varijabla>
  </DomainObject.Predmet.ProtustrankaWithAdress>
  <DomainObject.Predmet.ProtustrankaWithAdressOIB>
    <izvorni_sadrzaj>PIKO COMMERCE j.d.o.o. za ugostiteljstvo i turizam, OIB 31897275855, Put Mula 26, 23249 Miškovci</izvorni_sadrzaj>
    <derivirana_varijabla naziv="DomainObject.Predmet.ProtustrankaWithAdressOIB_1">PIKO COMMERCE j.d.o.o. za ugostiteljstvo i turizam, OIB 31897275855, Put Mula 26, 23249 Miškovci</derivirana_varijabla>
  </DomainObject.Predmet.ProtustrankaWithAdressOIB>
  <DomainObject.Predmet.ProtustrankaNazivFormated>
    <izvorni_sadrzaj>PIKO COMMERCE j.d.o.o. za ugostiteljstvo i turizam</izvorni_sadrzaj>
    <derivirana_varijabla naziv="DomainObject.Predmet.ProtustrankaNazivFormated_1">PIKO COMMERCE j.d.o.o. za ugostiteljstvo i turizam</derivirana_varijabla>
  </DomainObject.Predmet.ProtustrankaNazivFormated>
  <DomainObject.Predmet.ProtustrankaNazivFormatedOIB>
    <izvorni_sadrzaj>PIKO COMMERCE j.d.o.o. za ugostiteljstvo i turizam, OIB 31897275855</izvorni_sadrzaj>
    <derivirana_varijabla naziv="DomainObject.Predmet.ProtustrankaNazivFormatedOIB_1">PIKO COMMERCE j.d.o.o. za ugostiteljstvo i turizam, OIB 31897275855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Vanja Pintar Korpar</izvorni_sadrzaj>
    <derivirana_varijabla naziv="DomainObject.Predmet.StrankaFormated_1">  FINA; Vanja Pintar Korpar</derivirana_varijabla>
  </DomainObject.Predmet.StrankaFormated>
  <DomainObject.Predmet.StrankaFormatedOIB>
    <izvorni_sadrzaj>  FINA, OIB 85821130368; Vanja Pintar Korpar, OIB 63005281748</izvorni_sadrzaj>
    <derivirana_varijabla naziv="DomainObject.Predmet.StrankaFormatedOIB_1">  FINA, OIB 85821130368; Vanja Pintar Korpar, OIB 63005281748</derivirana_varijabla>
  </DomainObject.Predmet.StrankaFormatedOIB>
  <DomainObject.Predmet.StrankaFormatedWithAdress>
    <izvorni_sadrzaj> FINA; Vanja Pintar Korpar, Put Mula 26, 23249 Miškovci</izvorni_sadrzaj>
    <derivirana_varijabla naziv="DomainObject.Predmet.StrankaFormatedWithAdress_1"> FINA; Vanja Pintar Korpar, Put Mula 26, 23249 Miškovci</derivirana_varijabla>
  </DomainObject.Predmet.StrankaFormatedWithAdress>
  <DomainObject.Predmet.StrankaFormatedWithAdressOIB>
    <izvorni_sadrzaj> FINA, OIB 85821130368; Vanja Pintar Korpar, OIB 63005281748, Put Mula 26, 23249 Miškovci</izvorni_sadrzaj>
    <derivirana_varijabla naziv="DomainObject.Predmet.StrankaFormatedWithAdressOIB_1"> FINA, OIB 85821130368; Vanja Pintar Korpar, OIB 63005281748, Put Mula 26, 23249 Miškovci</derivirana_varijabla>
  </DomainObject.Predmet.StrankaFormatedWithAdressOIB>
  <DomainObject.Predmet.StrankaWithAdress>
    <izvorni_sadrzaj>FINA ,Vanja Pintar Korpar Put Mula 26,23249 Miškovci</izvorni_sadrzaj>
    <derivirana_varijabla naziv="DomainObject.Predmet.StrankaWithAdress_1">FINA ,Vanja Pintar Korpar Put Mula 26,23249 Miškovci</derivirana_varijabla>
  </DomainObject.Predmet.StrankaWithAdress>
  <DomainObject.Predmet.StrankaWithAdressOIB>
    <izvorni_sadrzaj>FINA, OIB 85821130368,Vanja Pintar Korpar, OIB 63005281748, Put Mula 26,23249 Miškovci</izvorni_sadrzaj>
    <derivirana_varijabla naziv="DomainObject.Predmet.StrankaWithAdressOIB_1">FINA, OIB 85821130368,Vanja Pintar Korpar, OIB 63005281748, Put Mula 26,23249 Miškovci</derivirana_varijabla>
  </DomainObject.Predmet.StrankaWithAdressOIB>
  <DomainObject.Predmet.StrankaNazivFormated>
    <izvorni_sadrzaj>FINA,Vanja Pintar Korpar</izvorni_sadrzaj>
    <derivirana_varijabla naziv="DomainObject.Predmet.StrankaNazivFormated_1">FINA,Vanja Pintar Korpar</derivirana_varijabla>
  </DomainObject.Predmet.StrankaNazivFormated>
  <DomainObject.Predmet.StrankaNazivFormatedOIB>
    <izvorni_sadrzaj>FINA, OIB 85821130368,Vanja Pintar Korpar, OIB 63005281748</izvorni_sadrzaj>
    <derivirana_varijabla naziv="DomainObject.Predmet.StrankaNazivFormatedOIB_1">FINA, OIB 85821130368,Vanja Pintar Korpar, OIB 63005281748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Vanja Pintar Korpar</item>
    </izvorni_sadrzaj>
    <derivirana_varijabla naziv="DomainObject.Predmet.StrankaListFormated_1">
      <item>FINA</item>
      <item>Vanja Pintar Korpar</item>
    </derivirana_varijabla>
  </DomainObject.Predmet.StrankaListFormated>
  <DomainObject.Predmet.StrankaListFormatedOIB>
    <izvorni_sadrzaj>
      <item>FINA, OIB 85821130368</item>
      <item>Vanja Pintar Korpar, OIB 63005281748</item>
    </izvorni_sadrzaj>
    <derivirana_varijabla naziv="DomainObject.Predmet.StrankaListFormatedOIB_1">
      <item>FINA, OIB 85821130368</item>
      <item>Vanja Pintar Korpar, OIB 63005281748</item>
    </derivirana_varijabla>
  </DomainObject.Predmet.StrankaListFormatedOIB>
  <DomainObject.Predmet.StrankaListFormatedWithAdress>
    <izvorni_sadrzaj>
      <item>FINA</item>
      <item>Vanja Pintar Korpar, Put Mula 26, 23249 Miškovci</item>
    </izvorni_sadrzaj>
    <derivirana_varijabla naziv="DomainObject.Predmet.StrankaListFormatedWithAdress_1">
      <item>FINA</item>
      <item>Vanja Pintar Korpar, Put Mula 26, 23249 Miškovci</item>
    </derivirana_varijabla>
  </DomainObject.Predmet.StrankaListFormatedWithAdress>
  <DomainObject.Predmet.StrankaListFormatedWithAdressOIB>
    <izvorni_sadrzaj>
      <item>FINA, OIB 85821130368</item>
      <item>Vanja Pintar Korpar, OIB 63005281748, Put Mula 26, 23249 Miškovci</item>
    </izvorni_sadrzaj>
    <derivirana_varijabla naziv="DomainObject.Predmet.StrankaListFormatedWithAdressOIB_1">
      <item>FINA, OIB 85821130368</item>
      <item>Vanja Pintar Korpar, OIB 63005281748, Put Mula 26, 23249 Miškovci</item>
    </derivirana_varijabla>
  </DomainObject.Predmet.StrankaListFormatedWithAdressOIB>
  <DomainObject.Predmet.StrankaListNazivFormated>
    <izvorni_sadrzaj>
      <item>FINA</item>
      <item>Vanja Pintar Korpar</item>
    </izvorni_sadrzaj>
    <derivirana_varijabla naziv="DomainObject.Predmet.StrankaListNazivFormated_1">
      <item>FINA</item>
      <item>Vanja Pintar Korpar</item>
    </derivirana_varijabla>
  </DomainObject.Predmet.StrankaListNazivFormated>
  <DomainObject.Predmet.StrankaListNazivFormatedOIB>
    <izvorni_sadrzaj>
      <item>FINA, OIB 85821130368</item>
      <item>Vanja Pintar Korpar, OIB 63005281748</item>
    </izvorni_sadrzaj>
    <derivirana_varijabla naziv="DomainObject.Predmet.StrankaListNazivFormatedOIB_1">
      <item>FINA, OIB 85821130368</item>
      <item>Vanja Pintar Korpar, OIB 63005281748</item>
    </derivirana_varijabla>
  </DomainObject.Predmet.StrankaListNazivFormatedOIB>
  <DomainObject.Predmet.ProtuStrankaListFormated>
    <izvorni_sadrzaj>
      <item>PIKO COMMERCE j.d.o.o. za ugostiteljstvo i turizam</item>
    </izvorni_sadrzaj>
    <derivirana_varijabla naziv="DomainObject.Predmet.ProtuStrankaListFormated_1">
      <item>PIKO COMMERCE j.d.o.o. za ugostiteljstvo i turizam</item>
    </derivirana_varijabla>
  </DomainObject.Predmet.ProtuStrankaListFormated>
  <DomainObject.Predmet.ProtuStrankaListFormatedOIB>
    <izvorni_sadrzaj>
      <item>PIKO COMMERCE j.d.o.o. za ugostiteljstvo i turizam, OIB 31897275855</item>
    </izvorni_sadrzaj>
    <derivirana_varijabla naziv="DomainObject.Predmet.ProtuStrankaListFormatedOIB_1">
      <item>PIKO COMMERCE j.d.o.o. za ugostiteljstvo i turizam, OIB 31897275855</item>
    </derivirana_varijabla>
  </DomainObject.Predmet.ProtuStrankaListFormatedOIB>
  <DomainObject.Predmet.ProtuStrankaListFormatedWithAdress>
    <izvorni_sadrzaj>
      <item>PIKO COMMERCE j.d.o.o. za ugostiteljstvo i turizam, Put Mula 26, 23249 Miškovci</item>
    </izvorni_sadrzaj>
    <derivirana_varijabla naziv="DomainObject.Predmet.ProtuStrankaListFormatedWithAdress_1">
      <item>PIKO COMMERCE j.d.o.o. za ugostiteljstvo i turizam, Put Mula 26, 23249 Miškovci</item>
    </derivirana_varijabla>
  </DomainObject.Predmet.ProtuStrankaListFormatedWithAdress>
  <DomainObject.Predmet.ProtuStrankaListFormatedWithAdressOIB>
    <izvorni_sadrzaj>
      <item>PIKO COMMERCE j.d.o.o. za ugostiteljstvo i turizam, OIB 31897275855, Put Mula 26, 23249 Miškovci</item>
    </izvorni_sadrzaj>
    <derivirana_varijabla naziv="DomainObject.Predmet.ProtuStrankaListFormatedWithAdressOIB_1">
      <item>PIKO COMMERCE j.d.o.o. za ugostiteljstvo i turizam, OIB 31897275855, Put Mula 26, 23249 Miškovci</item>
    </derivirana_varijabla>
  </DomainObject.Predmet.ProtuStrankaListFormatedWithAdressOIB>
  <DomainObject.Predmet.ProtuStrankaListNazivFormated>
    <izvorni_sadrzaj>
      <item>PIKO COMMERCE j.d.o.o. za ugostiteljstvo i turizam</item>
    </izvorni_sadrzaj>
    <derivirana_varijabla naziv="DomainObject.Predmet.ProtuStrankaListNazivFormated_1">
      <item>PIKO COMMERCE j.d.o.o. za ugostiteljstvo i turizam</item>
    </derivirana_varijabla>
  </DomainObject.Predmet.ProtuStrankaListNazivFormated>
  <DomainObject.Predmet.ProtuStrankaListNazivFormatedOIB>
    <izvorni_sadrzaj>
      <item>PIKO COMMERCE j.d.o.o. za ugostiteljstvo i turizam, OIB 31897275855</item>
    </izvorni_sadrzaj>
    <derivirana_varijabla naziv="DomainObject.Predmet.ProtuStrankaListNazivFormatedOIB_1">
      <item>PIKO COMMERCE j.d.o.o. za ugostiteljstvo i turizam, OIB 31897275855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PIKO COMMERCE j.d.o.o. za ugostiteljstvo i turizam</izvorni_sadrzaj>
    <derivirana_varijabla naziv="DomainObject.Predmet.ProtustrankaIDrugi_1">PIKO COMMERCE j.d.o.o. za ugostiteljstvo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PIKO COMMERCE j.d.o.o. za ugostiteljstvo i turizam, OIB 31897275855, Put Mula 26, 23249 Miškovci</izvorni_sadrzaj>
    <derivirana_varijabla naziv="DomainObject.Predmet.ProtustrankaIDrugiAdressOIB_1">PIKO COMMERCE j.d.o.o. za ugostiteljstvo i turizam, OIB 31897275855,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PIKO COMMERCE j.d.o.o. za ugostiteljstvo i turizam</item>
      <item>FINA</item>
      <item>Vanja Pintar Korpar</item>
    </izvorni_sadrzaj>
    <derivirana_varijabla naziv="DomainObject.Predmet.SudioniciListNaziv_1">
      <item>PIKO COMMERCE j.d.o.o. za ugostiteljstvo i turizam</item>
      <item>FINA</item>
      <item>Vanja Pintar Korpar</item>
    </derivirana_varijabla>
  </DomainObject.Predmet.SudioniciListNaziv>
  <DomainObject.Predmet.SudioniciListAdressOIB>
    <izvorni_sadrzaj>
      <item>PIKO COMMERCE j.d.o.o. za ugostiteljstvo i turizam, OIB 31897275855, Put Mula 26,23249 Miškovci</item>
      <item>FINA, OIB 85821130368</item>
      <item>Vanja Pintar Korpar, OIB 63005281748, Put Mula 26,23249 Miškovci</item>
    </izvorni_sadrzaj>
    <derivirana_varijabla naziv="DomainObject.Predmet.SudioniciListAdressOIB_1">
      <item>PIKO COMMERCE j.d.o.o. za ugostiteljstvo i turizam, OIB 31897275855, Put Mula 26,23249 Miškovci</item>
      <item>FINA, OIB 85821130368</item>
      <item>Vanja Pintar Korpar, OIB 63005281748, Put Mula 26,23249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31897275855</item>
      <item>, OIB 85821130368</item>
      <item>, OIB 63005281748</item>
    </izvorni_sadrzaj>
    <derivirana_varijabla naziv="DomainObject.Predmet.SudioniciListNazivOIB_1">
      <item>, OIB 31897275855</item>
      <item>, OIB 85821130368</item>
      <item>, OIB 63005281748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D2DF2-588E-4CA2-B67D-CF80CE3AD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1093</properties:Words>
  <properties:Characters>5919</properties:Characters>
  <properties:Lines>116</properties:Lines>
  <properties:Paragraphs>43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2017-10-27T10:56:00Z</dcterms:created>
  <dc:creator>Nena Mužanović</dc:creator>
  <cp:lastModifiedBy>Nena Mužanović</cp:lastModifiedBy>
  <cp:lastPrinted>2018-07-02T09:46:00Z</cp:lastPrinted>
  <dcterms:modified xmlns:xsi="http://www.w3.org/2001/XMLSchema-instance" xsi:type="dcterms:W3CDTF">2018-07-02T10:45:00Z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(st-550-17 nakon skraćenog +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